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276CE" w14:textId="77777777"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234F0044" wp14:editId="28CA05F9">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02162FEA"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4F0044"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02162FEA"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6953F00E" wp14:editId="542D37AE">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65BDEBF2" wp14:editId="421185AB">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3C44A5F6" w14:textId="77777777" w:rsidR="00F53D08" w:rsidRPr="00F53D08" w:rsidRDefault="00F53D08" w:rsidP="00F53D08">
      <w:pPr>
        <w:rPr>
          <w:rtl/>
        </w:rPr>
      </w:pPr>
    </w:p>
    <w:p w14:paraId="309FA223" w14:textId="77777777"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3541DA65" wp14:editId="3A643666">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771BF566" w14:textId="77777777" w:rsidR="00F53D08" w:rsidRPr="00F53D08" w:rsidRDefault="00F53D08" w:rsidP="00F53D08">
      <w:pPr>
        <w:rPr>
          <w:rtl/>
        </w:rPr>
      </w:pPr>
    </w:p>
    <w:p w14:paraId="06A23E59" w14:textId="77777777" w:rsidR="00F53D08" w:rsidRPr="00F53D08" w:rsidRDefault="00F53D08" w:rsidP="00F53D08">
      <w:pPr>
        <w:rPr>
          <w:rtl/>
        </w:rPr>
      </w:pPr>
    </w:p>
    <w:p w14:paraId="193E8C37" w14:textId="77777777"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3187BB80" wp14:editId="3F30EC2D">
                <wp:simplePos x="0" y="0"/>
                <wp:positionH relativeFrom="column">
                  <wp:posOffset>584200</wp:posOffset>
                </wp:positionH>
                <wp:positionV relativeFrom="paragraph">
                  <wp:posOffset>294005</wp:posOffset>
                </wp:positionV>
                <wp:extent cx="4478020" cy="9779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977900"/>
                        </a:xfrm>
                        <a:prstGeom prst="rect">
                          <a:avLst/>
                        </a:prstGeom>
                        <a:noFill/>
                        <a:ln w="6350">
                          <a:noFill/>
                        </a:ln>
                      </wps:spPr>
                      <wps:txbx>
                        <w:txbxContent>
                          <w:p w14:paraId="2722A80F" w14:textId="5FBDCDFB" w:rsidR="002771A2" w:rsidRPr="002771A2" w:rsidRDefault="00DB65B3" w:rsidP="00FD3BC0">
                            <w:pPr>
                              <w:jc w:val="center"/>
                              <w:rPr>
                                <w:rFonts w:ascii="Adobe Arabic" w:hAnsi="Adobe Arabic" w:cs="Adobe Arabic"/>
                                <w:b/>
                                <w:bCs/>
                                <w:sz w:val="72"/>
                                <w:szCs w:val="96"/>
                                <w:rtl/>
                                <w:lang w:bidi="ar-SY"/>
                              </w:rPr>
                            </w:pPr>
                            <w:r w:rsidRPr="00DB65B3">
                              <w:rPr>
                                <w:rFonts w:ascii="Adobe Arabic" w:hAnsi="Adobe Arabic" w:cs="Adobe Arabic"/>
                                <w:b/>
                                <w:bCs/>
                                <w:sz w:val="72"/>
                                <w:szCs w:val="96"/>
                                <w:rtl/>
                                <w:lang w:bidi="ar-SY"/>
                              </w:rPr>
                              <w:t>إدارة المشاريع التطوعي</w:t>
                            </w:r>
                            <w:r w:rsidRPr="00DB65B3">
                              <w:rPr>
                                <w:rFonts w:ascii="Adobe Arabic" w:hAnsi="Adobe Arabic" w:cs="Adobe Arabic" w:hint="cs"/>
                                <w:b/>
                                <w:bCs/>
                                <w:sz w:val="72"/>
                                <w:szCs w:val="96"/>
                                <w:rtl/>
                                <w:lang w:bidi="ar-SY"/>
                              </w:rPr>
                              <w:t>ّ</w:t>
                            </w:r>
                            <w:r w:rsidRPr="00DB65B3">
                              <w:rPr>
                                <w:rFonts w:ascii="Adobe Arabic" w:hAnsi="Adobe Arabic" w:cs="Adobe Arabic"/>
                                <w:b/>
                                <w:bCs/>
                                <w:sz w:val="72"/>
                                <w:szCs w:val="96"/>
                                <w:rtl/>
                                <w:lang w:bidi="ar-SY"/>
                              </w:rPr>
                              <w:t>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87BB80" id="Text Box 1608691354" o:spid="_x0000_s1027" type="#_x0000_t202" style="position:absolute;left:0;text-align:left;margin-left:46pt;margin-top:23.15pt;width:352.6pt;height:77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" filled="f" stroked="f" strokeweight=".5pt">
                <v:textbox>
                  <w:txbxContent>
                    <w:p w14:paraId="2722A80F" w14:textId="5FBDCDFB" w:rsidR="002771A2" w:rsidRPr="002771A2" w:rsidRDefault="00DB65B3" w:rsidP="00FD3BC0">
                      <w:pPr>
                        <w:jc w:val="center"/>
                        <w:rPr>
                          <w:rFonts w:ascii="Adobe Arabic" w:hAnsi="Adobe Arabic" w:cs="Adobe Arabic"/>
                          <w:b/>
                          <w:bCs/>
                          <w:sz w:val="72"/>
                          <w:szCs w:val="96"/>
                          <w:rtl/>
                          <w:lang w:bidi="ar-SY"/>
                        </w:rPr>
                      </w:pPr>
                      <w:r w:rsidRPr="00DB65B3">
                        <w:rPr>
                          <w:rFonts w:ascii="Adobe Arabic" w:hAnsi="Adobe Arabic" w:cs="Adobe Arabic"/>
                          <w:b/>
                          <w:bCs/>
                          <w:sz w:val="72"/>
                          <w:szCs w:val="96"/>
                          <w:rtl/>
                          <w:lang w:bidi="ar-SY"/>
                        </w:rPr>
                        <w:t>إدارة المشاريع التطوعي</w:t>
                      </w:r>
                      <w:r w:rsidRPr="00DB65B3">
                        <w:rPr>
                          <w:rFonts w:ascii="Adobe Arabic" w:hAnsi="Adobe Arabic" w:cs="Adobe Arabic" w:hint="cs"/>
                          <w:b/>
                          <w:bCs/>
                          <w:sz w:val="72"/>
                          <w:szCs w:val="96"/>
                          <w:rtl/>
                          <w:lang w:bidi="ar-SY"/>
                        </w:rPr>
                        <w:t>ّ</w:t>
                      </w:r>
                      <w:r w:rsidRPr="00DB65B3">
                        <w:rPr>
                          <w:rFonts w:ascii="Adobe Arabic" w:hAnsi="Adobe Arabic" w:cs="Adobe Arabic"/>
                          <w:b/>
                          <w:bCs/>
                          <w:sz w:val="72"/>
                          <w:szCs w:val="96"/>
                          <w:rtl/>
                          <w:lang w:bidi="ar-SY"/>
                        </w:rPr>
                        <w:t>ة</w:t>
                      </w:r>
                    </w:p>
                  </w:txbxContent>
                </v:textbox>
              </v:shape>
            </w:pict>
          </mc:Fallback>
        </mc:AlternateContent>
      </w:r>
    </w:p>
    <w:p w14:paraId="0F95D015" w14:textId="77777777" w:rsidR="00F53D08" w:rsidRPr="00F53D08" w:rsidRDefault="00F53D08" w:rsidP="00F53D08">
      <w:pPr>
        <w:rPr>
          <w:rtl/>
        </w:rPr>
      </w:pPr>
    </w:p>
    <w:p w14:paraId="015C6EA7" w14:textId="77777777" w:rsidR="00F53D08" w:rsidRPr="00F53D08" w:rsidRDefault="00F53D08" w:rsidP="00F53D08">
      <w:pPr>
        <w:rPr>
          <w:rtl/>
        </w:rPr>
      </w:pPr>
    </w:p>
    <w:p w14:paraId="520DB8E9" w14:textId="77777777" w:rsidR="00F53D08" w:rsidRPr="00F53D08" w:rsidRDefault="00F53D08" w:rsidP="00F53D08">
      <w:pPr>
        <w:rPr>
          <w:rtl/>
        </w:rPr>
      </w:pPr>
    </w:p>
    <w:p w14:paraId="737B9DFB" w14:textId="7B20423A" w:rsidR="00F53D08" w:rsidRPr="00F53D08" w:rsidRDefault="00FD3BC0" w:rsidP="002771A2">
      <w:pPr>
        <w:rPr>
          <w:rtl/>
        </w:rPr>
      </w:pPr>
      <w:r w:rsidRPr="002771A2">
        <w:rPr>
          <w:noProof/>
        </w:rPr>
        <mc:AlternateContent>
          <mc:Choice Requires="wpg">
            <w:drawing>
              <wp:anchor distT="0" distB="0" distL="114300" distR="114300" simplePos="0" relativeHeight="252803072" behindDoc="0" locked="0" layoutInCell="1" allowOverlap="1" wp14:anchorId="52E1498C" wp14:editId="4CA00047">
                <wp:simplePos x="0" y="0"/>
                <wp:positionH relativeFrom="margin">
                  <wp:posOffset>1789684</wp:posOffset>
                </wp:positionH>
                <wp:positionV relativeFrom="paragraph">
                  <wp:posOffset>8026</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31CA524" id="Group 22" o:spid="_x0000_s1026" style="position:absolute;margin-left:140.9pt;margin-top:.6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68689B98" w14:textId="21C0C3B2" w:rsidR="00F53D08" w:rsidRPr="00F53D08" w:rsidRDefault="00F53D08" w:rsidP="00F53D08">
      <w:pPr>
        <w:rPr>
          <w:rtl/>
          <w:lang w:bidi="ar-SY"/>
        </w:rPr>
      </w:pPr>
    </w:p>
    <w:p w14:paraId="10260856" w14:textId="77777777" w:rsidR="00F53D08" w:rsidRPr="00F53D08" w:rsidRDefault="00F53D08" w:rsidP="00F53D08">
      <w:pPr>
        <w:rPr>
          <w:rtl/>
        </w:rPr>
      </w:pPr>
    </w:p>
    <w:p w14:paraId="1E1A9739" w14:textId="77777777" w:rsidR="00F53D08" w:rsidRPr="00F53D08" w:rsidRDefault="00636A52" w:rsidP="00636A52">
      <w:pPr>
        <w:tabs>
          <w:tab w:val="left" w:pos="3171"/>
        </w:tabs>
        <w:rPr>
          <w:rtl/>
          <w:lang w:bidi="ar-SY"/>
        </w:rPr>
      </w:pPr>
      <w:r>
        <w:tab/>
      </w:r>
    </w:p>
    <w:p w14:paraId="7D282039" w14:textId="77777777" w:rsidR="00F53D08" w:rsidRPr="00F53D08" w:rsidRDefault="00F53D08" w:rsidP="00F53D08">
      <w:pPr>
        <w:rPr>
          <w:rtl/>
        </w:rPr>
      </w:pPr>
    </w:p>
    <w:p w14:paraId="07692598" w14:textId="77777777"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58A85A16" wp14:editId="4D94E3BF">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67D3E77F" w14:textId="77777777"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63F1E37C" wp14:editId="1F378CF6">
            <wp:simplePos x="0" y="0"/>
            <wp:positionH relativeFrom="margin">
              <wp:posOffset>-1094740</wp:posOffset>
            </wp:positionH>
            <wp:positionV relativeFrom="paragraph">
              <wp:posOffset>435374</wp:posOffset>
            </wp:positionV>
            <wp:extent cx="7910378" cy="4940896"/>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7910378" cy="49408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4764E494" w14:textId="77777777" w:rsidR="00EB688D" w:rsidRPr="00EB688D" w:rsidRDefault="0090459D" w:rsidP="0090459D">
      <w:pPr>
        <w:spacing w:after="160" w:line="259" w:lineRule="auto"/>
        <w:jc w:val="center"/>
        <w:rPr>
          <w:rtl/>
          <w:lang w:bidi="ar-SY"/>
        </w:rPr>
      </w:pPr>
      <w:r w:rsidRPr="0090459D">
        <w:rPr>
          <w:noProof/>
          <w:lang w:bidi="ar-SY"/>
        </w:rPr>
        <w:lastRenderedPageBreak/>
        <mc:AlternateContent>
          <mc:Choice Requires="wpg">
            <w:drawing>
              <wp:inline distT="0" distB="0" distL="0" distR="0" wp14:anchorId="0FA8AB01" wp14:editId="54B4FA43">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54AD6F62"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0FA8AB01"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4AD6F62"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89" w:type="dxa"/>
        <w:tblInd w:w="-785" w:type="dxa"/>
        <w:tblLook w:val="04A0" w:firstRow="1" w:lastRow="0" w:firstColumn="1" w:lastColumn="0" w:noHBand="0" w:noVBand="1"/>
      </w:tblPr>
      <w:tblGrid>
        <w:gridCol w:w="284"/>
        <w:gridCol w:w="9355"/>
        <w:gridCol w:w="850"/>
      </w:tblGrid>
      <w:tr w:rsidR="0090459D" w:rsidRPr="00BB40FB" w14:paraId="2C413E09" w14:textId="77777777" w:rsidTr="00CE5C22">
        <w:trPr>
          <w:trHeight w:val="624"/>
        </w:trPr>
        <w:tc>
          <w:tcPr>
            <w:tcW w:w="284" w:type="dxa"/>
            <w:tcBorders>
              <w:top w:val="single" w:sz="4" w:space="0" w:color="168489"/>
              <w:left w:val="single" w:sz="8" w:space="0" w:color="1E3D6A"/>
              <w:bottom w:val="nil"/>
              <w:right w:val="single" w:sz="4" w:space="0" w:color="168489"/>
            </w:tcBorders>
            <w:shd w:val="clear" w:color="auto" w:fill="auto"/>
          </w:tcPr>
          <w:p w14:paraId="04A1DBC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50785AB9"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343D3C5B" w14:textId="4849552B" w:rsidR="0090459D" w:rsidRPr="00C36316" w:rsidRDefault="00CE5C22"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2</w:t>
            </w:r>
          </w:p>
        </w:tc>
      </w:tr>
      <w:tr w:rsidR="0090459D" w:rsidRPr="00BB40FB" w14:paraId="3DF38477" w14:textId="77777777" w:rsidTr="00CE5C22">
        <w:trPr>
          <w:trHeight w:val="624"/>
        </w:trPr>
        <w:tc>
          <w:tcPr>
            <w:tcW w:w="284" w:type="dxa"/>
            <w:tcBorders>
              <w:top w:val="nil"/>
              <w:left w:val="single" w:sz="8" w:space="0" w:color="1E3D6A"/>
              <w:bottom w:val="nil"/>
              <w:right w:val="single" w:sz="8" w:space="0" w:color="1E3D6A"/>
            </w:tcBorders>
            <w:shd w:val="clear" w:color="auto" w:fill="168489"/>
          </w:tcPr>
          <w:p w14:paraId="37BD748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A2B304F"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65E9306C" w14:textId="0B4F0D27" w:rsidR="0090459D" w:rsidRPr="00C36316" w:rsidRDefault="00CE5C22"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3</w:t>
            </w:r>
          </w:p>
        </w:tc>
      </w:tr>
      <w:tr w:rsidR="0090459D" w:rsidRPr="00BB40FB" w14:paraId="0D30AC4D" w14:textId="77777777" w:rsidTr="00CE5C22">
        <w:trPr>
          <w:trHeight w:val="624"/>
        </w:trPr>
        <w:tc>
          <w:tcPr>
            <w:tcW w:w="284" w:type="dxa"/>
            <w:tcBorders>
              <w:top w:val="nil"/>
              <w:left w:val="single" w:sz="8" w:space="0" w:color="1E3D6A"/>
              <w:bottom w:val="nil"/>
              <w:right w:val="single" w:sz="8" w:space="0" w:color="1E3D6A"/>
            </w:tcBorders>
            <w:shd w:val="clear" w:color="auto" w:fill="FFFFFF" w:themeFill="background1"/>
          </w:tcPr>
          <w:p w14:paraId="422D8BE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85D832C"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67E0FCA" w14:textId="2586D913" w:rsidR="0090459D" w:rsidRPr="00C36316" w:rsidRDefault="00CE5C22"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5</w:t>
            </w:r>
          </w:p>
        </w:tc>
      </w:tr>
      <w:tr w:rsidR="0090459D" w:rsidRPr="00BB40FB" w14:paraId="2E1562A5" w14:textId="77777777" w:rsidTr="00CE5C22">
        <w:trPr>
          <w:trHeight w:val="624"/>
        </w:trPr>
        <w:tc>
          <w:tcPr>
            <w:tcW w:w="284" w:type="dxa"/>
            <w:tcBorders>
              <w:top w:val="nil"/>
              <w:left w:val="single" w:sz="8" w:space="0" w:color="1E3D6A"/>
              <w:bottom w:val="nil"/>
              <w:right w:val="single" w:sz="8" w:space="0" w:color="1E3D6A"/>
            </w:tcBorders>
            <w:shd w:val="clear" w:color="auto" w:fill="168489"/>
          </w:tcPr>
          <w:p w14:paraId="1F4EB96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A2A6295" w14:textId="2AF13E29"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r w:rsidR="00FD3BC0">
              <w:rPr>
                <w:rFonts w:ascii="Adobe Arabic" w:eastAsia="GE Dinar One" w:hAnsi="Adobe Arabic" w:cs="Adobe Arabic"/>
                <w:b/>
                <w:bCs/>
                <w:color w:val="C00000"/>
                <w:kern w:val="24"/>
                <w:sz w:val="36"/>
                <w:szCs w:val="36"/>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3714A547"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101033EB" w14:textId="77777777" w:rsidTr="00CE5C22">
        <w:trPr>
          <w:trHeight w:val="624"/>
        </w:trPr>
        <w:tc>
          <w:tcPr>
            <w:tcW w:w="284" w:type="dxa"/>
            <w:tcBorders>
              <w:top w:val="nil"/>
              <w:left w:val="single" w:sz="8" w:space="0" w:color="1E3D6A"/>
              <w:bottom w:val="nil"/>
              <w:right w:val="single" w:sz="8" w:space="0" w:color="1E3D6A"/>
            </w:tcBorders>
            <w:shd w:val="clear" w:color="auto" w:fill="FFFFFF" w:themeFill="background1"/>
          </w:tcPr>
          <w:p w14:paraId="05762338" w14:textId="77777777" w:rsidR="0090459D" w:rsidRPr="00877434" w:rsidRDefault="0090459D" w:rsidP="00E220AB">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031D591" w14:textId="7BE61D8C" w:rsidR="0090459D" w:rsidRPr="00CE5C22" w:rsidRDefault="00FD3BC0" w:rsidP="00CE5C22">
            <w:pPr>
              <w:spacing w:line="240" w:lineRule="auto"/>
              <w:jc w:val="left"/>
              <w:rPr>
                <w:rFonts w:ascii="Adobe Arabic" w:eastAsia="GE Dinar One" w:hAnsi="Adobe Arabic" w:cs="Adobe Arabic"/>
                <w:b/>
                <w:bCs/>
                <w:color w:val="168489"/>
                <w:kern w:val="24"/>
                <w:sz w:val="36"/>
                <w:szCs w:val="36"/>
                <w:rtl/>
                <w:lang w:bidi="ar-SY"/>
              </w:rPr>
            </w:pPr>
            <w:hyperlink r:id="rId9" w:history="1">
              <w:r w:rsidR="0090459D" w:rsidRPr="00FD3BC0">
                <w:rPr>
                  <w:rStyle w:val="Hyperlink"/>
                  <w:rFonts w:ascii="Adobe Arabic" w:eastAsia="GE Dinar One" w:hAnsi="Adobe Arabic" w:cs="Adobe Arabic"/>
                  <w:b/>
                  <w:bCs/>
                  <w:kern w:val="24"/>
                  <w:sz w:val="36"/>
                  <w:szCs w:val="36"/>
                  <w:rtl/>
                  <w:lang w:bidi="ar-SY"/>
                </w:rPr>
                <w:t xml:space="preserve">الجلسة الأولى: </w:t>
              </w:r>
              <w:r w:rsidR="00CE5C22" w:rsidRPr="00FD3BC0">
                <w:rPr>
                  <w:rStyle w:val="Hyperlink"/>
                  <w:rFonts w:ascii="Adobe Arabic" w:eastAsia="GE Dinar One" w:hAnsi="Adobe Arabic" w:cs="Adobe Arabic"/>
                  <w:b/>
                  <w:bCs/>
                  <w:kern w:val="24"/>
                  <w:sz w:val="36"/>
                  <w:szCs w:val="36"/>
                  <w:rtl/>
                  <w:lang w:bidi="ar-SY"/>
                </w:rPr>
                <w:t>فهم المشاريع التطوعية وتخطيطها</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32DAD453"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592068A7" w14:textId="77777777" w:rsidTr="00CE5C22">
        <w:trPr>
          <w:trHeight w:val="624"/>
        </w:trPr>
        <w:tc>
          <w:tcPr>
            <w:tcW w:w="284" w:type="dxa"/>
            <w:tcBorders>
              <w:top w:val="nil"/>
              <w:left w:val="single" w:sz="8" w:space="0" w:color="1E3D6A"/>
              <w:bottom w:val="nil"/>
              <w:right w:val="single" w:sz="8" w:space="0" w:color="1E3D6A"/>
            </w:tcBorders>
            <w:shd w:val="clear" w:color="auto" w:fill="168489"/>
          </w:tcPr>
          <w:p w14:paraId="58A487F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B005D5A" w14:textId="1D343BD8"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hint="cs"/>
                <w:kern w:val="24"/>
                <w:sz w:val="36"/>
                <w:szCs w:val="36"/>
                <w:rtl/>
                <w:lang w:bidi="ar-SY"/>
              </w:rPr>
              <w:t>مفهوم العمل التطوعي وأهميته</w:t>
            </w:r>
          </w:p>
        </w:tc>
        <w:tc>
          <w:tcPr>
            <w:tcW w:w="850" w:type="dxa"/>
            <w:tcBorders>
              <w:top w:val="single" w:sz="8" w:space="0" w:color="1E3D6A"/>
              <w:left w:val="single" w:sz="8" w:space="0" w:color="1E3D6A"/>
              <w:bottom w:val="single" w:sz="8" w:space="0" w:color="1E3D6A"/>
              <w:right w:val="single" w:sz="8" w:space="0" w:color="1E3D6A"/>
            </w:tcBorders>
            <w:vAlign w:val="center"/>
          </w:tcPr>
          <w:p w14:paraId="180A2B00" w14:textId="5D88D5F7"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w:t>
            </w:r>
          </w:p>
        </w:tc>
      </w:tr>
      <w:tr w:rsidR="0090459D" w:rsidRPr="00BB40FB" w14:paraId="0B1FBF87" w14:textId="77777777" w:rsidTr="00CE5C22">
        <w:trPr>
          <w:trHeight w:val="624"/>
        </w:trPr>
        <w:tc>
          <w:tcPr>
            <w:tcW w:w="284" w:type="dxa"/>
            <w:tcBorders>
              <w:top w:val="nil"/>
              <w:left w:val="single" w:sz="8" w:space="0" w:color="1E3D6A"/>
              <w:bottom w:val="nil"/>
              <w:right w:val="single" w:sz="8" w:space="0" w:color="1E3D6A"/>
            </w:tcBorders>
            <w:shd w:val="clear" w:color="auto" w:fill="FFFFFF" w:themeFill="background1"/>
          </w:tcPr>
          <w:p w14:paraId="4B5BBDB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89D04D" w14:textId="7C2109BE"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hint="cs"/>
                <w:kern w:val="24"/>
                <w:sz w:val="36"/>
                <w:szCs w:val="36"/>
                <w:rtl/>
                <w:lang w:bidi="ar-SY"/>
              </w:rPr>
              <w:t xml:space="preserve">تصنيفات </w:t>
            </w:r>
            <w:r w:rsidRPr="00CE5C22">
              <w:rPr>
                <w:rFonts w:ascii="Adobe Arabic" w:eastAsia="GE Dinar One" w:hAnsi="Adobe Arabic" w:cs="Adobe Arabic"/>
                <w:kern w:val="24"/>
                <w:sz w:val="36"/>
                <w:szCs w:val="36"/>
                <w:rtl/>
                <w:lang w:bidi="ar-SY"/>
              </w:rPr>
              <w:t>المشاريع التطوعية، وأثرها المجتمعي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5708E400" w14:textId="322483A5"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14</w:t>
            </w:r>
          </w:p>
        </w:tc>
      </w:tr>
      <w:tr w:rsidR="0090459D" w:rsidRPr="00BB40FB" w14:paraId="5EC9474E" w14:textId="77777777" w:rsidTr="00CE5C22">
        <w:trPr>
          <w:trHeight w:val="624"/>
        </w:trPr>
        <w:tc>
          <w:tcPr>
            <w:tcW w:w="284" w:type="dxa"/>
            <w:tcBorders>
              <w:top w:val="nil"/>
              <w:left w:val="single" w:sz="8" w:space="0" w:color="1E3D6A"/>
              <w:bottom w:val="nil"/>
              <w:right w:val="single" w:sz="8" w:space="0" w:color="1E3D6A"/>
            </w:tcBorders>
            <w:shd w:val="clear" w:color="auto" w:fill="168489"/>
          </w:tcPr>
          <w:p w14:paraId="5C03444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45E63E2" w14:textId="38DA4818"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kern w:val="24"/>
                <w:sz w:val="36"/>
                <w:szCs w:val="36"/>
                <w:rtl/>
                <w:lang w:bidi="ar-SY"/>
              </w:rPr>
              <w:t>دورة حياة المشروع التطوعي، ومؤشرات النجاح في كل مرحلة</w:t>
            </w:r>
          </w:p>
        </w:tc>
        <w:tc>
          <w:tcPr>
            <w:tcW w:w="850" w:type="dxa"/>
            <w:tcBorders>
              <w:top w:val="single" w:sz="8" w:space="0" w:color="1E3D6A"/>
              <w:left w:val="single" w:sz="8" w:space="0" w:color="1E3D6A"/>
              <w:bottom w:val="single" w:sz="8" w:space="0" w:color="1E3D6A"/>
              <w:right w:val="single" w:sz="8" w:space="0" w:color="1E3D6A"/>
            </w:tcBorders>
            <w:vAlign w:val="center"/>
          </w:tcPr>
          <w:p w14:paraId="342A88A7" w14:textId="61E02526"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16</w:t>
            </w:r>
          </w:p>
        </w:tc>
      </w:tr>
      <w:tr w:rsidR="0090459D" w:rsidRPr="00BB40FB" w14:paraId="160758EE" w14:textId="77777777" w:rsidTr="00CE5C22">
        <w:trPr>
          <w:trHeight w:val="624"/>
        </w:trPr>
        <w:tc>
          <w:tcPr>
            <w:tcW w:w="284" w:type="dxa"/>
            <w:tcBorders>
              <w:top w:val="nil"/>
              <w:left w:val="single" w:sz="8" w:space="0" w:color="1E3D6A"/>
              <w:bottom w:val="nil"/>
              <w:right w:val="single" w:sz="8" w:space="0" w:color="1E3D6A"/>
            </w:tcBorders>
            <w:shd w:val="clear" w:color="auto" w:fill="FFFFFF" w:themeFill="background1"/>
          </w:tcPr>
          <w:p w14:paraId="6AC176F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AFDD6B2" w14:textId="22DF4640"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hint="cs"/>
                <w:kern w:val="24"/>
                <w:sz w:val="36"/>
                <w:szCs w:val="36"/>
                <w:rtl/>
                <w:lang w:bidi="ar-SY"/>
              </w:rPr>
              <w:t>صياغة الرؤية وتحديد الأهداف</w:t>
            </w:r>
          </w:p>
        </w:tc>
        <w:tc>
          <w:tcPr>
            <w:tcW w:w="850" w:type="dxa"/>
            <w:tcBorders>
              <w:top w:val="single" w:sz="8" w:space="0" w:color="1E3D6A"/>
              <w:left w:val="single" w:sz="8" w:space="0" w:color="1E3D6A"/>
              <w:bottom w:val="single" w:sz="8" w:space="0" w:color="1E3D6A"/>
              <w:right w:val="single" w:sz="8" w:space="0" w:color="1E3D6A"/>
            </w:tcBorders>
            <w:vAlign w:val="center"/>
          </w:tcPr>
          <w:p w14:paraId="172232E6" w14:textId="38021226"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18</w:t>
            </w:r>
          </w:p>
        </w:tc>
      </w:tr>
      <w:tr w:rsidR="0090459D" w:rsidRPr="00BB40FB" w14:paraId="4D32B16B" w14:textId="77777777" w:rsidTr="00CE5C22">
        <w:trPr>
          <w:trHeight w:val="624"/>
        </w:trPr>
        <w:tc>
          <w:tcPr>
            <w:tcW w:w="284" w:type="dxa"/>
            <w:tcBorders>
              <w:top w:val="nil"/>
              <w:left w:val="single" w:sz="4" w:space="0" w:color="1E3D6A"/>
              <w:bottom w:val="nil"/>
              <w:right w:val="single" w:sz="8" w:space="0" w:color="1E3D6A"/>
            </w:tcBorders>
            <w:shd w:val="clear" w:color="auto" w:fill="168489"/>
          </w:tcPr>
          <w:p w14:paraId="32EB5ED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AA2BA79" w14:textId="6A13C163"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kern w:val="24"/>
                <w:sz w:val="36"/>
                <w:szCs w:val="36"/>
                <w:rtl/>
                <w:lang w:bidi="ar-SY"/>
              </w:rPr>
              <w:t>التخطيط التشغيلي وتوزيع المهام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1FD86F4D" w14:textId="7394AE8F"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20</w:t>
            </w:r>
          </w:p>
        </w:tc>
      </w:tr>
      <w:tr w:rsidR="0090459D" w:rsidRPr="00BB40FB" w14:paraId="730CABF1" w14:textId="77777777" w:rsidTr="00CE5C22">
        <w:trPr>
          <w:trHeight w:val="624"/>
        </w:trPr>
        <w:tc>
          <w:tcPr>
            <w:tcW w:w="284" w:type="dxa"/>
            <w:tcBorders>
              <w:top w:val="nil"/>
              <w:left w:val="single" w:sz="8" w:space="0" w:color="1E3D6A"/>
              <w:bottom w:val="nil"/>
              <w:right w:val="single" w:sz="8" w:space="0" w:color="1E3D6A"/>
            </w:tcBorders>
            <w:shd w:val="clear" w:color="auto" w:fill="FFFFFF" w:themeFill="background1"/>
          </w:tcPr>
          <w:p w14:paraId="2CCD248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4FFDE0F" w14:textId="75D42426" w:rsidR="0090459D" w:rsidRPr="00CE5C22" w:rsidRDefault="00FD3BC0" w:rsidP="00CE5C22">
            <w:pPr>
              <w:spacing w:line="240" w:lineRule="auto"/>
              <w:jc w:val="left"/>
              <w:rPr>
                <w:rFonts w:ascii="Adobe Arabic" w:eastAsia="GE Dinar One" w:hAnsi="Adobe Arabic" w:cs="Adobe Arabic"/>
                <w:b/>
                <w:bCs/>
                <w:color w:val="168489"/>
                <w:kern w:val="24"/>
                <w:sz w:val="36"/>
                <w:szCs w:val="36"/>
                <w:rtl/>
                <w:lang w:bidi="ar-SY"/>
              </w:rPr>
            </w:pPr>
            <w:hyperlink r:id="rId10" w:history="1">
              <w:r w:rsidR="0090459D" w:rsidRPr="00FD3BC0">
                <w:rPr>
                  <w:rStyle w:val="Hyperlink"/>
                  <w:rFonts w:ascii="Adobe Arabic" w:eastAsia="GE Dinar One" w:hAnsi="Adobe Arabic" w:cs="Adobe Arabic"/>
                  <w:b/>
                  <w:bCs/>
                  <w:kern w:val="24"/>
                  <w:sz w:val="36"/>
                  <w:szCs w:val="36"/>
                  <w:rtl/>
                  <w:lang w:bidi="ar-SY"/>
                </w:rPr>
                <w:t xml:space="preserve">الجلسة الثانية: </w:t>
              </w:r>
              <w:r w:rsidR="00CE5C22" w:rsidRPr="00FD3BC0">
                <w:rPr>
                  <w:rStyle w:val="Hyperlink"/>
                  <w:rFonts w:ascii="Adobe Arabic" w:eastAsia="GE Dinar One" w:hAnsi="Adobe Arabic" w:cs="Adobe Arabic"/>
                  <w:b/>
                  <w:bCs/>
                  <w:kern w:val="24"/>
                  <w:sz w:val="36"/>
                  <w:szCs w:val="36"/>
                  <w:rtl/>
                  <w:lang w:bidi="ar-SY"/>
                </w:rPr>
                <w:t>قيادة الفريق وضمان الاستدامة والتأثير</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76F6BF0F"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28</w:t>
            </w:r>
          </w:p>
        </w:tc>
      </w:tr>
      <w:tr w:rsidR="0090459D" w:rsidRPr="009A36D0" w14:paraId="1AF155E4" w14:textId="77777777" w:rsidTr="00CE5C22">
        <w:trPr>
          <w:trHeight w:val="624"/>
        </w:trPr>
        <w:tc>
          <w:tcPr>
            <w:tcW w:w="284" w:type="dxa"/>
            <w:tcBorders>
              <w:top w:val="nil"/>
              <w:left w:val="single" w:sz="8" w:space="0" w:color="1E3D6A"/>
              <w:bottom w:val="nil"/>
              <w:right w:val="single" w:sz="8" w:space="0" w:color="1E3D6A"/>
            </w:tcBorders>
            <w:shd w:val="clear" w:color="auto" w:fill="168489"/>
          </w:tcPr>
          <w:p w14:paraId="482D226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8CB763" w14:textId="49528C12"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kern w:val="24"/>
                <w:sz w:val="36"/>
                <w:szCs w:val="36"/>
                <w:rtl/>
                <w:lang w:bidi="ar-SY"/>
              </w:rPr>
              <w:t>قيادة الفرق التطوعية و</w:t>
            </w:r>
            <w:r w:rsidRPr="00CE5C22">
              <w:rPr>
                <w:rFonts w:ascii="Adobe Arabic" w:eastAsia="GE Dinar One" w:hAnsi="Adobe Arabic" w:cs="Adobe Arabic" w:hint="cs"/>
                <w:kern w:val="24"/>
                <w:sz w:val="36"/>
                <w:szCs w:val="36"/>
                <w:rtl/>
                <w:lang w:bidi="ar-SY"/>
              </w:rPr>
              <w:t xml:space="preserve">أساليب </w:t>
            </w:r>
            <w:r w:rsidRPr="00CE5C22">
              <w:rPr>
                <w:rFonts w:ascii="Adobe Arabic" w:eastAsia="GE Dinar One" w:hAnsi="Adobe Arabic" w:cs="Adobe Arabic"/>
                <w:kern w:val="24"/>
                <w:sz w:val="36"/>
                <w:szCs w:val="36"/>
                <w:rtl/>
                <w:lang w:bidi="ar-SY"/>
              </w:rPr>
              <w:t>تحفيزها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5F6403C4" w14:textId="38E57E2F"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31</w:t>
            </w:r>
          </w:p>
        </w:tc>
      </w:tr>
      <w:tr w:rsidR="0090459D" w:rsidRPr="009A36D0" w14:paraId="4A6CB376" w14:textId="77777777" w:rsidTr="00CE5C22">
        <w:trPr>
          <w:trHeight w:val="624"/>
        </w:trPr>
        <w:tc>
          <w:tcPr>
            <w:tcW w:w="284" w:type="dxa"/>
            <w:tcBorders>
              <w:top w:val="nil"/>
              <w:left w:val="single" w:sz="8" w:space="0" w:color="1E3D6A"/>
              <w:bottom w:val="nil"/>
              <w:right w:val="single" w:sz="8" w:space="0" w:color="1E3D6A"/>
            </w:tcBorders>
            <w:shd w:val="clear" w:color="auto" w:fill="auto"/>
          </w:tcPr>
          <w:p w14:paraId="3778BD9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E0DC7FC" w14:textId="32A05C99"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kern w:val="24"/>
                <w:sz w:val="36"/>
                <w:szCs w:val="36"/>
                <w:rtl/>
                <w:lang w:bidi="ar-SY"/>
              </w:rPr>
              <w:t>إدارة التحديات والصراعات داخل الفريق</w:t>
            </w:r>
          </w:p>
        </w:tc>
        <w:tc>
          <w:tcPr>
            <w:tcW w:w="850" w:type="dxa"/>
            <w:tcBorders>
              <w:top w:val="single" w:sz="8" w:space="0" w:color="1E3D6A"/>
              <w:left w:val="single" w:sz="8" w:space="0" w:color="1E3D6A"/>
              <w:bottom w:val="single" w:sz="8" w:space="0" w:color="1E3D6A"/>
              <w:right w:val="single" w:sz="8" w:space="0" w:color="1E3D6A"/>
            </w:tcBorders>
            <w:vAlign w:val="center"/>
          </w:tcPr>
          <w:p w14:paraId="61BDD3A1" w14:textId="0C192354"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34</w:t>
            </w:r>
          </w:p>
        </w:tc>
      </w:tr>
      <w:tr w:rsidR="0090459D" w:rsidRPr="009A36D0" w14:paraId="10786793" w14:textId="77777777" w:rsidTr="00CE5C22">
        <w:trPr>
          <w:trHeight w:val="624"/>
        </w:trPr>
        <w:tc>
          <w:tcPr>
            <w:tcW w:w="284" w:type="dxa"/>
            <w:tcBorders>
              <w:top w:val="nil"/>
              <w:left w:val="single" w:sz="8" w:space="0" w:color="1E3D6A"/>
              <w:bottom w:val="nil"/>
              <w:right w:val="single" w:sz="8" w:space="0" w:color="1E3D6A"/>
            </w:tcBorders>
            <w:shd w:val="clear" w:color="auto" w:fill="168489"/>
          </w:tcPr>
          <w:p w14:paraId="472D85E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76555E" w14:textId="1CA973A0"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kern w:val="24"/>
                <w:sz w:val="36"/>
                <w:szCs w:val="36"/>
                <w:rtl/>
                <w:lang w:bidi="ar-SY"/>
              </w:rPr>
              <w:t>قياس الأثر وتقييم النتائج</w:t>
            </w:r>
          </w:p>
        </w:tc>
        <w:tc>
          <w:tcPr>
            <w:tcW w:w="850" w:type="dxa"/>
            <w:tcBorders>
              <w:top w:val="single" w:sz="8" w:space="0" w:color="1E3D6A"/>
              <w:left w:val="single" w:sz="8" w:space="0" w:color="1E3D6A"/>
              <w:bottom w:val="single" w:sz="8" w:space="0" w:color="1E3D6A"/>
              <w:right w:val="single" w:sz="8" w:space="0" w:color="1E3D6A"/>
            </w:tcBorders>
            <w:vAlign w:val="center"/>
          </w:tcPr>
          <w:p w14:paraId="2EB5D350" w14:textId="524A9BC7"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38</w:t>
            </w:r>
          </w:p>
        </w:tc>
      </w:tr>
      <w:tr w:rsidR="0090459D" w:rsidRPr="009A36D0" w14:paraId="2E833533" w14:textId="77777777" w:rsidTr="00CE5C22">
        <w:trPr>
          <w:trHeight w:val="624"/>
        </w:trPr>
        <w:tc>
          <w:tcPr>
            <w:tcW w:w="284" w:type="dxa"/>
            <w:tcBorders>
              <w:top w:val="nil"/>
              <w:left w:val="single" w:sz="8" w:space="0" w:color="1E3D6A"/>
              <w:bottom w:val="nil"/>
              <w:right w:val="single" w:sz="8" w:space="0" w:color="1E3D6A"/>
            </w:tcBorders>
            <w:shd w:val="clear" w:color="auto" w:fill="auto"/>
          </w:tcPr>
          <w:p w14:paraId="762A3F2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DC4AED4" w14:textId="3B8C4948"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kern w:val="24"/>
                <w:sz w:val="36"/>
                <w:szCs w:val="36"/>
                <w:rtl/>
                <w:lang w:bidi="ar-SY"/>
              </w:rPr>
              <w:t>استدامة المشاريع التطوعية وتطويرها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0D73CCC4" w14:textId="3CB56AF3"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41</w:t>
            </w:r>
          </w:p>
        </w:tc>
      </w:tr>
    </w:tbl>
    <w:p w14:paraId="60BFB8C8" w14:textId="77777777" w:rsidR="00CE3DFF" w:rsidRDefault="00CE3DFF" w:rsidP="00881264">
      <w:pPr>
        <w:jc w:val="center"/>
        <w:rPr>
          <w:b/>
          <w:bCs/>
          <w:sz w:val="44"/>
          <w:szCs w:val="48"/>
          <w:rtl/>
          <w:lang w:bidi="ar-SY"/>
          <w14:glow w14:rad="228600">
            <w14:schemeClr w14:val="accent1">
              <w14:alpha w14:val="60000"/>
              <w14:satMod w14:val="175000"/>
            </w14:schemeClr>
          </w14:glow>
        </w:rPr>
      </w:pPr>
    </w:p>
    <w:p w14:paraId="234CE15B" w14:textId="46162435" w:rsidR="00BE0014" w:rsidRDefault="00BE0014">
      <w:pPr>
        <w:bidi w:val="0"/>
        <w:spacing w:after="160" w:line="259" w:lineRule="auto"/>
        <w:jc w:val="left"/>
        <w:rPr>
          <w:b/>
          <w:bCs/>
          <w:sz w:val="44"/>
          <w:szCs w:val="48"/>
          <w14:glow w14:rad="228600">
            <w14:schemeClr w14:val="accent1">
              <w14:alpha w14:val="60000"/>
              <w14:satMod w14:val="175000"/>
            </w14:schemeClr>
          </w14:glow>
        </w:rPr>
      </w:pPr>
    </w:p>
    <w:p w14:paraId="4E6C7B4F" w14:textId="77777777" w:rsidR="00CE5C22" w:rsidRDefault="00CE5C22" w:rsidP="00E47D5B">
      <w:pPr>
        <w:spacing w:after="160" w:line="259" w:lineRule="auto"/>
        <w:jc w:val="left"/>
        <w:rPr>
          <w:rFonts w:ascii="Adobe Arabic" w:hAnsi="Adobe Arabic" w:cs="Adobe Arabic"/>
          <w:b/>
          <w:bCs/>
          <w:color w:val="2B5474"/>
          <w:kern w:val="24"/>
          <w:sz w:val="56"/>
          <w:szCs w:val="56"/>
          <w:rtl/>
          <w:lang w:bidi="ar-SY"/>
        </w:rPr>
      </w:pPr>
    </w:p>
    <w:p w14:paraId="4A86D0FE" w14:textId="77777777" w:rsidR="003B7487" w:rsidRPr="00075354" w:rsidRDefault="003B7487" w:rsidP="003B7487">
      <w:pPr>
        <w:spacing w:after="160" w:line="259" w:lineRule="auto"/>
        <w:jc w:val="left"/>
        <w:rPr>
          <w:b/>
          <w:bCs/>
          <w:sz w:val="44"/>
          <w:szCs w:val="48"/>
          <w:rtl/>
          <w14:glow w14:rad="228600">
            <w14:schemeClr w14:val="accent1">
              <w14:alpha w14:val="60000"/>
              <w14:satMod w14:val="175000"/>
            </w14:schemeClr>
          </w14:glow>
        </w:rPr>
      </w:pPr>
      <w:r w:rsidRPr="00075354">
        <w:rPr>
          <w:rFonts w:ascii="Adobe Arabic" w:hAnsi="Adobe Arabic" w:cs="Adobe Arabic"/>
          <w:b/>
          <w:bCs/>
          <w:noProof/>
          <w:color w:val="168489"/>
          <w:sz w:val="44"/>
          <w:szCs w:val="48"/>
        </w:rPr>
        <w:lastRenderedPageBreak/>
        <w:drawing>
          <wp:anchor distT="0" distB="0" distL="114300" distR="114300" simplePos="0" relativeHeight="252856320" behindDoc="0" locked="0" layoutInCell="1" allowOverlap="1" wp14:anchorId="72BD49B5" wp14:editId="62C19C6A">
            <wp:simplePos x="0" y="0"/>
            <wp:positionH relativeFrom="margin">
              <wp:posOffset>5165090</wp:posOffset>
            </wp:positionH>
            <wp:positionV relativeFrom="paragraph">
              <wp:posOffset>688975</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11">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75354">
        <w:rPr>
          <w:noProof/>
          <w:lang w:bidi="ar-SY"/>
        </w:rPr>
        <mc:AlternateContent>
          <mc:Choice Requires="wpg">
            <w:drawing>
              <wp:inline distT="0" distB="0" distL="0" distR="0" wp14:anchorId="389A6B7F" wp14:editId="171AAA93">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rgbClr val="D9D9D9"/>
                          </a:solidFill>
                          <a:ln w="12700" cap="flat" cmpd="sng" algn="ctr">
                            <a:noFill/>
                            <a:prstDash val="solid"/>
                            <a:miter lim="800000"/>
                          </a:ln>
                          <a:effectLst/>
                        </wps:spPr>
                        <wps:bodyPr rtlCol="0" anchor="ctr"/>
                      </wps:wsp>
                      <wps:wsp>
                        <wps:cNvPr id="33" name="Rectangle 33"/>
                        <wps:cNvSpPr/>
                        <wps:spPr>
                          <a:xfrm>
                            <a:off x="0" y="453967"/>
                            <a:ext cx="7979822" cy="139095"/>
                          </a:xfrm>
                          <a:prstGeom prst="rect">
                            <a:avLst/>
                          </a:prstGeom>
                          <a:solidFill>
                            <a:srgbClr val="168489"/>
                          </a:solidFill>
                          <a:ln w="12700" cap="flat" cmpd="sng" algn="ctr">
                            <a:noFill/>
                            <a:prstDash val="solid"/>
                            <a:miter lim="800000"/>
                          </a:ln>
                          <a:effectLst/>
                        </wps:spPr>
                        <wps:bodyPr rtlCol="0" anchor="ctr"/>
                      </wps:wsp>
                      <wps:wsp>
                        <wps:cNvPr id="35" name="TextBox 7"/>
                        <wps:cNvSpPr txBox="1"/>
                        <wps:spPr>
                          <a:xfrm>
                            <a:off x="1796583" y="0"/>
                            <a:ext cx="4386580" cy="536575"/>
                          </a:xfrm>
                          <a:prstGeom prst="rect">
                            <a:avLst/>
                          </a:prstGeom>
                          <a:noFill/>
                        </wps:spPr>
                        <wps:txbx>
                          <w:txbxContent>
                            <w:p w14:paraId="4DC99C87" w14:textId="77777777" w:rsidR="003B7487" w:rsidRDefault="003B7487" w:rsidP="003B748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الدورة</w:t>
                              </w:r>
                            </w:p>
                          </w:txbxContent>
                        </wps:txbx>
                        <wps:bodyPr wrap="square" rtlCol="0">
                          <a:noAutofit/>
                        </wps:bodyPr>
                      </wps:wsp>
                    </wpg:wgp>
                  </a:graphicData>
                </a:graphic>
              </wp:inline>
            </w:drawing>
          </mc:Choice>
          <mc:Fallback>
            <w:pict>
              <v:group w14:anchorId="389A6B7F"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">
                <v:rect id="Rectangle 3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" fillcolor="#d9d9d9" stroked="f" strokeweight="1pt"/>
                <v:rect id="Rectangle 33"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4DC99C87" w14:textId="77777777" w:rsidR="003B7487" w:rsidRDefault="003B7487" w:rsidP="003B748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الدورة</w:t>
                        </w:r>
                      </w:p>
                    </w:txbxContent>
                  </v:textbox>
                </v:shape>
                <w10:anchorlock/>
              </v:group>
            </w:pict>
          </mc:Fallback>
        </mc:AlternateContent>
      </w:r>
    </w:p>
    <w:p w14:paraId="310C73F8" w14:textId="77777777" w:rsidR="003B7487" w:rsidRPr="00075354" w:rsidRDefault="003B7487" w:rsidP="003B7487">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b/>
          <w:bCs/>
          <w:color w:val="168489"/>
          <w:sz w:val="44"/>
          <w:szCs w:val="48"/>
          <w:rtl/>
        </w:rPr>
        <w:t xml:space="preserve"> اسم </w:t>
      </w:r>
      <w:r w:rsidRPr="00075354">
        <w:rPr>
          <w:rFonts w:ascii="Adobe Arabic" w:hAnsi="Adobe Arabic" w:cs="Adobe Arabic" w:hint="cs"/>
          <w:b/>
          <w:bCs/>
          <w:color w:val="168489"/>
          <w:sz w:val="44"/>
          <w:szCs w:val="48"/>
          <w:rtl/>
        </w:rPr>
        <w:t>الدورة</w:t>
      </w:r>
      <w:r w:rsidRPr="00075354">
        <w:rPr>
          <w:rFonts w:ascii="Adobe Arabic" w:hAnsi="Adobe Arabic" w:cs="Adobe Arabic"/>
          <w:b/>
          <w:bCs/>
          <w:color w:val="168489"/>
          <w:sz w:val="44"/>
          <w:szCs w:val="48"/>
          <w:rtl/>
        </w:rPr>
        <w:t>:</w:t>
      </w:r>
    </w:p>
    <w:p w14:paraId="45C9C6D0" w14:textId="77777777" w:rsidR="003B7487" w:rsidRPr="00075354" w:rsidRDefault="003B7487" w:rsidP="003B7487">
      <w:pPr>
        <w:shd w:val="clear" w:color="auto" w:fill="F2F2F2" w:themeFill="background1" w:themeFillShade="F2"/>
        <w:spacing w:line="240" w:lineRule="auto"/>
        <w:jc w:val="center"/>
        <w:rPr>
          <w:rFonts w:ascii="Adobe Arabic" w:hAnsi="Adobe Arabic" w:cs="Adobe Arabic"/>
          <w:b/>
          <w:bCs/>
          <w:sz w:val="36"/>
          <w:szCs w:val="36"/>
          <w:rtl/>
        </w:rPr>
      </w:pPr>
      <w:r w:rsidRPr="00075354">
        <w:rPr>
          <w:rFonts w:ascii="Adobe Arabic" w:hAnsi="Adobe Arabic" w:cs="Adobe Arabic"/>
          <w:b/>
          <w:sz w:val="36"/>
          <w:szCs w:val="36"/>
          <w:rtl/>
        </w:rPr>
        <w:t>إدارة المشاريع التطوعيّة</w:t>
      </w:r>
    </w:p>
    <w:p w14:paraId="68DCEB9B" w14:textId="77777777" w:rsidR="003B7487" w:rsidRPr="00075354" w:rsidRDefault="003B7487" w:rsidP="003B7487">
      <w:pPr>
        <w:spacing w:after="160" w:line="259" w:lineRule="auto"/>
        <w:jc w:val="left"/>
        <w:rPr>
          <w:rFonts w:ascii="Adobe Arabic" w:hAnsi="Adobe Arabic" w:cs="Adobe Arabic"/>
          <w:b/>
          <w:bCs/>
          <w:color w:val="168489"/>
          <w:sz w:val="44"/>
          <w:szCs w:val="48"/>
          <w:rtl/>
        </w:rPr>
      </w:pPr>
      <w:r w:rsidRPr="00075354">
        <w:rPr>
          <w:bCs/>
          <w:noProof/>
          <w:sz w:val="36"/>
          <w:szCs w:val="36"/>
        </w:rPr>
        <w:drawing>
          <wp:anchor distT="0" distB="0" distL="114300" distR="114300" simplePos="0" relativeHeight="252857344" behindDoc="0" locked="0" layoutInCell="1" allowOverlap="1" wp14:anchorId="750E8F28" wp14:editId="30509A2D">
            <wp:simplePos x="0" y="0"/>
            <wp:positionH relativeFrom="column">
              <wp:posOffset>5271284</wp:posOffset>
            </wp:positionH>
            <wp:positionV relativeFrom="paragraph">
              <wp:posOffset>353396</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7E479589" w14:textId="77777777" w:rsidR="003B7487" w:rsidRPr="00075354" w:rsidRDefault="003B7487" w:rsidP="003B7487">
      <w:pPr>
        <w:spacing w:after="160" w:line="259" w:lineRule="auto"/>
        <w:jc w:val="left"/>
        <w:rPr>
          <w:rFonts w:ascii="Adobe Arabic" w:hAnsi="Adobe Arabic" w:cs="Adobe Arabic"/>
          <w:b/>
          <w:bCs/>
          <w:color w:val="168489"/>
          <w:sz w:val="44"/>
          <w:szCs w:val="48"/>
        </w:rPr>
      </w:pPr>
      <w:r w:rsidRPr="00075354">
        <w:rPr>
          <w:rFonts w:ascii="Adobe Arabic" w:hAnsi="Adobe Arabic" w:cs="Adobe Arabic" w:hint="cs"/>
          <w:b/>
          <w:bCs/>
          <w:color w:val="168489"/>
          <w:sz w:val="44"/>
          <w:szCs w:val="48"/>
          <w:rtl/>
        </w:rPr>
        <w:t>وصف الدورة:</w:t>
      </w:r>
    </w:p>
    <w:p w14:paraId="1B40AF1E" w14:textId="3147F100" w:rsidR="003B7487" w:rsidRPr="00075354" w:rsidRDefault="003B7487" w:rsidP="00FD3BC0">
      <w:pPr>
        <w:spacing w:after="160" w:line="259" w:lineRule="auto"/>
        <w:rPr>
          <w:rFonts w:ascii="Sakkal Majalla" w:eastAsia="Aptos" w:hAnsi="Sakkal Majalla"/>
          <w:color w:val="auto"/>
          <w:kern w:val="2"/>
          <w:sz w:val="32"/>
          <w:szCs w:val="32"/>
          <w14:ligatures w14:val="standardContextual"/>
        </w:rPr>
      </w:pPr>
      <w:r w:rsidRPr="00075354">
        <w:rPr>
          <w:rFonts w:ascii="Sakkal Majalla" w:eastAsia="Aptos" w:hAnsi="Sakkal Majalla"/>
          <w:color w:val="auto"/>
          <w:kern w:val="2"/>
          <w:sz w:val="32"/>
          <w:szCs w:val="32"/>
          <w:rtl/>
          <w14:ligatures w14:val="standardContextual"/>
        </w:rPr>
        <w:t xml:space="preserve">دورة تدريبية تطبيقية تُعنى بتأهيل المشاركين في إدارة </w:t>
      </w:r>
      <w:hyperlink r:id="rId13" w:history="1">
        <w:r w:rsidRPr="00FD3BC0">
          <w:rPr>
            <w:rStyle w:val="Hyperlink"/>
            <w:rFonts w:ascii="Sakkal Majalla" w:eastAsia="Aptos" w:hAnsi="Sakkal Majalla"/>
            <w:kern w:val="2"/>
            <w:sz w:val="32"/>
            <w:szCs w:val="32"/>
            <w:rtl/>
            <w14:ligatures w14:val="standardContextual"/>
          </w:rPr>
          <w:t>المشاريع التطوعية</w:t>
        </w:r>
      </w:hyperlink>
      <w:r w:rsidRPr="00075354">
        <w:rPr>
          <w:rFonts w:ascii="Sakkal Majalla" w:eastAsia="Aptos" w:hAnsi="Sakkal Majalla"/>
          <w:color w:val="auto"/>
          <w:kern w:val="2"/>
          <w:sz w:val="32"/>
          <w:szCs w:val="32"/>
          <w:rtl/>
          <w14:ligatures w14:val="standardContextual"/>
        </w:rPr>
        <w:t xml:space="preserve"> من خلال بناء المهارات العملية في التخطيط والقيادة وقياس الأثر. تُقدَّم الدورة عبر جلستين متكاملتين تجمعان بين المحتوى المعرفي والأنشطة التطبيقية التفاعلية. </w:t>
      </w:r>
    </w:p>
    <w:p w14:paraId="1B8ADF9A" w14:textId="77777777" w:rsidR="003B7487" w:rsidRPr="00075354" w:rsidRDefault="003B7487" w:rsidP="003B7487">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b/>
          <w:bCs/>
          <w:noProof/>
          <w:color w:val="168489"/>
          <w:sz w:val="44"/>
          <w:szCs w:val="48"/>
        </w:rPr>
        <w:drawing>
          <wp:anchor distT="0" distB="0" distL="114300" distR="114300" simplePos="0" relativeHeight="252858368" behindDoc="0" locked="0" layoutInCell="1" allowOverlap="1" wp14:anchorId="1C62A402" wp14:editId="5262B899">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39B0D849" w14:textId="77777777" w:rsidR="003B7487" w:rsidRPr="00075354" w:rsidRDefault="003B7487" w:rsidP="003B7487">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hint="cs"/>
          <w:b/>
          <w:bCs/>
          <w:color w:val="168489"/>
          <w:sz w:val="44"/>
          <w:szCs w:val="48"/>
          <w:rtl/>
        </w:rPr>
        <w:t xml:space="preserve"> أهمية الدورة:</w:t>
      </w:r>
    </w:p>
    <w:p w14:paraId="50662AFB" w14:textId="6B23EEB7" w:rsidR="003B7487" w:rsidRPr="00075354" w:rsidRDefault="003B7487" w:rsidP="00FD3BC0">
      <w:pPr>
        <w:spacing w:after="160" w:line="259" w:lineRule="auto"/>
        <w:jc w:val="lowKashida"/>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xml:space="preserve">- يُعدّ </w:t>
      </w:r>
      <w:hyperlink r:id="rId15" w:history="1">
        <w:r w:rsidRPr="00FD3BC0">
          <w:rPr>
            <w:rStyle w:val="Hyperlink"/>
            <w:rFonts w:ascii="Sakkal Majalla" w:eastAsia="Times New Roman" w:hAnsi="Sakkal Majalla"/>
            <w:kern w:val="2"/>
            <w:sz w:val="32"/>
            <w:szCs w:val="32"/>
            <w:rtl/>
            <w14:ligatures w14:val="standardContextual"/>
          </w:rPr>
          <w:t>العمل التطوعي</w:t>
        </w:r>
      </w:hyperlink>
      <w:r w:rsidRPr="00075354">
        <w:rPr>
          <w:rFonts w:ascii="Sakkal Majalla" w:eastAsia="Times New Roman" w:hAnsi="Sakkal Majalla"/>
          <w:color w:val="auto"/>
          <w:kern w:val="2"/>
          <w:sz w:val="32"/>
          <w:szCs w:val="32"/>
          <w:rtl/>
          <w14:ligatures w14:val="standardContextual"/>
        </w:rPr>
        <w:t xml:space="preserve"> ركيزةً أساسية في بناء المجتمعات وتحقيق التنمية المستدامة، مما يستدعي تطوير كفاءات متخصصة في إدارة مشاريعه.</w:t>
      </w:r>
    </w:p>
    <w:p w14:paraId="7A8BBD71" w14:textId="77777777" w:rsidR="003B7487" w:rsidRPr="00075354" w:rsidRDefault="003B7487" w:rsidP="00FD3BC0">
      <w:pPr>
        <w:spacing w:after="160" w:line="259" w:lineRule="auto"/>
        <w:jc w:val="lowKashida"/>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تفتقر كثير من الجهات التطوعية إلى كوادر مدرَّبة على التخطيط الاحترافي وقيادة الفرق، مما يُقلّص أثر مبادراتها المجتمعية.</w:t>
      </w:r>
    </w:p>
    <w:p w14:paraId="5DEF8538" w14:textId="32AC9828" w:rsidR="003B7487" w:rsidRDefault="003B7487" w:rsidP="00FD3BC0">
      <w:pPr>
        <w:spacing w:after="160" w:line="259" w:lineRule="auto"/>
        <w:jc w:val="lowKashida"/>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xml:space="preserve">- تُسهم هذه الدورة في ترسيخ ثقافة الاحترافية والمساءلة لدى العاملين في </w:t>
      </w:r>
      <w:hyperlink r:id="rId16" w:history="1">
        <w:r w:rsidRPr="00FD3BC0">
          <w:rPr>
            <w:rStyle w:val="Hyperlink"/>
            <w:rFonts w:ascii="Sakkal Majalla" w:eastAsia="Times New Roman" w:hAnsi="Sakkal Majalla"/>
            <w:kern w:val="2"/>
            <w:sz w:val="32"/>
            <w:szCs w:val="32"/>
            <w:rtl/>
            <w14:ligatures w14:val="standardContextual"/>
          </w:rPr>
          <w:t>القطاع التطوعي</w:t>
        </w:r>
      </w:hyperlink>
      <w:r w:rsidRPr="00075354">
        <w:rPr>
          <w:rFonts w:ascii="Sakkal Majalla" w:eastAsia="Times New Roman" w:hAnsi="Sakkal Majalla"/>
          <w:color w:val="auto"/>
          <w:kern w:val="2"/>
          <w:sz w:val="32"/>
          <w:szCs w:val="32"/>
          <w:rtl/>
          <w14:ligatures w14:val="standardContextual"/>
        </w:rPr>
        <w:t xml:space="preserve"> وتعزيز استدامة مشاريعه.</w:t>
      </w:r>
    </w:p>
    <w:p w14:paraId="48D6A835" w14:textId="77777777" w:rsidR="003B7487" w:rsidRPr="00075354" w:rsidRDefault="003B7487" w:rsidP="003B7487">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b/>
          <w:bCs/>
          <w:noProof/>
          <w:color w:val="168489"/>
          <w:sz w:val="44"/>
          <w:szCs w:val="48"/>
        </w:rPr>
        <w:drawing>
          <wp:anchor distT="0" distB="0" distL="114300" distR="114300" simplePos="0" relativeHeight="252859392" behindDoc="0" locked="0" layoutInCell="1" allowOverlap="1" wp14:anchorId="57E0E334" wp14:editId="697932E1">
            <wp:simplePos x="0" y="0"/>
            <wp:positionH relativeFrom="margin">
              <wp:align>right</wp:align>
            </wp:positionH>
            <wp:positionV relativeFrom="paragraph">
              <wp:posOffset>3175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075354">
        <w:rPr>
          <w:rFonts w:ascii="Adobe Arabic" w:hAnsi="Adobe Arabic" w:cs="Adobe Arabic" w:hint="cs"/>
          <w:b/>
          <w:bCs/>
          <w:color w:val="168489"/>
          <w:sz w:val="44"/>
          <w:szCs w:val="48"/>
          <w:rtl/>
        </w:rPr>
        <w:t xml:space="preserve"> الهدف العام:</w:t>
      </w:r>
    </w:p>
    <w:p w14:paraId="6DFFE48C" w14:textId="0DD883F3" w:rsidR="003B7487" w:rsidRDefault="003B7487" w:rsidP="003B7487">
      <w:pPr>
        <w:spacing w:after="160" w:line="259" w:lineRule="auto"/>
        <w:jc w:val="left"/>
        <w:rPr>
          <w:rFonts w:ascii="Sakkal Majalla" w:eastAsia="Aptos" w:hAnsi="Sakkal Majalla"/>
          <w:color w:val="auto"/>
          <w:kern w:val="2"/>
          <w:sz w:val="32"/>
          <w:szCs w:val="32"/>
          <w:rtl/>
          <w14:ligatures w14:val="standardContextual"/>
        </w:rPr>
      </w:pPr>
      <w:r w:rsidRPr="00075354">
        <w:rPr>
          <w:rFonts w:ascii="Sakkal Majalla" w:hAnsi="Sakkal Majalla"/>
          <w:sz w:val="32"/>
          <w:szCs w:val="32"/>
          <w:rtl/>
        </w:rPr>
        <w:t xml:space="preserve"> </w:t>
      </w:r>
      <w:r>
        <w:rPr>
          <w:rFonts w:ascii="Sakkal Majalla" w:hAnsi="Sakkal Majalla"/>
          <w:sz w:val="32"/>
          <w:szCs w:val="32"/>
          <w:rtl/>
        </w:rPr>
        <w:t xml:space="preserve">تهدف الدورة إلى تنمية قدرات المشاركين في إدارة </w:t>
      </w:r>
      <w:hyperlink r:id="rId18" w:history="1">
        <w:r w:rsidRPr="00FD3BC0">
          <w:rPr>
            <w:rStyle w:val="Hyperlink"/>
            <w:rFonts w:ascii="Sakkal Majalla" w:hAnsi="Sakkal Majalla"/>
            <w:sz w:val="32"/>
            <w:szCs w:val="32"/>
            <w:rtl/>
          </w:rPr>
          <w:t>المشاريع التطوعية</w:t>
        </w:r>
      </w:hyperlink>
      <w:r>
        <w:rPr>
          <w:rFonts w:ascii="Sakkal Majalla" w:hAnsi="Sakkal Majalla"/>
          <w:sz w:val="32"/>
          <w:szCs w:val="32"/>
          <w:rtl/>
        </w:rPr>
        <w:t xml:space="preserve"> من مراحل التخطيط والتنظيم إلى قيادة الفرق وقياس الأثر، مما يُمكّنهم من الإسهام الفاعل والمستدام في العمل المجتمعي</w:t>
      </w:r>
      <w:r w:rsidRPr="00075354">
        <w:rPr>
          <w:rFonts w:ascii="Sakkal Majalla" w:eastAsia="Aptos" w:hAnsi="Sakkal Majalla"/>
          <w:color w:val="auto"/>
          <w:kern w:val="2"/>
          <w:sz w:val="32"/>
          <w:szCs w:val="32"/>
          <w:rtl/>
          <w14:ligatures w14:val="standardContextual"/>
        </w:rPr>
        <w:t>.</w:t>
      </w:r>
    </w:p>
    <w:p w14:paraId="0CEFD343" w14:textId="77777777" w:rsidR="003B7487" w:rsidRPr="00075354" w:rsidRDefault="003B7487" w:rsidP="003B7487">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b/>
          <w:bCs/>
          <w:noProof/>
          <w:color w:val="168489"/>
          <w:sz w:val="44"/>
          <w:szCs w:val="48"/>
        </w:rPr>
        <w:drawing>
          <wp:anchor distT="0" distB="0" distL="114300" distR="114300" simplePos="0" relativeHeight="252860416" behindDoc="0" locked="0" layoutInCell="1" allowOverlap="1" wp14:anchorId="69A1DEA4" wp14:editId="01E731EB">
            <wp:simplePos x="0" y="0"/>
            <wp:positionH relativeFrom="margin">
              <wp:align>right</wp:align>
            </wp:positionH>
            <wp:positionV relativeFrom="paragraph">
              <wp:posOffset>3810</wp:posOffset>
            </wp:positionV>
            <wp:extent cx="386715" cy="386715"/>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6715" cy="386715"/>
                    </a:xfrm>
                    <a:prstGeom prst="rect">
                      <a:avLst/>
                    </a:prstGeom>
                    <a:noFill/>
                  </pic:spPr>
                </pic:pic>
              </a:graphicData>
            </a:graphic>
            <wp14:sizeRelH relativeFrom="margin">
              <wp14:pctWidth>0</wp14:pctWidth>
            </wp14:sizeRelH>
            <wp14:sizeRelV relativeFrom="margin">
              <wp14:pctHeight>0</wp14:pctHeight>
            </wp14:sizeRelV>
          </wp:anchor>
        </w:drawing>
      </w:r>
      <w:r w:rsidRPr="00075354">
        <w:rPr>
          <w:rFonts w:ascii="Adobe Arabic" w:hAnsi="Adobe Arabic" w:cs="Adobe Arabic" w:hint="cs"/>
          <w:b/>
          <w:bCs/>
          <w:color w:val="168489"/>
          <w:sz w:val="44"/>
          <w:szCs w:val="48"/>
          <w:rtl/>
        </w:rPr>
        <w:t xml:space="preserve"> الأهداف التفصيلية:</w:t>
      </w:r>
    </w:p>
    <w:p w14:paraId="67886351" w14:textId="187823EE" w:rsidR="003B7487" w:rsidRPr="00075354" w:rsidRDefault="003B7487" w:rsidP="003B7487">
      <w:pPr>
        <w:numPr>
          <w:ilvl w:val="0"/>
          <w:numId w:val="11"/>
        </w:numPr>
        <w:spacing w:after="160" w:line="259" w:lineRule="auto"/>
        <w:contextualSpacing/>
        <w:jc w:val="left"/>
        <w:rPr>
          <w:rFonts w:ascii="Sakkal Majalla" w:eastAsia="Aptos" w:hAnsi="Sakkal Majalla"/>
          <w:color w:val="auto"/>
          <w:kern w:val="2"/>
          <w:sz w:val="32"/>
          <w:szCs w:val="32"/>
          <w:rtl/>
          <w14:ligatures w14:val="standardContextual"/>
        </w:rPr>
      </w:pPr>
      <w:r w:rsidRPr="00075354">
        <w:rPr>
          <w:rFonts w:ascii="Sakkal Majalla" w:eastAsia="Aptos" w:hAnsi="Sakkal Majalla"/>
          <w:color w:val="auto"/>
          <w:kern w:val="2"/>
          <w:sz w:val="32"/>
          <w:szCs w:val="32"/>
          <w:rtl/>
          <w14:ligatures w14:val="standardContextual"/>
        </w:rPr>
        <w:t xml:space="preserve">تعريف المشاركين بمفهوم </w:t>
      </w:r>
      <w:hyperlink r:id="rId20" w:history="1">
        <w:r w:rsidRPr="00FD3BC0">
          <w:rPr>
            <w:rStyle w:val="Hyperlink"/>
            <w:rFonts w:ascii="Sakkal Majalla" w:eastAsia="Aptos" w:hAnsi="Sakkal Majalla"/>
            <w:kern w:val="2"/>
            <w:sz w:val="32"/>
            <w:szCs w:val="32"/>
            <w:rtl/>
            <w14:ligatures w14:val="standardContextual"/>
          </w:rPr>
          <w:t>المشاريع التطوعية</w:t>
        </w:r>
      </w:hyperlink>
      <w:r w:rsidRPr="00075354">
        <w:rPr>
          <w:rFonts w:ascii="Sakkal Majalla" w:eastAsia="Aptos" w:hAnsi="Sakkal Majalla"/>
          <w:color w:val="auto"/>
          <w:kern w:val="2"/>
          <w:sz w:val="32"/>
          <w:szCs w:val="32"/>
          <w:rtl/>
          <w14:ligatures w14:val="standardContextual"/>
        </w:rPr>
        <w:t xml:space="preserve"> وتصنيفاتها ومراحل دورة حياتها ومؤشرات نجاحها في كل مرحلة.</w:t>
      </w:r>
    </w:p>
    <w:p w14:paraId="7656FA2E" w14:textId="77777777" w:rsidR="003B7487" w:rsidRPr="00075354" w:rsidRDefault="003B7487" w:rsidP="00FD3BC0">
      <w:pPr>
        <w:numPr>
          <w:ilvl w:val="0"/>
          <w:numId w:val="11"/>
        </w:numPr>
        <w:spacing w:after="160" w:line="259" w:lineRule="auto"/>
        <w:contextualSpacing/>
        <w:rPr>
          <w:rFonts w:ascii="Sakkal Majalla" w:eastAsia="Aptos" w:hAnsi="Sakkal Majalla"/>
          <w:color w:val="auto"/>
          <w:kern w:val="2"/>
          <w:sz w:val="32"/>
          <w:szCs w:val="32"/>
          <w:rtl/>
          <w14:ligatures w14:val="standardContextual"/>
        </w:rPr>
      </w:pPr>
      <w:r w:rsidRPr="00075354">
        <w:rPr>
          <w:rFonts w:ascii="Sakkal Majalla" w:eastAsia="Aptos" w:hAnsi="Sakkal Majalla"/>
          <w:color w:val="auto"/>
          <w:kern w:val="2"/>
          <w:sz w:val="32"/>
          <w:szCs w:val="32"/>
          <w:rtl/>
          <w14:ligatures w14:val="standardContextual"/>
        </w:rPr>
        <w:lastRenderedPageBreak/>
        <w:t xml:space="preserve"> تنمية مهارات المشاركين في صياغة الأهداف وفق منهجية </w:t>
      </w:r>
      <w:r w:rsidRPr="00075354">
        <w:rPr>
          <w:rFonts w:ascii="Sakkal Majalla" w:eastAsia="Aptos" w:hAnsi="Sakkal Majalla"/>
          <w:color w:val="auto"/>
          <w:kern w:val="2"/>
          <w:sz w:val="32"/>
          <w:szCs w:val="32"/>
          <w14:ligatures w14:val="standardContextual"/>
        </w:rPr>
        <w:t>SMART</w:t>
      </w:r>
      <w:r w:rsidRPr="00075354">
        <w:rPr>
          <w:rFonts w:ascii="Sakkal Majalla" w:eastAsia="Aptos" w:hAnsi="Sakkal Majalla"/>
          <w:color w:val="auto"/>
          <w:kern w:val="2"/>
          <w:sz w:val="32"/>
          <w:szCs w:val="32"/>
          <w:rtl/>
          <w14:ligatures w14:val="standardContextual"/>
        </w:rPr>
        <w:t xml:space="preserve"> والتخطيط التشغيلي وتوزيع الأدوار.</w:t>
      </w:r>
    </w:p>
    <w:p w14:paraId="01C8BC2A" w14:textId="77777777" w:rsidR="003B7487" w:rsidRPr="00075354" w:rsidRDefault="003B7487" w:rsidP="00FD3BC0">
      <w:pPr>
        <w:numPr>
          <w:ilvl w:val="0"/>
          <w:numId w:val="11"/>
        </w:numPr>
        <w:spacing w:after="160" w:line="259" w:lineRule="auto"/>
        <w:contextualSpacing/>
        <w:rPr>
          <w:rFonts w:ascii="Sakkal Majalla" w:eastAsia="Aptos" w:hAnsi="Sakkal Majalla"/>
          <w:color w:val="auto"/>
          <w:kern w:val="2"/>
          <w:sz w:val="32"/>
          <w:szCs w:val="32"/>
          <w:rtl/>
          <w14:ligatures w14:val="standardContextual"/>
        </w:rPr>
      </w:pPr>
      <w:r w:rsidRPr="00075354">
        <w:rPr>
          <w:rFonts w:ascii="Sakkal Majalla" w:eastAsia="Aptos" w:hAnsi="Sakkal Majalla"/>
          <w:color w:val="auto"/>
          <w:kern w:val="2"/>
          <w:sz w:val="32"/>
          <w:szCs w:val="32"/>
          <w:rtl/>
          <w14:ligatures w14:val="standardContextual"/>
        </w:rPr>
        <w:t xml:space="preserve"> تأهيل المشاركين لقيادة الفرق التطوعية وتحفيزها وإدارة التحديات والصراعات داخل بيئة العمل التطوعي.</w:t>
      </w:r>
    </w:p>
    <w:p w14:paraId="0CE737B5" w14:textId="77777777" w:rsidR="003B7487" w:rsidRPr="00075354" w:rsidRDefault="003B7487" w:rsidP="00FD3BC0">
      <w:pPr>
        <w:numPr>
          <w:ilvl w:val="0"/>
          <w:numId w:val="11"/>
        </w:numPr>
        <w:spacing w:after="160" w:line="259" w:lineRule="auto"/>
        <w:contextualSpacing/>
        <w:rPr>
          <w:rFonts w:ascii="Sakkal Majalla" w:eastAsia="Aptos" w:hAnsi="Sakkal Majalla"/>
          <w:color w:val="auto"/>
          <w:kern w:val="2"/>
          <w:sz w:val="32"/>
          <w:szCs w:val="32"/>
          <w14:ligatures w14:val="standardContextual"/>
        </w:rPr>
      </w:pPr>
      <w:r w:rsidRPr="00075354">
        <w:rPr>
          <w:rFonts w:ascii="Sakkal Majalla" w:eastAsia="Aptos" w:hAnsi="Sakkal Majalla"/>
          <w:color w:val="auto"/>
          <w:kern w:val="2"/>
          <w:sz w:val="32"/>
          <w:szCs w:val="32"/>
          <w:rtl/>
          <w14:ligatures w14:val="standardContextual"/>
        </w:rPr>
        <w:t xml:space="preserve"> تمكين المشاركين من تطبيق أدوات قياس الأثر وتقييم النتائج وبناء آليات لضمان استدامة المشاريع وتطويرها..</w:t>
      </w:r>
    </w:p>
    <w:p w14:paraId="1D50C0D3" w14:textId="77777777" w:rsidR="003B7487" w:rsidRPr="00075354" w:rsidRDefault="003B7487" w:rsidP="003B7487">
      <w:pPr>
        <w:spacing w:after="160" w:line="259" w:lineRule="auto"/>
        <w:jc w:val="left"/>
        <w:rPr>
          <w:rFonts w:ascii="Sakkal Majalla" w:eastAsia="Aptos" w:hAnsi="Sakkal Majalla"/>
          <w:color w:val="auto"/>
          <w:kern w:val="2"/>
          <w:sz w:val="32"/>
          <w:szCs w:val="32"/>
          <w:rtl/>
          <w14:ligatures w14:val="standardContextual"/>
        </w:rPr>
      </w:pPr>
      <w:r w:rsidRPr="00075354">
        <w:rPr>
          <w:rFonts w:ascii="Adobe Arabic" w:hAnsi="Adobe Arabic" w:cs="Adobe Arabic"/>
          <w:b/>
          <w:bCs/>
          <w:noProof/>
          <w:color w:val="168489"/>
          <w:sz w:val="44"/>
          <w:szCs w:val="48"/>
        </w:rPr>
        <w:drawing>
          <wp:anchor distT="0" distB="0" distL="114300" distR="114300" simplePos="0" relativeHeight="252861440" behindDoc="0" locked="0" layoutInCell="1" allowOverlap="1" wp14:anchorId="1D72ACE9" wp14:editId="53602463">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3E020D40" w14:textId="77777777" w:rsidR="003B7487" w:rsidRPr="00075354" w:rsidRDefault="003B7487" w:rsidP="003B7487">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hint="cs"/>
          <w:b/>
          <w:bCs/>
          <w:color w:val="168489"/>
          <w:sz w:val="44"/>
          <w:szCs w:val="48"/>
          <w:rtl/>
        </w:rPr>
        <w:t xml:space="preserve"> الفئة المستهدفة:</w:t>
      </w:r>
    </w:p>
    <w:p w14:paraId="6FC31A17" w14:textId="0F9F14BA" w:rsidR="003B7487" w:rsidRPr="00075354" w:rsidRDefault="003B7487" w:rsidP="00FD3BC0">
      <w:pPr>
        <w:numPr>
          <w:ilvl w:val="0"/>
          <w:numId w:val="10"/>
        </w:numPr>
        <w:spacing w:after="160"/>
        <w:ind w:left="1286"/>
        <w:contextualSpacing/>
        <w:jc w:val="left"/>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xml:space="preserve"> العاملون والمتطوعون في الجمعيات والمؤسسات </w:t>
      </w:r>
      <w:hyperlink r:id="rId22" w:history="1">
        <w:r w:rsidRPr="00FD3BC0">
          <w:rPr>
            <w:rStyle w:val="Hyperlink"/>
            <w:rFonts w:ascii="Sakkal Majalla" w:eastAsia="Times New Roman" w:hAnsi="Sakkal Majalla"/>
            <w:kern w:val="2"/>
            <w:sz w:val="32"/>
            <w:szCs w:val="32"/>
            <w:rtl/>
            <w14:ligatures w14:val="standardContextual"/>
          </w:rPr>
          <w:t>التطوعية</w:t>
        </w:r>
      </w:hyperlink>
      <w:r w:rsidRPr="00075354">
        <w:rPr>
          <w:rFonts w:ascii="Sakkal Majalla" w:eastAsia="Times New Roman" w:hAnsi="Sakkal Majalla"/>
          <w:color w:val="auto"/>
          <w:kern w:val="2"/>
          <w:sz w:val="32"/>
          <w:szCs w:val="32"/>
          <w:rtl/>
          <w14:ligatures w14:val="standardContextual"/>
        </w:rPr>
        <w:t xml:space="preserve"> والخيرية.</w:t>
      </w:r>
    </w:p>
    <w:p w14:paraId="2ACCD19A" w14:textId="77777777" w:rsidR="003B7487" w:rsidRPr="00075354" w:rsidRDefault="003B7487" w:rsidP="00FD3BC0">
      <w:pPr>
        <w:numPr>
          <w:ilvl w:val="0"/>
          <w:numId w:val="10"/>
        </w:numPr>
        <w:spacing w:after="160"/>
        <w:ind w:left="1286"/>
        <w:contextualSpacing/>
        <w:jc w:val="left"/>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xml:space="preserve"> قادة الفرق الشبابية والمبادرات المجتمعية المحلية.</w:t>
      </w:r>
    </w:p>
    <w:p w14:paraId="0E91D47E" w14:textId="77777777" w:rsidR="003B7487" w:rsidRPr="00075354" w:rsidRDefault="003B7487" w:rsidP="00FD3BC0">
      <w:pPr>
        <w:numPr>
          <w:ilvl w:val="0"/>
          <w:numId w:val="10"/>
        </w:numPr>
        <w:spacing w:after="160"/>
        <w:ind w:left="1286"/>
        <w:contextualSpacing/>
        <w:jc w:val="left"/>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xml:space="preserve"> موظفو قطاع المسؤولية الاجتماعية في الشركات والمؤسسات.</w:t>
      </w:r>
    </w:p>
    <w:p w14:paraId="0B91AD8F" w14:textId="37ABECAC" w:rsidR="003B7487" w:rsidRPr="00075354" w:rsidRDefault="003B7487" w:rsidP="00FD3BC0">
      <w:pPr>
        <w:numPr>
          <w:ilvl w:val="0"/>
          <w:numId w:val="10"/>
        </w:numPr>
        <w:spacing w:after="160"/>
        <w:ind w:left="1286"/>
        <w:contextualSpacing/>
        <w:jc w:val="left"/>
        <w:rPr>
          <w:rFonts w:ascii="Sakkal Majalla" w:eastAsia="Times New Roman" w:hAnsi="Sakkal Majalla"/>
          <w:color w:val="auto"/>
          <w:kern w:val="2"/>
          <w:sz w:val="32"/>
          <w:szCs w:val="32"/>
          <w14:ligatures w14:val="standardContextual"/>
        </w:rPr>
      </w:pPr>
      <w:r w:rsidRPr="00075354">
        <w:rPr>
          <w:rFonts w:ascii="Sakkal Majalla" w:eastAsia="Times New Roman" w:hAnsi="Sakkal Majalla"/>
          <w:color w:val="auto"/>
          <w:kern w:val="2"/>
          <w:sz w:val="32"/>
          <w:szCs w:val="32"/>
          <w:rtl/>
          <w14:ligatures w14:val="standardContextual"/>
        </w:rPr>
        <w:t xml:space="preserve"> الراغبون في الانخراط الاحترافي في </w:t>
      </w:r>
      <w:hyperlink r:id="rId23" w:history="1">
        <w:r w:rsidRPr="00FD3BC0">
          <w:rPr>
            <w:rStyle w:val="Hyperlink"/>
            <w:rFonts w:ascii="Sakkal Majalla" w:eastAsia="Times New Roman" w:hAnsi="Sakkal Majalla"/>
            <w:kern w:val="2"/>
            <w:sz w:val="32"/>
            <w:szCs w:val="32"/>
            <w:rtl/>
            <w14:ligatures w14:val="standardContextual"/>
          </w:rPr>
          <w:t>العمل التطوعي</w:t>
        </w:r>
      </w:hyperlink>
      <w:r w:rsidRPr="00075354">
        <w:rPr>
          <w:rFonts w:ascii="Sakkal Majalla" w:eastAsia="Times New Roman" w:hAnsi="Sakkal Majalla"/>
          <w:color w:val="auto"/>
          <w:kern w:val="2"/>
          <w:sz w:val="32"/>
          <w:szCs w:val="32"/>
          <w:rtl/>
          <w14:ligatures w14:val="standardContextual"/>
        </w:rPr>
        <w:t xml:space="preserve"> والمجتمعي..</w:t>
      </w:r>
    </w:p>
    <w:p w14:paraId="6EBBFADF" w14:textId="77777777" w:rsidR="003B7487" w:rsidRPr="00075354" w:rsidRDefault="003B7487" w:rsidP="003B7487">
      <w:pPr>
        <w:spacing w:after="160" w:line="256" w:lineRule="auto"/>
        <w:rPr>
          <w:rFonts w:ascii="Sakkal Majalla" w:eastAsia="Calibri" w:hAnsi="Sakkal Majalla"/>
          <w:color w:val="auto"/>
          <w:sz w:val="32"/>
          <w:szCs w:val="32"/>
          <w:rtl/>
          <w14:ligatures w14:val="standardContextual"/>
        </w:rPr>
      </w:pPr>
    </w:p>
    <w:p w14:paraId="3C94387E" w14:textId="77777777" w:rsidR="003B7487" w:rsidRDefault="003B7487" w:rsidP="003B7487">
      <w:pPr>
        <w:spacing w:after="160" w:line="257" w:lineRule="auto"/>
        <w:jc w:val="left"/>
        <w:rPr>
          <w:rFonts w:ascii="Sakkal Majalla" w:eastAsia="Aptos" w:hAnsi="Sakkal Majalla"/>
          <w:b/>
          <w:bCs/>
          <w:color w:val="168489"/>
          <w:kern w:val="2"/>
          <w:sz w:val="32"/>
          <w:szCs w:val="32"/>
          <w:rtl/>
          <w14:ligatures w14:val="standardContextual"/>
        </w:rPr>
      </w:pPr>
      <w:r w:rsidRPr="00075354">
        <w:rPr>
          <w:rFonts w:ascii="Sakkal Majalla" w:eastAsia="Aptos" w:hAnsi="Sakkal Majalla"/>
          <w:b/>
          <w:bCs/>
          <w:color w:val="168489"/>
          <w:kern w:val="2"/>
          <w:sz w:val="32"/>
          <w:szCs w:val="32"/>
          <w:rtl/>
          <w14:ligatures w14:val="standardContextual"/>
        </w:rPr>
        <w:t>منهجية التدريب</w:t>
      </w:r>
      <w:r>
        <w:rPr>
          <w:rFonts w:ascii="Sakkal Majalla" w:eastAsia="Aptos" w:hAnsi="Sakkal Majalla" w:hint="cs"/>
          <w:b/>
          <w:bCs/>
          <w:color w:val="168489"/>
          <w:kern w:val="2"/>
          <w:sz w:val="32"/>
          <w:szCs w:val="32"/>
          <w:rtl/>
          <w14:ligatures w14:val="standardContextual"/>
        </w:rPr>
        <w:t>:</w:t>
      </w:r>
    </w:p>
    <w:p w14:paraId="1D4820CD" w14:textId="5B657A07" w:rsidR="003B7487" w:rsidRPr="00075354" w:rsidRDefault="00FD3BC0" w:rsidP="003B7487">
      <w:pPr>
        <w:spacing w:after="160" w:line="259" w:lineRule="auto"/>
        <w:rPr>
          <w:rFonts w:ascii="Sakkal Majalla" w:hAnsi="Sakkal Majalla"/>
          <w:color w:val="auto"/>
          <w:sz w:val="32"/>
          <w:szCs w:val="32"/>
          <w:rtl/>
          <w14:ligatures w14:val="standardContextual"/>
        </w:rPr>
      </w:pPr>
      <w:hyperlink r:id="rId24" w:history="1">
        <w:r w:rsidR="003B7487" w:rsidRPr="00FD3BC0">
          <w:rPr>
            <w:rStyle w:val="Hyperlink"/>
            <w:rFonts w:ascii="Sakkal Majalla" w:hAnsi="Sakkal Majalla"/>
            <w:sz w:val="32"/>
            <w:szCs w:val="32"/>
            <w:rtl/>
            <w14:ligatures w14:val="standardContextual"/>
          </w:rPr>
          <w:t>تعتمد الدورة منهجية تدريبية تشاركية تُوازن بين التعلّم النظري والتطبيق العملي، وتشمل:</w:t>
        </w:r>
      </w:hyperlink>
    </w:p>
    <w:p w14:paraId="731F28F1" w14:textId="77777777" w:rsidR="003B7487" w:rsidRPr="00075354" w:rsidRDefault="003B7487" w:rsidP="003B7487">
      <w:pPr>
        <w:spacing w:after="160" w:line="259" w:lineRule="auto"/>
        <w:rPr>
          <w:rFonts w:ascii="Sakkal Majalla" w:hAnsi="Sakkal Majalla"/>
          <w:color w:val="auto"/>
          <w:sz w:val="32"/>
          <w:szCs w:val="32"/>
          <w:rtl/>
          <w14:ligatures w14:val="standardContextual"/>
        </w:rPr>
      </w:pPr>
      <w:r w:rsidRPr="00075354">
        <w:rPr>
          <w:rFonts w:ascii="Sakkal Majalla" w:hAnsi="Sakkal Majalla" w:hint="cs"/>
          <w:color w:val="auto"/>
          <w:sz w:val="32"/>
          <w:szCs w:val="32"/>
          <w:rtl/>
          <w14:ligatures w14:val="standardContextual"/>
        </w:rPr>
        <w:t xml:space="preserve">- </w:t>
      </w:r>
      <w:r w:rsidRPr="00075354">
        <w:rPr>
          <w:rFonts w:ascii="Sakkal Majalla" w:hAnsi="Sakkal Majalla"/>
          <w:color w:val="auto"/>
          <w:sz w:val="32"/>
          <w:szCs w:val="32"/>
          <w:rtl/>
          <w14:ligatures w14:val="standardContextual"/>
        </w:rPr>
        <w:t>العرض والتقديم التفاعلي: تقديم المحتوى المعرفي بأسلوب تشاركي يُشجّع النقاش والمشاركة الفعّالة.</w:t>
      </w:r>
    </w:p>
    <w:p w14:paraId="0D72A8E7" w14:textId="77777777" w:rsidR="003B7487" w:rsidRPr="00075354" w:rsidRDefault="003B7487" w:rsidP="003B7487">
      <w:pPr>
        <w:spacing w:after="160" w:line="259" w:lineRule="auto"/>
        <w:rPr>
          <w:rFonts w:ascii="Sakkal Majalla" w:hAnsi="Sakkal Majalla"/>
          <w:color w:val="auto"/>
          <w:sz w:val="32"/>
          <w:szCs w:val="32"/>
          <w:rtl/>
          <w14:ligatures w14:val="standardContextual"/>
        </w:rPr>
      </w:pPr>
      <w:r w:rsidRPr="00075354">
        <w:rPr>
          <w:rFonts w:ascii="Sakkal Majalla" w:hAnsi="Sakkal Majalla" w:hint="cs"/>
          <w:color w:val="auto"/>
          <w:sz w:val="32"/>
          <w:szCs w:val="32"/>
          <w:rtl/>
          <w14:ligatures w14:val="standardContextual"/>
        </w:rPr>
        <w:t xml:space="preserve">- </w:t>
      </w:r>
      <w:r w:rsidRPr="00075354">
        <w:rPr>
          <w:rFonts w:ascii="Sakkal Majalla" w:hAnsi="Sakkal Majalla"/>
          <w:color w:val="auto"/>
          <w:sz w:val="32"/>
          <w:szCs w:val="32"/>
          <w:rtl/>
          <w14:ligatures w14:val="standardContextual"/>
        </w:rPr>
        <w:t>جلسات العصف الذهني: استثارة تفكير المشاركين عبر أسئلة واقعية تربط المحتوى بالخبرات الشخصية.</w:t>
      </w:r>
    </w:p>
    <w:p w14:paraId="02C6696F" w14:textId="77777777" w:rsidR="003B7487" w:rsidRPr="00075354" w:rsidRDefault="003B7487" w:rsidP="003B7487">
      <w:pPr>
        <w:spacing w:after="160" w:line="257" w:lineRule="auto"/>
        <w:jc w:val="left"/>
        <w:rPr>
          <w:rFonts w:ascii="Sakkal Majalla" w:eastAsia="Aptos" w:hAnsi="Sakkal Majalla"/>
          <w:b/>
          <w:bCs/>
          <w:color w:val="168489"/>
          <w:kern w:val="2"/>
          <w:sz w:val="32"/>
          <w:szCs w:val="32"/>
          <w14:ligatures w14:val="standardContextual"/>
        </w:rPr>
      </w:pPr>
      <w:r w:rsidRPr="00075354">
        <w:rPr>
          <w:rFonts w:ascii="Sakkal Majalla" w:hAnsi="Sakkal Majalla" w:hint="cs"/>
          <w:color w:val="auto"/>
          <w:sz w:val="32"/>
          <w:szCs w:val="32"/>
          <w:rtl/>
          <w14:ligatures w14:val="standardContextual"/>
        </w:rPr>
        <w:t xml:space="preserve">- </w:t>
      </w:r>
      <w:r w:rsidRPr="00075354">
        <w:rPr>
          <w:rFonts w:ascii="Sakkal Majalla" w:hAnsi="Sakkal Majalla"/>
          <w:color w:val="auto"/>
          <w:sz w:val="32"/>
          <w:szCs w:val="32"/>
          <w:rtl/>
          <w14:ligatures w14:val="standardContextual"/>
        </w:rPr>
        <w:t>الأنشطة التطبيقية الجماعية: ممارسة عملية من خلال تمارين تحاكي سيناريوهات واقعية كـ"من الفكرة إلى الخطة" و"محاكاة الأزمة"</w:t>
      </w:r>
    </w:p>
    <w:p w14:paraId="10C76DB1" w14:textId="77777777" w:rsidR="003B7487" w:rsidRPr="00075354" w:rsidRDefault="003B7487" w:rsidP="003B7487">
      <w:pPr>
        <w:spacing w:after="160"/>
        <w:rPr>
          <w:rFonts w:ascii="Sakkal Majalla" w:eastAsia="Aptos" w:hAnsi="Sakkal Majalla"/>
          <w:b/>
          <w:bCs/>
          <w:color w:val="168489"/>
          <w:kern w:val="2"/>
          <w:sz w:val="32"/>
          <w:szCs w:val="32"/>
          <w14:ligatures w14:val="standardContextual"/>
        </w:rPr>
      </w:pPr>
      <w:r w:rsidRPr="00075354">
        <w:rPr>
          <w:rFonts w:ascii="Sakkal Majalla" w:eastAsia="Aptos" w:hAnsi="Sakkal Majalla"/>
          <w:b/>
          <w:bCs/>
          <w:color w:val="168489"/>
          <w:kern w:val="2"/>
          <w:sz w:val="32"/>
          <w:szCs w:val="32"/>
          <w:rtl/>
          <w14:ligatures w14:val="standardContextual"/>
        </w:rPr>
        <w:t xml:space="preserve"> نواتج التعلّم (سيكون المتدرب قادراً على)</w:t>
      </w:r>
    </w:p>
    <w:p w14:paraId="4DC7D2C7" w14:textId="77777777" w:rsidR="003B7487" w:rsidRPr="00075354" w:rsidRDefault="003B7487" w:rsidP="003B7487">
      <w:pPr>
        <w:spacing w:after="160"/>
        <w:rPr>
          <w:rFonts w:ascii="Sakkal Majalla" w:eastAsia="Times New Roman" w:hAnsi="Sakkal Majalla"/>
          <w:color w:val="C00000"/>
          <w:kern w:val="2"/>
          <w:sz w:val="32"/>
          <w:szCs w:val="32"/>
          <w14:ligatures w14:val="standardContextual"/>
        </w:rPr>
      </w:pPr>
      <w:r w:rsidRPr="00075354">
        <w:rPr>
          <w:rFonts w:ascii="Sakkal Majalla" w:eastAsia="Times New Roman" w:hAnsi="Sakkal Majalla"/>
          <w:color w:val="C00000"/>
          <w:kern w:val="2"/>
          <w:sz w:val="32"/>
          <w:szCs w:val="32"/>
          <w:rtl/>
          <w14:ligatures w14:val="standardContextual"/>
        </w:rPr>
        <w:t>1. المعارف</w:t>
      </w:r>
    </w:p>
    <w:p w14:paraId="05EE04F9" w14:textId="77777777" w:rsidR="003B7487" w:rsidRPr="00075354" w:rsidRDefault="003B7487" w:rsidP="003B7487">
      <w:pPr>
        <w:spacing w:after="160"/>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تعريف مفهوم المشاريع التطوعية وتمييز تصنيفاتها المختلفة وأثرها المجتمعي.</w:t>
      </w:r>
    </w:p>
    <w:p w14:paraId="17416E6B" w14:textId="77777777" w:rsidR="003B7487" w:rsidRPr="00075354" w:rsidRDefault="003B7487" w:rsidP="003B7487">
      <w:pPr>
        <w:spacing w:after="160"/>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توصيف مراحل دورة حياة المشروع التطوعي وتحديد مؤشرات النجاح في كل مرحلة.</w:t>
      </w:r>
    </w:p>
    <w:p w14:paraId="4435CDEC" w14:textId="77777777" w:rsidR="003B7487" w:rsidRPr="00075354" w:rsidRDefault="003B7487" w:rsidP="003B7487">
      <w:pPr>
        <w:spacing w:after="160"/>
        <w:rPr>
          <w:rFonts w:ascii="Sakkal Majalla" w:eastAsia="Times New Roman" w:hAnsi="Sakkal Majalla"/>
          <w:color w:val="auto"/>
          <w:kern w:val="2"/>
          <w:sz w:val="32"/>
          <w:szCs w:val="32"/>
          <w14:ligatures w14:val="standardContextual"/>
        </w:rPr>
      </w:pPr>
      <w:r w:rsidRPr="00075354">
        <w:rPr>
          <w:rFonts w:ascii="Sakkal Majalla" w:eastAsia="Times New Roman" w:hAnsi="Sakkal Majalla"/>
          <w:color w:val="auto"/>
          <w:kern w:val="2"/>
          <w:sz w:val="32"/>
          <w:szCs w:val="32"/>
          <w:rtl/>
          <w14:ligatures w14:val="standardContextual"/>
        </w:rPr>
        <w:t>- شرح مبادئ قيادة الفرق التطوعية وأساليب تحفيزها وإدارة التحديات داخلها.</w:t>
      </w:r>
    </w:p>
    <w:p w14:paraId="5F29A269" w14:textId="77777777" w:rsidR="003B7487" w:rsidRPr="00075354" w:rsidRDefault="003B7487" w:rsidP="003B7487">
      <w:pPr>
        <w:spacing w:after="160"/>
        <w:rPr>
          <w:rFonts w:ascii="Sakkal Majalla" w:eastAsia="Times New Roman" w:hAnsi="Sakkal Majalla"/>
          <w:color w:val="auto"/>
          <w:kern w:val="2"/>
          <w:sz w:val="32"/>
          <w:szCs w:val="32"/>
          <w:rtl/>
          <w14:ligatures w14:val="standardContextual"/>
        </w:rPr>
      </w:pPr>
    </w:p>
    <w:p w14:paraId="5B488184" w14:textId="77777777" w:rsidR="003B7487" w:rsidRPr="00075354" w:rsidRDefault="003B7487" w:rsidP="003B7487">
      <w:pPr>
        <w:spacing w:after="160"/>
        <w:rPr>
          <w:rFonts w:ascii="Sakkal Majalla" w:eastAsia="Times New Roman" w:hAnsi="Sakkal Majalla"/>
          <w:color w:val="C00000"/>
          <w:kern w:val="2"/>
          <w:sz w:val="32"/>
          <w:szCs w:val="32"/>
          <w14:ligatures w14:val="standardContextual"/>
        </w:rPr>
      </w:pPr>
      <w:r w:rsidRPr="00075354">
        <w:rPr>
          <w:rFonts w:ascii="Sakkal Majalla" w:eastAsia="Times New Roman" w:hAnsi="Sakkal Majalla"/>
          <w:color w:val="C00000"/>
          <w:kern w:val="2"/>
          <w:sz w:val="32"/>
          <w:szCs w:val="32"/>
          <w:rtl/>
          <w14:ligatures w14:val="standardContextual"/>
        </w:rPr>
        <w:t>2. المهارات</w:t>
      </w:r>
    </w:p>
    <w:p w14:paraId="079D89F6" w14:textId="77777777" w:rsidR="003B7487" w:rsidRPr="00C15E98" w:rsidRDefault="003B7487" w:rsidP="003B7487">
      <w:pPr>
        <w:spacing w:after="160"/>
        <w:rPr>
          <w:rFonts w:ascii="Sakkal Majalla" w:eastAsia="Times New Roman" w:hAnsi="Sakkal Majalla"/>
          <w:color w:val="auto"/>
          <w:kern w:val="2"/>
          <w:sz w:val="32"/>
          <w:szCs w:val="32"/>
          <w:rtl/>
          <w14:ligatures w14:val="standardContextual"/>
        </w:rPr>
      </w:pPr>
      <w:r w:rsidRPr="00C15E98">
        <w:rPr>
          <w:rFonts w:ascii="Sakkal Majalla" w:eastAsia="Times New Roman" w:hAnsi="Sakkal Majalla"/>
          <w:color w:val="auto"/>
          <w:kern w:val="2"/>
          <w:sz w:val="32"/>
          <w:szCs w:val="32"/>
          <w:rtl/>
          <w14:ligatures w14:val="standardContextual"/>
        </w:rPr>
        <w:t xml:space="preserve">- صياغة أهداف المشروع التطوعي وفق منهجية </w:t>
      </w:r>
      <w:r w:rsidRPr="00C15E98">
        <w:rPr>
          <w:rFonts w:ascii="Sakkal Majalla" w:eastAsia="Times New Roman" w:hAnsi="Sakkal Majalla"/>
          <w:color w:val="auto"/>
          <w:kern w:val="2"/>
          <w:sz w:val="32"/>
          <w:szCs w:val="32"/>
          <w14:ligatures w14:val="standardContextual"/>
        </w:rPr>
        <w:t>SMART</w:t>
      </w:r>
      <w:r w:rsidRPr="00C15E98">
        <w:rPr>
          <w:rFonts w:ascii="Sakkal Majalla" w:eastAsia="Times New Roman" w:hAnsi="Sakkal Majalla"/>
          <w:color w:val="auto"/>
          <w:kern w:val="2"/>
          <w:sz w:val="32"/>
          <w:szCs w:val="32"/>
          <w:rtl/>
          <w14:ligatures w14:val="standardContextual"/>
        </w:rPr>
        <w:t xml:space="preserve"> وبناء خطته التشغيلية وتوزيع المهام.</w:t>
      </w:r>
    </w:p>
    <w:p w14:paraId="41C25026" w14:textId="77777777" w:rsidR="003B7487" w:rsidRPr="00C15E98" w:rsidRDefault="003B7487" w:rsidP="003B7487">
      <w:pPr>
        <w:spacing w:after="160"/>
        <w:rPr>
          <w:rFonts w:ascii="Sakkal Majalla" w:eastAsia="Times New Roman" w:hAnsi="Sakkal Majalla"/>
          <w:color w:val="auto"/>
          <w:kern w:val="2"/>
          <w:sz w:val="32"/>
          <w:szCs w:val="32"/>
          <w:rtl/>
          <w14:ligatures w14:val="standardContextual"/>
        </w:rPr>
      </w:pPr>
      <w:r w:rsidRPr="00C15E98">
        <w:rPr>
          <w:rFonts w:ascii="Sakkal Majalla" w:eastAsia="Times New Roman" w:hAnsi="Sakkal Majalla"/>
          <w:color w:val="auto"/>
          <w:kern w:val="2"/>
          <w:sz w:val="32"/>
          <w:szCs w:val="32"/>
          <w:rtl/>
          <w14:ligatures w14:val="standardContextual"/>
        </w:rPr>
        <w:t>- تحليل الأزمات والمشكلات التي قد تواجه المشاريع التطوعية واقتراح حلول عملية فورية وبعيدة المدى.</w:t>
      </w:r>
    </w:p>
    <w:p w14:paraId="56899AF8" w14:textId="77777777" w:rsidR="003B7487" w:rsidRDefault="003B7487" w:rsidP="003B7487">
      <w:pPr>
        <w:spacing w:after="160"/>
        <w:rPr>
          <w:rFonts w:ascii="Sakkal Majalla" w:eastAsia="Times New Roman" w:hAnsi="Sakkal Majalla"/>
          <w:color w:val="auto"/>
          <w:kern w:val="2"/>
          <w:sz w:val="32"/>
          <w:szCs w:val="32"/>
          <w:rtl/>
          <w14:ligatures w14:val="standardContextual"/>
        </w:rPr>
      </w:pPr>
      <w:r w:rsidRPr="00C15E98">
        <w:rPr>
          <w:rFonts w:ascii="Sakkal Majalla" w:eastAsia="Times New Roman" w:hAnsi="Sakkal Majalla"/>
          <w:color w:val="auto"/>
          <w:kern w:val="2"/>
          <w:sz w:val="32"/>
          <w:szCs w:val="32"/>
          <w:rtl/>
          <w14:ligatures w14:val="standardContextual"/>
        </w:rPr>
        <w:t>- تطبيق أدوات قياس الأثر وتقييم نتائج المشاريع التطوعية وتوثيقها بصورة منهجية.</w:t>
      </w:r>
    </w:p>
    <w:p w14:paraId="780AFBC6" w14:textId="77777777" w:rsidR="003B7487" w:rsidRPr="00075354" w:rsidRDefault="003B7487" w:rsidP="003B7487">
      <w:pPr>
        <w:spacing w:after="160"/>
        <w:rPr>
          <w:rFonts w:ascii="Sakkal Majalla" w:eastAsia="Times New Roman" w:hAnsi="Sakkal Majalla"/>
          <w:color w:val="C00000"/>
          <w:kern w:val="2"/>
          <w:sz w:val="32"/>
          <w:szCs w:val="32"/>
          <w14:ligatures w14:val="standardContextual"/>
        </w:rPr>
      </w:pPr>
      <w:r>
        <w:rPr>
          <w:rFonts w:ascii="Sakkal Majalla" w:eastAsia="Times New Roman" w:hAnsi="Sakkal Majalla" w:hint="cs"/>
          <w:color w:val="C00000"/>
          <w:kern w:val="2"/>
          <w:sz w:val="32"/>
          <w:szCs w:val="32"/>
          <w:rtl/>
          <w14:ligatures w14:val="standardContextual"/>
        </w:rPr>
        <w:t>3</w:t>
      </w:r>
      <w:r w:rsidRPr="00075354">
        <w:rPr>
          <w:rFonts w:ascii="Sakkal Majalla" w:eastAsia="Times New Roman" w:hAnsi="Sakkal Majalla"/>
          <w:color w:val="C00000"/>
          <w:kern w:val="2"/>
          <w:sz w:val="32"/>
          <w:szCs w:val="32"/>
          <w:rtl/>
          <w14:ligatures w14:val="standardContextual"/>
        </w:rPr>
        <w:t xml:space="preserve">. </w:t>
      </w:r>
      <w:r>
        <w:rPr>
          <w:rFonts w:ascii="Sakkal Majalla" w:eastAsia="Times New Roman" w:hAnsi="Sakkal Majalla" w:hint="cs"/>
          <w:color w:val="C00000"/>
          <w:kern w:val="2"/>
          <w:sz w:val="32"/>
          <w:szCs w:val="32"/>
          <w:rtl/>
          <w14:ligatures w14:val="standardContextual"/>
        </w:rPr>
        <w:t>الكفايات</w:t>
      </w:r>
    </w:p>
    <w:p w14:paraId="5869D968" w14:textId="77777777" w:rsidR="003B7487" w:rsidRPr="00C15E98" w:rsidRDefault="003B7487" w:rsidP="003B7487">
      <w:pPr>
        <w:spacing w:after="160"/>
        <w:rPr>
          <w:rFonts w:ascii="Sakkal Majalla" w:eastAsia="Times New Roman" w:hAnsi="Sakkal Majalla"/>
          <w:color w:val="auto"/>
          <w:kern w:val="2"/>
          <w:sz w:val="32"/>
          <w:szCs w:val="32"/>
          <w:rtl/>
          <w14:ligatures w14:val="standardContextual"/>
        </w:rPr>
      </w:pPr>
      <w:r w:rsidRPr="00C15E98">
        <w:rPr>
          <w:rFonts w:ascii="Sakkal Majalla" w:eastAsia="Times New Roman" w:hAnsi="Sakkal Majalla"/>
          <w:color w:val="auto"/>
          <w:kern w:val="2"/>
          <w:sz w:val="32"/>
          <w:szCs w:val="32"/>
          <w:rtl/>
          <w14:ligatures w14:val="standardContextual"/>
        </w:rPr>
        <w:t>- إدارة فريق تطوعي متنوع بفاعلية واحترافية مع ضمان التناغم والإنتاجية داخل بيئة العمل.</w:t>
      </w:r>
    </w:p>
    <w:p w14:paraId="6FC65BFF" w14:textId="77777777" w:rsidR="003B7487" w:rsidRPr="00075354" w:rsidRDefault="003B7487" w:rsidP="003B7487">
      <w:pPr>
        <w:spacing w:after="160"/>
        <w:rPr>
          <w:rFonts w:ascii="Sakkal Majalla" w:eastAsia="Times New Roman" w:hAnsi="Sakkal Majalla"/>
          <w:color w:val="auto"/>
          <w:kern w:val="2"/>
          <w:sz w:val="32"/>
          <w:szCs w:val="32"/>
          <w14:ligatures w14:val="standardContextual"/>
        </w:rPr>
      </w:pPr>
      <w:r w:rsidRPr="00C15E98">
        <w:rPr>
          <w:rFonts w:ascii="Sakkal Majalla" w:eastAsia="Times New Roman" w:hAnsi="Sakkal Majalla"/>
          <w:color w:val="auto"/>
          <w:kern w:val="2"/>
          <w:sz w:val="32"/>
          <w:szCs w:val="32"/>
          <w:rtl/>
          <w14:ligatures w14:val="standardContextual"/>
        </w:rPr>
        <w:t>- بناء استراتيجية متكاملة لاستدامة المشروع التطوعي وتطويره وتوسيع أثره المجتمعي</w:t>
      </w:r>
    </w:p>
    <w:p w14:paraId="27C43116" w14:textId="77777777" w:rsidR="003B7487" w:rsidRPr="00075354" w:rsidRDefault="003B7487" w:rsidP="003B7487">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b/>
          <w:bCs/>
          <w:noProof/>
          <w:color w:val="168489"/>
          <w:sz w:val="44"/>
          <w:szCs w:val="48"/>
        </w:rPr>
        <w:drawing>
          <wp:anchor distT="0" distB="0" distL="114300" distR="114300" simplePos="0" relativeHeight="252862464" behindDoc="0" locked="0" layoutInCell="1" allowOverlap="1" wp14:anchorId="2A60CE38" wp14:editId="5ED41588">
            <wp:simplePos x="0" y="0"/>
            <wp:positionH relativeFrom="margin">
              <wp:posOffset>5173181</wp:posOffset>
            </wp:positionH>
            <wp:positionV relativeFrom="paragraph">
              <wp:posOffset>234</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2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r w:rsidRPr="00075354">
        <w:rPr>
          <w:rFonts w:ascii="Adobe Arabic" w:hAnsi="Adobe Arabic" w:cs="Adobe Arabic" w:hint="cs"/>
          <w:b/>
          <w:bCs/>
          <w:color w:val="168489"/>
          <w:sz w:val="44"/>
          <w:szCs w:val="48"/>
          <w:rtl/>
        </w:rPr>
        <w:t xml:space="preserve"> مدة الدورة:</w:t>
      </w:r>
    </w:p>
    <w:p w14:paraId="2C9BDEC0" w14:textId="77777777" w:rsidR="003B7487" w:rsidRPr="00075354" w:rsidRDefault="003B7487" w:rsidP="003B7487">
      <w:pPr>
        <w:shd w:val="clear" w:color="auto" w:fill="F2F2F2" w:themeFill="background1" w:themeFillShade="F2"/>
        <w:spacing w:line="240" w:lineRule="auto"/>
        <w:jc w:val="center"/>
        <w:rPr>
          <w:rFonts w:ascii="Adobe Arabic" w:hAnsi="Adobe Arabic" w:cs="Adobe Arabic"/>
          <w:color w:val="auto"/>
          <w:sz w:val="36"/>
          <w:szCs w:val="36"/>
        </w:rPr>
      </w:pPr>
      <w:r w:rsidRPr="00075354">
        <w:rPr>
          <w:rFonts w:ascii="Adobe Arabic" w:hAnsi="Adobe Arabic" w:cs="Adobe Arabic" w:hint="cs"/>
          <w:b/>
          <w:color w:val="auto"/>
          <w:sz w:val="36"/>
          <w:szCs w:val="36"/>
          <w:rtl/>
        </w:rPr>
        <w:t>يوم واحد</w:t>
      </w:r>
      <w:r w:rsidRPr="00075354">
        <w:rPr>
          <w:rFonts w:ascii="Adobe Arabic" w:hAnsi="Adobe Arabic" w:cs="Adobe Arabic"/>
          <w:b/>
          <w:color w:val="auto"/>
          <w:sz w:val="36"/>
          <w:szCs w:val="36"/>
          <w:rtl/>
        </w:rPr>
        <w:t xml:space="preserve"> – </w:t>
      </w:r>
      <w:r w:rsidRPr="00075354">
        <w:rPr>
          <w:rFonts w:ascii="Adobe Arabic" w:hAnsi="Adobe Arabic" w:cs="Adobe Arabic" w:hint="cs"/>
          <w:b/>
          <w:color w:val="auto"/>
          <w:sz w:val="36"/>
          <w:szCs w:val="36"/>
          <w:rtl/>
        </w:rPr>
        <w:t>5</w:t>
      </w:r>
      <w:r w:rsidRPr="00075354">
        <w:rPr>
          <w:rFonts w:ascii="Adobe Arabic" w:hAnsi="Adobe Arabic" w:cs="Adobe Arabic"/>
          <w:b/>
          <w:color w:val="auto"/>
          <w:sz w:val="36"/>
          <w:szCs w:val="36"/>
          <w:rtl/>
        </w:rPr>
        <w:t xml:space="preserve"> ساع</w:t>
      </w:r>
      <w:r w:rsidRPr="00075354">
        <w:rPr>
          <w:rFonts w:ascii="Adobe Arabic" w:hAnsi="Adobe Arabic" w:cs="Adobe Arabic" w:hint="cs"/>
          <w:b/>
          <w:color w:val="auto"/>
          <w:sz w:val="36"/>
          <w:szCs w:val="36"/>
          <w:rtl/>
        </w:rPr>
        <w:t>ات</w:t>
      </w:r>
      <w:r w:rsidRPr="00075354">
        <w:rPr>
          <w:rFonts w:ascii="Adobe Arabic" w:hAnsi="Adobe Arabic" w:cs="Adobe Arabic"/>
          <w:b/>
          <w:color w:val="auto"/>
          <w:sz w:val="36"/>
          <w:szCs w:val="36"/>
          <w:rtl/>
        </w:rPr>
        <w:t xml:space="preserve"> تدريبية</w:t>
      </w:r>
    </w:p>
    <w:p w14:paraId="63347274" w14:textId="665E5D34" w:rsidR="003B7487" w:rsidRDefault="003B7487">
      <w:pPr>
        <w:bidi w:val="0"/>
        <w:spacing w:after="160" w:line="259" w:lineRule="auto"/>
        <w:jc w:val="left"/>
        <w:rPr>
          <w:rFonts w:ascii="Adobe Arabic" w:hAnsi="Adobe Arabic" w:cs="Adobe Arabic"/>
          <w:b/>
          <w:bCs/>
          <w:noProof/>
          <w:color w:val="002060"/>
          <w:sz w:val="40"/>
          <w:szCs w:val="40"/>
          <w:rtl/>
        </w:rPr>
      </w:pPr>
      <w:r>
        <w:rPr>
          <w:rFonts w:ascii="Adobe Arabic" w:hAnsi="Adobe Arabic" w:cs="Adobe Arabic"/>
          <w:b/>
          <w:bCs/>
          <w:noProof/>
          <w:color w:val="002060"/>
          <w:sz w:val="40"/>
          <w:szCs w:val="40"/>
          <w:rtl/>
        </w:rPr>
        <w:br w:type="page"/>
      </w:r>
    </w:p>
    <w:p w14:paraId="576E242B" w14:textId="66FBC153"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lang w:bidi="ar-SY"/>
        </w:rPr>
        <w:lastRenderedPageBreak/>
        <mc:AlternateContent>
          <mc:Choice Requires="wpg">
            <w:drawing>
              <wp:inline distT="0" distB="0" distL="0" distR="0" wp14:anchorId="3DF1BF52" wp14:editId="7E45849A">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6379A260"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3DF1BF52"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GXdH1vrAgAAvwkAAA4A&#10;AAAAAAAAAAAAAAAALgIAAGRycy9lMm9Eb2MueG1sUEsBAi0AFAAGAAgAAAAhAE0TbfXdAAAABAEA&#10;AA8AAAAAAAAAAAAAAAAARQUAAGRycy9kb3ducmV2LnhtbFBLBQYAAAAABAAEAPMAAABPBgAAAAA=&#10;">
                <v:rect id="Rectangle 2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379A260"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52F55731" w14:textId="77777777" w:rsidR="0042208F" w:rsidRPr="001B17CB" w:rsidRDefault="0042208F" w:rsidP="0042208F">
      <w:pPr>
        <w:rPr>
          <w:rtl/>
        </w:rPr>
      </w:pPr>
      <w:r w:rsidRPr="001B17CB">
        <w:rPr>
          <w:rtl/>
        </w:rPr>
        <w:t>السلام عليكم ورحمة الله وبركاته</w:t>
      </w:r>
      <w:r>
        <w:rPr>
          <w:rFonts w:hint="cs"/>
          <w:rtl/>
        </w:rPr>
        <w:t>.</w:t>
      </w:r>
    </w:p>
    <w:p w14:paraId="291EDD20" w14:textId="5826DF48" w:rsidR="0042208F" w:rsidRPr="001B17CB" w:rsidRDefault="0042208F" w:rsidP="0042208F">
      <w:pPr>
        <w:rPr>
          <w:rtl/>
        </w:rPr>
      </w:pPr>
      <w:r w:rsidRPr="001B17CB">
        <w:rPr>
          <w:rtl/>
        </w:rPr>
        <w:t>أرحب بكم جميعاً في دورة "</w:t>
      </w:r>
      <w:hyperlink r:id="rId26" w:history="1">
        <w:r w:rsidRPr="00FD3BC0">
          <w:rPr>
            <w:rStyle w:val="Hyperlink"/>
            <w:rtl/>
          </w:rPr>
          <w:t>إدارة المشاريع التطوعيّة</w:t>
        </w:r>
      </w:hyperlink>
      <w:r w:rsidRPr="001B17CB">
        <w:rPr>
          <w:rtl/>
        </w:rPr>
        <w:t>"، وأشكركم على حضوركم والتزامكم بتطوير مهاراتكم في هذا المجال الحيوي.</w:t>
      </w:r>
    </w:p>
    <w:p w14:paraId="2015E4CD" w14:textId="77777777" w:rsidR="0042208F" w:rsidRPr="001B17CB" w:rsidRDefault="0042208F" w:rsidP="0042208F">
      <w:pPr>
        <w:rPr>
          <w:rtl/>
        </w:rPr>
      </w:pPr>
      <w:r w:rsidRPr="001B17CB">
        <w:rPr>
          <w:rtl/>
        </w:rPr>
        <w:t>العمل التطوعي ليس مجرد بذل للوقت والجهد، بل هو استثمار في بناء المجتمعات وتنميتها. وكما قال المهاتما غاندي: "أفضل طريقة لإيجاد نفسك هي أن تفقدها في خدمة الآخرين." من هنا تأتي أهمية تعلّم أصول إدارة المشاريع التطوعية، لنضمن تحقيق أقصى أثر ممكن لهذه الجهود النبيلة.</w:t>
      </w:r>
    </w:p>
    <w:p w14:paraId="02F74D97" w14:textId="77777777" w:rsidR="0042208F" w:rsidRPr="001B17CB" w:rsidRDefault="0042208F" w:rsidP="0042208F">
      <w:pPr>
        <w:rPr>
          <w:rtl/>
        </w:rPr>
      </w:pPr>
      <w:r w:rsidRPr="001B17CB">
        <w:rPr>
          <w:rtl/>
        </w:rPr>
        <w:t>في عالم اليوم، لم يعد العمل التطوعي مجرد مبادرات عفوية، بل أصبح علماً له أصوله وأدواته ومنهجياته. تشير الإحصاءات العالمية إلى أن المشاريع التطوعية التي تُدار باحترافية تحقق نتائج تفوق بثلاثة أضعاف تلك التي تفتقر للتخطيط والإدارة المنهجية.</w:t>
      </w:r>
    </w:p>
    <w:p w14:paraId="64684769" w14:textId="77777777" w:rsidR="0042208F" w:rsidRPr="001B17CB" w:rsidRDefault="0042208F" w:rsidP="0042208F">
      <w:pPr>
        <w:rPr>
          <w:rtl/>
        </w:rPr>
      </w:pPr>
      <w:r w:rsidRPr="001B17CB">
        <w:rPr>
          <w:rtl/>
        </w:rPr>
        <w:t>خلال هذه الدورة، سنتناول معاً الأسس العلمية والعملية لإدارة المشاريع التطوعية، بدءاً من مرحلة التخطيط والتصميم، مروراً بالتنفيذ والمتابعة، وصولاً إلى التقييم وقياس الأثر. سنتعلم كيف نحوّل الأفكار الملهمة إلى مشاريع ناجحة تحدث فرقاً حقيقياً في حياة المستفيدين وتترك بصمة إيجابية في المجتمع.</w:t>
      </w:r>
    </w:p>
    <w:p w14:paraId="0F8871C6" w14:textId="5FC6447D" w:rsidR="0042208F" w:rsidRPr="001B17CB" w:rsidRDefault="0042208F" w:rsidP="00FD3BC0">
      <w:pPr>
        <w:rPr>
          <w:rtl/>
        </w:rPr>
      </w:pPr>
      <w:r w:rsidRPr="001B17CB">
        <w:rPr>
          <w:rtl/>
        </w:rPr>
        <w:t xml:space="preserve">إن وجودكم هنا اليوم يعكس إيمانكم بأهمية </w:t>
      </w:r>
      <w:hyperlink r:id="rId27" w:history="1">
        <w:r w:rsidRPr="00FD3BC0">
          <w:rPr>
            <w:rStyle w:val="Hyperlink"/>
            <w:rtl/>
          </w:rPr>
          <w:t>العمل التطوعي</w:t>
        </w:r>
      </w:hyperlink>
      <w:r w:rsidRPr="001B17CB">
        <w:rPr>
          <w:rtl/>
        </w:rPr>
        <w:t xml:space="preserve"> المنظّم ورغبتكم في الارتقاء بمستوى مشاريعكم وأثرها. كلي ثقة بأن كل واحد منكم سيضيف بخبراته وأفكاره إلى هذه الرحلة التعليمية المشتركة.</w:t>
      </w:r>
    </w:p>
    <w:p w14:paraId="20F4DC2B" w14:textId="1D1C999A" w:rsidR="00E72206" w:rsidRPr="0042208F" w:rsidRDefault="0042208F" w:rsidP="00FD3BC0">
      <w:r w:rsidRPr="001B17CB">
        <w:rPr>
          <w:rtl/>
        </w:rPr>
        <w:t xml:space="preserve">دعونا ننطلق معاً في رحلة تعلّم ممتعة ومثمرة، لنكون قادة تغيير حقيقيين في مجتمعاتنا من خلال </w:t>
      </w:r>
      <w:hyperlink r:id="rId28" w:history="1">
        <w:r w:rsidRPr="00FD3BC0">
          <w:rPr>
            <w:rStyle w:val="Hyperlink"/>
            <w:rtl/>
          </w:rPr>
          <w:t>مشاريع تطوعية</w:t>
        </w:r>
      </w:hyperlink>
      <w:r w:rsidRPr="001B17CB">
        <w:rPr>
          <w:rtl/>
        </w:rPr>
        <w:t xml:space="preserve"> مبتكرة ومستدامة.</w:t>
      </w:r>
      <w:r>
        <w:rPr>
          <w:rFonts w:hint="cs"/>
          <w:rtl/>
        </w:rPr>
        <w:t xml:space="preserve"> </w:t>
      </w:r>
      <w:r w:rsidRPr="001B17CB">
        <w:rPr>
          <w:rtl/>
        </w:rPr>
        <w:t>أهلاً بكم مرة أخرى، ودعونا نبدأ بالتعرف على بعضنا البعض من خلال نشاط تعارف تفاعلي.</w:t>
      </w:r>
    </w:p>
    <w:p w14:paraId="503D3CE8" w14:textId="0665ACE8" w:rsidR="00BE0014" w:rsidRPr="0042208F" w:rsidRDefault="00E72206" w:rsidP="0042208F">
      <w:pPr>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4BFD03A7" wp14:editId="4481F350">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14:paraId="03214876" w14:textId="77777777" w:rsidR="00B4310C" w:rsidRDefault="007D339B" w:rsidP="00E72206">
      <w:pPr>
        <w:pageBreakBefore/>
        <w:rPr>
          <w:rtl/>
        </w:rPr>
      </w:pPr>
      <w:r w:rsidRPr="0090459D">
        <w:rPr>
          <w:noProof/>
          <w:lang w:bidi="ar-SY"/>
        </w:rPr>
        <w:lastRenderedPageBreak/>
        <mc:AlternateContent>
          <mc:Choice Requires="wpg">
            <w:drawing>
              <wp:inline distT="0" distB="0" distL="0" distR="0" wp14:anchorId="771382B0" wp14:editId="42898CE1">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44ABEE2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71382B0"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44ABEE2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2EE577FD" w14:textId="77777777"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المدرب:</w:t>
      </w:r>
    </w:p>
    <w:p w14:paraId="3438E354" w14:textId="284C65BB" w:rsidR="007D339B" w:rsidRPr="007D339B" w:rsidRDefault="007D339B" w:rsidP="007D339B">
      <w:pPr>
        <w:pStyle w:val="ad"/>
      </w:pPr>
      <w:r w:rsidRPr="007D339B">
        <w:rPr>
          <w:rtl/>
        </w:rPr>
        <w:t xml:space="preserve">تقع على عاتقك مهمة جسيمة تتطلب جهوداً حثيثة لتحقيق أهداف </w:t>
      </w:r>
      <w:r w:rsidR="0009673E">
        <w:rPr>
          <w:rtl/>
        </w:rPr>
        <w:t>الدورة</w:t>
      </w:r>
      <w:r w:rsidR="0009673E">
        <w:rPr>
          <w:rFonts w:hint="cs"/>
          <w:rtl/>
        </w:rPr>
        <w:t xml:space="preserve"> </w:t>
      </w:r>
      <w:r w:rsidRPr="007D339B">
        <w:rPr>
          <w:rtl/>
        </w:rPr>
        <w:t>التدريبي</w:t>
      </w:r>
      <w:r w:rsidR="0009673E">
        <w:rPr>
          <w:rFonts w:hint="cs"/>
          <w:rtl/>
        </w:rPr>
        <w:t>ة</w:t>
      </w:r>
      <w:r w:rsidRPr="007D339B">
        <w:rPr>
          <w:rtl/>
        </w:rPr>
        <w:t xml:space="preserve"> وضمان انتقال أثره بشكل فعال إلى المتدربين. لذلك، نود التأكيد على </w:t>
      </w:r>
      <w:hyperlink r:id="rId30" w:history="1">
        <w:r w:rsidRPr="00FD3BC0">
          <w:rPr>
            <w:rStyle w:val="Hyperlink"/>
            <w:rtl/>
          </w:rPr>
          <w:t>الإرشادات التالية التي ستساعدك في تحقيق النجاح المنشود</w:t>
        </w:r>
      </w:hyperlink>
      <w:r w:rsidRPr="007D339B">
        <w:rPr>
          <w:rtl/>
        </w:rPr>
        <w:t>:</w:t>
      </w:r>
    </w:p>
    <w:p w14:paraId="0575E3C3"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16AF65F1"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14:paraId="61E68792"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14:paraId="63EBCEA5"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14:paraId="68636B47" w14:textId="6F742F54"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 xml:space="preserve">شجع المشاركة النشطة للمتدربين في البرنامج، وكن منسقًا وميسرًا للحوار والنقاش داخل القاعة، حيث سيجعل </w:t>
      </w:r>
      <w:r w:rsidR="0009673E">
        <w:rPr>
          <w:rFonts w:ascii="Adobe Arabic" w:hAnsi="Adobe Arabic" w:cs="Adobe Arabic" w:hint="cs"/>
          <w:color w:val="002060"/>
          <w:sz w:val="36"/>
          <w:szCs w:val="36"/>
          <w:rtl/>
        </w:rPr>
        <w:t>هذه</w:t>
      </w:r>
      <w:r w:rsidRPr="007D339B">
        <w:rPr>
          <w:rFonts w:ascii="Adobe Arabic" w:hAnsi="Adobe Arabic" w:cs="Adobe Arabic"/>
          <w:color w:val="002060"/>
          <w:sz w:val="36"/>
          <w:szCs w:val="36"/>
          <w:rtl/>
        </w:rPr>
        <w:t xml:space="preserve"> </w:t>
      </w:r>
      <w:r w:rsidR="0009673E">
        <w:rPr>
          <w:rFonts w:ascii="Adobe Arabic" w:hAnsi="Adobe Arabic" w:cs="Adobe Arabic"/>
          <w:color w:val="002060"/>
          <w:sz w:val="36"/>
          <w:szCs w:val="36"/>
          <w:rtl/>
        </w:rPr>
        <w:t>الدورة</w:t>
      </w:r>
      <w:r w:rsidR="0009673E">
        <w:rPr>
          <w:rFonts w:ascii="Adobe Arabic" w:hAnsi="Adobe Arabic" w:cs="Adobe Arabic" w:hint="cs"/>
          <w:color w:val="002060"/>
          <w:sz w:val="36"/>
          <w:szCs w:val="36"/>
          <w:rtl/>
        </w:rPr>
        <w:t xml:space="preserve"> </w:t>
      </w:r>
      <w:r w:rsidRPr="007D339B">
        <w:rPr>
          <w:rFonts w:ascii="Adobe Arabic" w:hAnsi="Adobe Arabic" w:cs="Adobe Arabic"/>
          <w:color w:val="002060"/>
          <w:sz w:val="36"/>
          <w:szCs w:val="36"/>
          <w:rtl/>
        </w:rPr>
        <w:t>أكثر تأثيرًا وإثارة للاهتمام.</w:t>
      </w:r>
    </w:p>
    <w:p w14:paraId="49176CBE"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noProof/>
          <w:sz w:val="36"/>
          <w:szCs w:val="36"/>
        </w:rPr>
        <w:drawing>
          <wp:anchor distT="0" distB="0" distL="114300" distR="114300" simplePos="0" relativeHeight="252765184" behindDoc="0" locked="0" layoutInCell="1" allowOverlap="1" wp14:anchorId="31EE5FCB" wp14:editId="20DDB03C">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22B388B8"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14:paraId="5C90D08F"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14:paraId="3A9DF65C"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14:paraId="5900FD4A"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14:paraId="1601DFDE"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14:paraId="60F61546" w14:textId="77777777"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14:paraId="5B9AFF29" w14:textId="5712E7F6" w:rsidR="007D339B" w:rsidRPr="007D339B" w:rsidRDefault="007D339B" w:rsidP="007D339B">
      <w:pPr>
        <w:pStyle w:val="a5"/>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 xml:space="preserve">دون ملاحظاتك على الحقيبة من خلال أدوات التقويم المصاحبة، للاستفادة منها في تطوير </w:t>
      </w:r>
      <w:r w:rsidR="0009673E">
        <w:rPr>
          <w:rFonts w:ascii="Adobe Arabic" w:hAnsi="Adobe Arabic" w:cs="Adobe Arabic"/>
          <w:color w:val="002060"/>
          <w:sz w:val="36"/>
          <w:szCs w:val="36"/>
          <w:rtl/>
        </w:rPr>
        <w:t>الدورة</w:t>
      </w:r>
      <w:r w:rsidR="0009673E">
        <w:rPr>
          <w:rFonts w:ascii="Adobe Arabic" w:hAnsi="Adobe Arabic" w:cs="Adobe Arabic" w:hint="cs"/>
          <w:color w:val="002060"/>
          <w:sz w:val="36"/>
          <w:szCs w:val="36"/>
          <w:rtl/>
        </w:rPr>
        <w:t xml:space="preserve"> </w:t>
      </w:r>
      <w:r w:rsidRPr="007D339B">
        <w:rPr>
          <w:rFonts w:ascii="Adobe Arabic" w:hAnsi="Adobe Arabic" w:cs="Adobe Arabic"/>
          <w:color w:val="002060"/>
          <w:sz w:val="36"/>
          <w:szCs w:val="36"/>
          <w:rtl/>
        </w:rPr>
        <w:t>وحقيبته التدريبية.</w:t>
      </w:r>
    </w:p>
    <w:p w14:paraId="643BB4D7" w14:textId="77777777" w:rsidR="007D339B" w:rsidRPr="007D339B" w:rsidRDefault="007D339B" w:rsidP="007D339B">
      <w:pPr>
        <w:pStyle w:val="ad"/>
        <w:rPr>
          <w:b w:val="0"/>
          <w:bCs/>
          <w:color w:val="C00000"/>
        </w:rPr>
      </w:pPr>
      <w:r w:rsidRPr="007D339B">
        <w:rPr>
          <w:b w:val="0"/>
          <w:bCs/>
          <w:color w:val="C00000"/>
          <w:rtl/>
        </w:rPr>
        <w:t>نتمنى لك النجاح في مهمتك التدريبية، ونؤكد على دعمنا المستمر لجهودك المتميزة.</w:t>
      </w:r>
    </w:p>
    <w:p w14:paraId="619579FD" w14:textId="77777777" w:rsidR="00DD10BF" w:rsidRDefault="00B4310C" w:rsidP="00B4310C">
      <w:pPr>
        <w:bidi w:val="0"/>
        <w:spacing w:after="160" w:line="259" w:lineRule="auto"/>
        <w:jc w:val="right"/>
      </w:pPr>
      <w:r>
        <w:rPr>
          <w:rtl/>
        </w:rPr>
        <w:br w:type="page"/>
      </w:r>
    </w:p>
    <w:p w14:paraId="3E75CF9A" w14:textId="77777777"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73BEBE31" wp14:editId="77935A2E">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06BD2B87"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73BEBE31"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6BD2B87"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42CC8447" w14:textId="77777777" w:rsidR="00E42DAD" w:rsidRDefault="00E42DAD" w:rsidP="00DD10BF">
      <w:pPr>
        <w:spacing w:after="160" w:line="259" w:lineRule="auto"/>
        <w:jc w:val="center"/>
      </w:pPr>
    </w:p>
    <w:p w14:paraId="3AFB6532"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334C69DC" w14:textId="77777777" w:rsidTr="00835331">
        <w:trPr>
          <w:trHeight w:val="1962"/>
          <w:jc w:val="right"/>
        </w:trPr>
        <w:tc>
          <w:tcPr>
            <w:tcW w:w="3145" w:type="dxa"/>
            <w:tcBorders>
              <w:bottom w:val="single" w:sz="18" w:space="0" w:color="168489"/>
            </w:tcBorders>
            <w:vAlign w:val="center"/>
          </w:tcPr>
          <w:p w14:paraId="5965FAF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385AB538"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AE7021C"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AF784A1" wp14:editId="34A80050">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33"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5B489AB3"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0B63BD84"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0C6A276E"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5F775C75"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0122E8DF"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C20BF3A" wp14:editId="7F54D674">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5"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B3459D1" w14:textId="77777777" w:rsidTr="00835331">
        <w:trPr>
          <w:trHeight w:val="2370"/>
          <w:jc w:val="right"/>
        </w:trPr>
        <w:tc>
          <w:tcPr>
            <w:tcW w:w="3145" w:type="dxa"/>
            <w:tcBorders>
              <w:top w:val="single" w:sz="18" w:space="0" w:color="168489"/>
              <w:bottom w:val="single" w:sz="18" w:space="0" w:color="168489"/>
            </w:tcBorders>
            <w:vAlign w:val="center"/>
          </w:tcPr>
          <w:p w14:paraId="1585F544"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4F1EF699"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1E73950"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4B41DCB" wp14:editId="3CE7E61D">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7"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E8E9F9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08DECBA"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6FBF793A"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1F9AA839"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773B9A2" wp14:editId="1DA54030">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9"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7C9D8655" w14:textId="77777777" w:rsidTr="00835331">
        <w:trPr>
          <w:trHeight w:val="2199"/>
          <w:jc w:val="right"/>
        </w:trPr>
        <w:tc>
          <w:tcPr>
            <w:tcW w:w="3145" w:type="dxa"/>
            <w:tcBorders>
              <w:top w:val="single" w:sz="18" w:space="0" w:color="168489"/>
              <w:bottom w:val="single" w:sz="18" w:space="0" w:color="168489"/>
            </w:tcBorders>
            <w:vAlign w:val="center"/>
          </w:tcPr>
          <w:p w14:paraId="726668DC"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5DD1BA21"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51DE67B8"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79C3E16" wp14:editId="7006CB39">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41"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5C3DCE9D"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A2C55E5"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21E80B82"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5E0E417B"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63F301EB"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FAF45DD" wp14:editId="12180861">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4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52946313" w14:textId="77777777" w:rsidTr="00835331">
        <w:trPr>
          <w:trHeight w:val="2370"/>
          <w:jc w:val="right"/>
        </w:trPr>
        <w:tc>
          <w:tcPr>
            <w:tcW w:w="3145" w:type="dxa"/>
            <w:tcBorders>
              <w:top w:val="single" w:sz="18" w:space="0" w:color="168489"/>
            </w:tcBorders>
            <w:vAlign w:val="center"/>
          </w:tcPr>
          <w:p w14:paraId="423775A5"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64A92410"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47D973F2"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F062397" wp14:editId="69903417">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5"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7C41E79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075ECCE0"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5AE65D41"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C2B4732" wp14:editId="03573823">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7"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21A9AF4A" w14:textId="77777777" w:rsidR="00DD10BF" w:rsidRDefault="00DD10BF" w:rsidP="00DD10BF">
      <w:pPr>
        <w:bidi w:val="0"/>
        <w:spacing w:after="160" w:line="259" w:lineRule="auto"/>
        <w:jc w:val="right"/>
        <w:rPr>
          <w:rtl/>
        </w:rPr>
      </w:pPr>
    </w:p>
    <w:p w14:paraId="05B66621" w14:textId="77777777" w:rsidR="00935C0E" w:rsidRDefault="00935C0E" w:rsidP="00935C0E">
      <w:pPr>
        <w:bidi w:val="0"/>
        <w:jc w:val="center"/>
      </w:pPr>
    </w:p>
    <w:p w14:paraId="4178B4F6" w14:textId="77777777" w:rsidR="00935C0E" w:rsidRPr="009F34C6" w:rsidRDefault="00935C0E" w:rsidP="009F34C6">
      <w:pPr>
        <w:bidi w:val="0"/>
        <w:spacing w:after="160" w:line="259" w:lineRule="auto"/>
        <w:jc w:val="left"/>
      </w:pPr>
      <w:r>
        <w:br w:type="page"/>
      </w:r>
    </w:p>
    <w:p w14:paraId="4EC32B51" w14:textId="77777777" w:rsidR="00781A2F" w:rsidRPr="00935C0E" w:rsidRDefault="00781A2F" w:rsidP="00781A2F">
      <w:pPr>
        <w:tabs>
          <w:tab w:val="center" w:pos="4513"/>
        </w:tabs>
        <w:bidi w:val="0"/>
        <w:rPr>
          <w:rtl/>
        </w:rPr>
        <w:sectPr w:rsidR="00781A2F" w:rsidRPr="00935C0E" w:rsidSect="00DB5EB0">
          <w:headerReference w:type="even" r:id="rId48"/>
          <w:headerReference w:type="default" r:id="rId49"/>
          <w:footerReference w:type="even" r:id="rId50"/>
          <w:footerReference w:type="default" r:id="rId51"/>
          <w:headerReference w:type="first" r:id="rId52"/>
          <w:footerReference w:type="first" r:id="rId53"/>
          <w:pgSz w:w="11906" w:h="16838" w:code="9"/>
          <w:pgMar w:top="1440" w:right="1440" w:bottom="1440" w:left="1440" w:header="113" w:footer="0" w:gutter="0"/>
          <w:pgNumType w:start="0"/>
          <w:cols w:space="720"/>
          <w:titlePg/>
          <w:docGrid w:linePitch="381"/>
        </w:sectPr>
      </w:pPr>
    </w:p>
    <w:p w14:paraId="3061961F"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44114A91" wp14:editId="5A0D8B7A">
                <wp:simplePos x="0" y="0"/>
                <wp:positionH relativeFrom="column">
                  <wp:posOffset>-73152</wp:posOffset>
                </wp:positionH>
                <wp:positionV relativeFrom="paragraph">
                  <wp:posOffset>-468173</wp:posOffset>
                </wp:positionV>
                <wp:extent cx="6555193" cy="7432159"/>
                <wp:effectExtent l="0" t="0" r="0" b="0"/>
                <wp:wrapNone/>
                <wp:docPr id="162" name="Group 162"/>
                <wp:cNvGraphicFramePr/>
                <a:graphic xmlns:a="http://schemas.openxmlformats.org/drawingml/2006/main">
                  <a:graphicData uri="http://schemas.microsoft.com/office/word/2010/wordprocessingGroup">
                    <wpg:wgp>
                      <wpg:cNvGrpSpPr/>
                      <wpg:grpSpPr>
                        <a:xfrm>
                          <a:off x="0" y="0"/>
                          <a:ext cx="6555193" cy="7432159"/>
                          <a:chOff x="-202019" y="0"/>
                          <a:chExt cx="6555193" cy="7432159"/>
                        </a:xfrm>
                      </wpg:grpSpPr>
                      <wpg:grpSp>
                        <wpg:cNvPr id="1279981941" name="Group 1279981941"/>
                        <wpg:cNvGrpSpPr/>
                        <wpg:grpSpPr>
                          <a:xfrm>
                            <a:off x="-202019" y="2571750"/>
                            <a:ext cx="6052389" cy="4860409"/>
                            <a:chOff x="-363951" y="0"/>
                            <a:chExt cx="6052470" cy="4860753"/>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54" cstate="print">
                                  <a:lum bright="70000" contrast="-70000"/>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61F5F5E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37AD6C11"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56" cstate="print">
                                <a:lum bright="70000" contrast="-70000"/>
                                <a:extLst>
                                  <a:ext uri="{BEBA8EAE-BF5A-486C-A8C5-ECC9F3942E4B}">
                                    <a14:imgProps xmlns:a14="http://schemas.microsoft.com/office/drawing/2010/main">
                                      <a14:imgLayer r:embed="rId5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397855" y="826387"/>
                              <a:ext cx="3290664" cy="3858990"/>
                            </a:xfrm>
                            <a:prstGeom prst="rect">
                              <a:avLst/>
                            </a:prstGeom>
                            <a:noFill/>
                            <a:ln w="6350">
                              <a:noFill/>
                            </a:ln>
                          </wps:spPr>
                          <wps:txbx>
                            <w:txbxContent>
                              <w:p w14:paraId="0967EAE4" w14:textId="66C49830" w:rsidR="002C04B9" w:rsidRPr="002C04B9" w:rsidRDefault="00FD3BC0" w:rsidP="002C04B9">
                                <w:pPr>
                                  <w:pStyle w:val="ad"/>
                                  <w:spacing w:line="276" w:lineRule="auto"/>
                                  <w:rPr>
                                    <w:rFonts w:ascii="Sakkal Majalla" w:hAnsi="Sakkal Majalla" w:cs="Sakkal Majalla"/>
                                    <w:sz w:val="34"/>
                                    <w:szCs w:val="34"/>
                                    <w:rtl/>
                                  </w:rPr>
                                </w:pPr>
                                <w:hyperlink r:id="rId58" w:history="1">
                                  <w:r w:rsidR="002C04B9" w:rsidRPr="00FD3BC0">
                                    <w:rPr>
                                      <w:rStyle w:val="Hyperlink"/>
                                      <w:rFonts w:ascii="Sakkal Majalla" w:hAnsi="Sakkal Majalla" w:cs="Sakkal Majalla" w:hint="cs"/>
                                      <w:sz w:val="34"/>
                                      <w:szCs w:val="34"/>
                                      <w:rtl/>
                                    </w:rPr>
                                    <w:t>عند الانتهاء من تنفيذ أنشطة هذه الجلسة التدريبية، سيتمكّن المشاركون من:</w:t>
                                  </w:r>
                                </w:hyperlink>
                              </w:p>
                              <w:p w14:paraId="6FAE67F0"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تعريف مفهوم العمل التطوّعي وشرح أهميته المجتمعية.</w:t>
                                </w:r>
                              </w:p>
                              <w:p w14:paraId="10D6664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تصنيف المشاريع التطوّعية وتحديد أثرها المجتمعي.</w:t>
                                </w:r>
                              </w:p>
                              <w:p w14:paraId="0C1EE15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توضيح مراحل دورة حياة المشروع التطوّعي ومؤشرات النجاح في كل مرحلة.</w:t>
                                </w:r>
                              </w:p>
                              <w:p w14:paraId="17B80394"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صياغة الأهداف والرؤية للمشاريع التطوّعية بطريقة فعّالة.</w:t>
                                </w:r>
                              </w:p>
                              <w:p w14:paraId="096DFBFE"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إعداد خطة تشغيلية وتوزيع المهام بشكل منهجي.</w:t>
                                </w:r>
                              </w:p>
                              <w:p w14:paraId="4BD98837" w14:textId="6683F72D" w:rsidR="00BC6FB1" w:rsidRPr="0042208F" w:rsidRDefault="00BC6FB1" w:rsidP="0042208F">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363951" y="874470"/>
                              <a:ext cx="2619762" cy="3986283"/>
                            </a:xfrm>
                            <a:prstGeom prst="rect">
                              <a:avLst/>
                            </a:prstGeom>
                            <a:noFill/>
                            <a:ln w="6350">
                              <a:noFill/>
                            </a:ln>
                          </wps:spPr>
                          <wps:txbx>
                            <w:txbxContent>
                              <w:p w14:paraId="1F2044F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افتتاحيّة الدورة.</w:t>
                                </w:r>
                              </w:p>
                              <w:p w14:paraId="34030064"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 تعارف المشاركين.</w:t>
                                </w:r>
                              </w:p>
                              <w:p w14:paraId="7232C06F"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عصف</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ذهني.</w:t>
                                </w:r>
                              </w:p>
                              <w:p w14:paraId="200D66CD"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مفهوم العمل التطوعي وأهميته.</w:t>
                                </w:r>
                              </w:p>
                              <w:p w14:paraId="3D2D7F58"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 xml:space="preserve">تصنيفات </w:t>
                                </w:r>
                                <w:r w:rsidRPr="0042208F">
                                  <w:rPr>
                                    <w:rFonts w:ascii="Adobe Arabic" w:eastAsia="GE Dinar One" w:hAnsi="Adobe Arabic" w:cs="Adobe Arabic"/>
                                    <w:color w:val="000000"/>
                                    <w:kern w:val="24"/>
                                    <w:sz w:val="36"/>
                                    <w:szCs w:val="36"/>
                                    <w:rtl/>
                                    <w:lang w:bidi="ar-SY"/>
                                  </w:rPr>
                                  <w:t>المشاريع التطوعية، وأثرها المجتمعي</w:t>
                                </w:r>
                                <w:r w:rsidRPr="0042208F">
                                  <w:rPr>
                                    <w:rFonts w:ascii="Adobe Arabic" w:eastAsia="GE Dinar One" w:hAnsi="Adobe Arabic" w:cs="Adobe Arabic" w:hint="cs"/>
                                    <w:color w:val="000000"/>
                                    <w:kern w:val="24"/>
                                    <w:sz w:val="36"/>
                                    <w:szCs w:val="36"/>
                                    <w:rtl/>
                                    <w:lang w:bidi="ar-SY"/>
                                  </w:rPr>
                                  <w:t>.</w:t>
                                </w:r>
                              </w:p>
                              <w:p w14:paraId="157B27A4"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دورة حياة المشروع التطوعي، ومؤشرات النجاح في كل مرحلة</w:t>
                                </w:r>
                                <w:r w:rsidRPr="0042208F">
                                  <w:rPr>
                                    <w:rFonts w:ascii="Adobe Arabic" w:eastAsia="GE Dinar One" w:hAnsi="Adobe Arabic" w:cs="Adobe Arabic" w:hint="cs"/>
                                    <w:color w:val="000000"/>
                                    <w:kern w:val="24"/>
                                    <w:sz w:val="36"/>
                                    <w:szCs w:val="36"/>
                                    <w:rtl/>
                                    <w:lang w:bidi="ar-SY"/>
                                  </w:rPr>
                                  <w:t>.</w:t>
                                </w:r>
                              </w:p>
                              <w:p w14:paraId="30AC7BCC"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صياغة الرؤية وتحديد الأهداف.</w:t>
                                </w:r>
                              </w:p>
                              <w:p w14:paraId="641603F2"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التخطيط التشغيلي وتوزيع المهام</w:t>
                                </w:r>
                                <w:r w:rsidRPr="0042208F">
                                  <w:rPr>
                                    <w:rFonts w:ascii="Adobe Arabic" w:eastAsia="GE Dinar One" w:hAnsi="Adobe Arabic" w:cs="Adobe Arabic" w:hint="cs"/>
                                    <w:color w:val="000000"/>
                                    <w:kern w:val="24"/>
                                    <w:sz w:val="36"/>
                                    <w:szCs w:val="36"/>
                                    <w:rtl/>
                                    <w:lang w:bidi="ar-SY"/>
                                  </w:rPr>
                                  <w:t>.</w:t>
                                </w:r>
                              </w:p>
                              <w:p w14:paraId="3BA235A7"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تدريبي.</w:t>
                                </w:r>
                              </w:p>
                              <w:p w14:paraId="617A60CE" w14:textId="7B605715" w:rsidR="00BC6FB1"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lang w:bidi="ar-SY"/>
                                  </w:rPr>
                                </w:pPr>
                                <w:r w:rsidRPr="0042208F">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02881"/>
                            <a:chOff x="0" y="0"/>
                            <a:chExt cx="6353174" cy="2002881"/>
                          </a:xfrm>
                        </wpg:grpSpPr>
                        <pic:pic xmlns:pic="http://schemas.openxmlformats.org/drawingml/2006/picture">
                          <pic:nvPicPr>
                            <pic:cNvPr id="1246116252" name="Picture 1246116252" descr="Calendar "/>
                            <pic:cNvPicPr>
                              <a:picLocks noChangeAspect="1"/>
                            </pic:cNvPicPr>
                          </pic:nvPicPr>
                          <pic:blipFill>
                            <a:blip r:embed="rId59" cstate="print">
                              <a:lum bright="70000" contrast="-70000"/>
                              <a:extLst>
                                <a:ext uri="{BEBA8EAE-BF5A-486C-A8C5-ECC9F3942E4B}">
                                  <a14:imgProps xmlns:a14="http://schemas.microsoft.com/office/drawing/2010/main">
                                    <a14:imgLayer r:embed="rId6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21171"/>
                              <a:ext cx="1132205" cy="981710"/>
                            </a:xfrm>
                            <a:prstGeom prst="rect">
                              <a:avLst/>
                            </a:prstGeom>
                            <a:noFill/>
                          </wps:spPr>
                          <wps:txbx>
                            <w:txbxContent>
                              <w:p w14:paraId="7A33EC2C" w14:textId="77777777" w:rsidR="00F01FA2" w:rsidRPr="00F01FA2" w:rsidRDefault="00F01FA2" w:rsidP="00FD3BC0">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14:paraId="32476F47" w14:textId="77777777" w:rsidR="00F01FA2" w:rsidRPr="00F01FA2" w:rsidRDefault="00F01FA2" w:rsidP="00FD3BC0">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645"/>
                              <a:ext cx="4566920" cy="536575"/>
                            </a:xfrm>
                            <a:prstGeom prst="rect">
                              <a:avLst/>
                            </a:prstGeom>
                            <a:noFill/>
                          </wps:spPr>
                          <wps:txbx>
                            <w:txbxContent>
                              <w:p w14:paraId="7439AB91" w14:textId="3B6623EF" w:rsidR="00F01FA2" w:rsidRPr="00F01FA2" w:rsidRDefault="00FD3BC0" w:rsidP="00FD3BC0">
                                <w:pPr>
                                  <w:jc w:val="center"/>
                                  <w:rPr>
                                    <w:rFonts w:ascii="Adobe Arabic" w:eastAsia="GE Dinar One" w:hAnsi="Adobe Arabic" w:cs="Adobe Arabic"/>
                                    <w:b/>
                                    <w:bCs/>
                                    <w:kern w:val="24"/>
                                    <w:sz w:val="56"/>
                                    <w:szCs w:val="56"/>
                                    <w:lang w:bidi="ar-SY"/>
                                  </w:rPr>
                                </w:pPr>
                                <w:hyperlink r:id="rId61" w:history="1">
                                  <w:r w:rsidR="0042208F" w:rsidRPr="00FD3BC0">
                                    <w:rPr>
                                      <w:rStyle w:val="Hyperlink"/>
                                      <w:rFonts w:ascii="Adobe Arabic" w:eastAsia="GE Dinar One" w:hAnsi="Adobe Arabic" w:cs="Adobe Arabic"/>
                                      <w:b/>
                                      <w:bCs/>
                                      <w:kern w:val="24"/>
                                      <w:sz w:val="56"/>
                                      <w:szCs w:val="56"/>
                                      <w:rtl/>
                                      <w:lang w:bidi="ar-SY"/>
                                    </w:rPr>
                                    <w:t>فهم المشاريع التطوعية وتخطيطها</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4114A91" id="Group 162" o:spid="_x0000_s1048" style="position:absolute;left:0;text-align:left;margin-left:-5.75pt;margin-top:-36.85pt;width:516.15pt;height:585.2pt;z-index:252771328;mso-position-horizontal-relative:text;mso-position-vertical-relative:text;mso-width-relative:margin;mso-height-relative:margin" coordorigin="-2020" coordsize="65551,7432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">
                <v:group id="Group 1279981941" o:spid="_x0000_s1049" style="position:absolute;left:-2020;top:25717;width:60523;height:48604" coordorigin="-3639" coordsize="60524,48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62"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61F5F5E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37AD6C11"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63" o:title="Note " gain="19661f" blacklevel="22938f"/>
                    </v:shape>
                  </v:group>
                  <v:shape id="Text Box 1279981951" o:spid="_x0000_s1059" type="#_x0000_t202" style="position:absolute;left:23978;top:8263;width:32907;height:38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0967EAE4" w14:textId="66C49830" w:rsidR="002C04B9" w:rsidRPr="002C04B9" w:rsidRDefault="00FD3BC0" w:rsidP="002C04B9">
                          <w:pPr>
                            <w:pStyle w:val="ad"/>
                            <w:spacing w:line="276" w:lineRule="auto"/>
                            <w:rPr>
                              <w:rFonts w:ascii="Sakkal Majalla" w:hAnsi="Sakkal Majalla" w:cs="Sakkal Majalla"/>
                              <w:sz w:val="34"/>
                              <w:szCs w:val="34"/>
                              <w:rtl/>
                            </w:rPr>
                          </w:pPr>
                          <w:hyperlink r:id="rId64" w:history="1">
                            <w:r w:rsidR="002C04B9" w:rsidRPr="00FD3BC0">
                              <w:rPr>
                                <w:rStyle w:val="Hyperlink"/>
                                <w:rFonts w:ascii="Sakkal Majalla" w:hAnsi="Sakkal Majalla" w:cs="Sakkal Majalla" w:hint="cs"/>
                                <w:sz w:val="34"/>
                                <w:szCs w:val="34"/>
                                <w:rtl/>
                              </w:rPr>
                              <w:t>عند الانتهاء من تنفيذ أنشطة هذه الجلسة التدريبية، سيتمكّن المشاركون من:</w:t>
                            </w:r>
                          </w:hyperlink>
                        </w:p>
                        <w:p w14:paraId="6FAE67F0"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تعريف مفهوم العمل التطوّعي وشرح أهميته المجتمعية.</w:t>
                          </w:r>
                        </w:p>
                        <w:p w14:paraId="10D6664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تصنيف المشاريع التطوّعية وتحديد أثرها المجتمعي.</w:t>
                          </w:r>
                        </w:p>
                        <w:p w14:paraId="0C1EE15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توضيح مراحل دورة حياة المشروع التطوّعي ومؤشرات النجاح في كل مرحلة.</w:t>
                          </w:r>
                        </w:p>
                        <w:p w14:paraId="17B80394"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صياغة الأهداف والرؤية للمشاريع التطوّعية بطريقة فعّالة.</w:t>
                          </w:r>
                        </w:p>
                        <w:p w14:paraId="096DFBFE"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إعداد خطة تشغيلية وتوزيع المهام بشكل منهجي.</w:t>
                          </w:r>
                        </w:p>
                        <w:p w14:paraId="4BD98837" w14:textId="6683F72D" w:rsidR="00BC6FB1" w:rsidRPr="0042208F" w:rsidRDefault="00BC6FB1" w:rsidP="0042208F">
                          <w:pPr>
                            <w:rPr>
                              <w:rFonts w:ascii="Adobe Arabic" w:eastAsia="GE Dinar One" w:hAnsi="Adobe Arabic" w:cs="Adobe Arabic"/>
                              <w:color w:val="000000"/>
                              <w:kern w:val="24"/>
                              <w:sz w:val="36"/>
                              <w:szCs w:val="36"/>
                              <w:lang w:bidi="ar-SY"/>
                            </w:rPr>
                          </w:pPr>
                        </w:p>
                      </w:txbxContent>
                    </v:textbox>
                  </v:shape>
                  <v:shape id="Text Box 1579856704" o:spid="_x0000_s1060" type="#_x0000_t202" style="position:absolute;left:-3639;top:8744;width:26197;height:39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1F2044F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افتتاحيّة الدورة.</w:t>
                          </w:r>
                        </w:p>
                        <w:p w14:paraId="34030064"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 تعارف المشاركين.</w:t>
                          </w:r>
                        </w:p>
                        <w:p w14:paraId="7232C06F"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عصف</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ذهني.</w:t>
                          </w:r>
                        </w:p>
                        <w:p w14:paraId="200D66CD"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مفهوم العمل التطوعي وأهميته.</w:t>
                          </w:r>
                        </w:p>
                        <w:p w14:paraId="3D2D7F58"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 xml:space="preserve">تصنيفات </w:t>
                          </w:r>
                          <w:r w:rsidRPr="0042208F">
                            <w:rPr>
                              <w:rFonts w:ascii="Adobe Arabic" w:eastAsia="GE Dinar One" w:hAnsi="Adobe Arabic" w:cs="Adobe Arabic"/>
                              <w:color w:val="000000"/>
                              <w:kern w:val="24"/>
                              <w:sz w:val="36"/>
                              <w:szCs w:val="36"/>
                              <w:rtl/>
                              <w:lang w:bidi="ar-SY"/>
                            </w:rPr>
                            <w:t>المشاريع التطوعية، وأثرها المجتمعي</w:t>
                          </w:r>
                          <w:r w:rsidRPr="0042208F">
                            <w:rPr>
                              <w:rFonts w:ascii="Adobe Arabic" w:eastAsia="GE Dinar One" w:hAnsi="Adobe Arabic" w:cs="Adobe Arabic" w:hint="cs"/>
                              <w:color w:val="000000"/>
                              <w:kern w:val="24"/>
                              <w:sz w:val="36"/>
                              <w:szCs w:val="36"/>
                              <w:rtl/>
                              <w:lang w:bidi="ar-SY"/>
                            </w:rPr>
                            <w:t>.</w:t>
                          </w:r>
                        </w:p>
                        <w:p w14:paraId="157B27A4"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دورة حياة المشروع التطوعي، ومؤشرات النجاح في كل مرحلة</w:t>
                          </w:r>
                          <w:r w:rsidRPr="0042208F">
                            <w:rPr>
                              <w:rFonts w:ascii="Adobe Arabic" w:eastAsia="GE Dinar One" w:hAnsi="Adobe Arabic" w:cs="Adobe Arabic" w:hint="cs"/>
                              <w:color w:val="000000"/>
                              <w:kern w:val="24"/>
                              <w:sz w:val="36"/>
                              <w:szCs w:val="36"/>
                              <w:rtl/>
                              <w:lang w:bidi="ar-SY"/>
                            </w:rPr>
                            <w:t>.</w:t>
                          </w:r>
                        </w:p>
                        <w:p w14:paraId="30AC7BCC"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صياغة الرؤية وتحديد الأهداف.</w:t>
                          </w:r>
                        </w:p>
                        <w:p w14:paraId="641603F2"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التخطيط التشغيلي وتوزيع المهام</w:t>
                          </w:r>
                          <w:r w:rsidRPr="0042208F">
                            <w:rPr>
                              <w:rFonts w:ascii="Adobe Arabic" w:eastAsia="GE Dinar One" w:hAnsi="Adobe Arabic" w:cs="Adobe Arabic" w:hint="cs"/>
                              <w:color w:val="000000"/>
                              <w:kern w:val="24"/>
                              <w:sz w:val="36"/>
                              <w:szCs w:val="36"/>
                              <w:rtl/>
                              <w:lang w:bidi="ar-SY"/>
                            </w:rPr>
                            <w:t>.</w:t>
                          </w:r>
                        </w:p>
                        <w:p w14:paraId="3BA235A7"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تدريبي.</w:t>
                          </w:r>
                        </w:p>
                        <w:p w14:paraId="617A60CE" w14:textId="7B605715" w:rsidR="00BC6FB1"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lang w:bidi="ar-SY"/>
                            </w:rPr>
                          </w:pPr>
                          <w:r w:rsidRPr="0042208F">
                            <w:rPr>
                              <w:rFonts w:ascii="Adobe Arabic" w:eastAsia="GE Dinar One" w:hAnsi="Adobe Arabic" w:cs="Adobe Arabic" w:hint="cs"/>
                              <w:color w:val="000000"/>
                              <w:kern w:val="24"/>
                              <w:sz w:val="36"/>
                              <w:szCs w:val="36"/>
                              <w:rtl/>
                              <w:lang w:bidi="ar-SY"/>
                            </w:rPr>
                            <w:t>التقويم.</w:t>
                          </w:r>
                        </w:p>
                      </w:txbxContent>
                    </v:textbox>
                  </v:shape>
                </v:group>
                <v:group id="Group 1246116251" o:spid="_x0000_s1061" style="position:absolute;width:63531;height:20028" coordsize="63531,20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65" o:title="Calendar " gain="19661f" blacklevel="22938f"/>
                  </v:shape>
                  <v:shape id="TextBox 34" o:spid="_x0000_s1063" type="#_x0000_t202" style="position:absolute;left:52209;top:10211;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7A33EC2C" w14:textId="77777777" w:rsidR="00F01FA2" w:rsidRPr="00F01FA2" w:rsidRDefault="00F01FA2" w:rsidP="00FD3BC0">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32476F47" w14:textId="77777777" w:rsidR="00F01FA2" w:rsidRPr="00F01FA2" w:rsidRDefault="00F01FA2" w:rsidP="00FD3BC0">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06;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439AB91" w14:textId="3B6623EF" w:rsidR="00F01FA2" w:rsidRPr="00F01FA2" w:rsidRDefault="00FD3BC0" w:rsidP="00FD3BC0">
                          <w:pPr>
                            <w:jc w:val="center"/>
                            <w:rPr>
                              <w:rFonts w:ascii="Adobe Arabic" w:eastAsia="GE Dinar One" w:hAnsi="Adobe Arabic" w:cs="Adobe Arabic"/>
                              <w:b/>
                              <w:bCs/>
                              <w:kern w:val="24"/>
                              <w:sz w:val="56"/>
                              <w:szCs w:val="56"/>
                              <w:lang w:bidi="ar-SY"/>
                            </w:rPr>
                          </w:pPr>
                          <w:hyperlink r:id="rId66" w:history="1">
                            <w:r w:rsidR="0042208F" w:rsidRPr="00FD3BC0">
                              <w:rPr>
                                <w:rStyle w:val="Hyperlink"/>
                                <w:rFonts w:ascii="Adobe Arabic" w:eastAsia="GE Dinar One" w:hAnsi="Adobe Arabic" w:cs="Adobe Arabic"/>
                                <w:b/>
                                <w:bCs/>
                                <w:kern w:val="24"/>
                                <w:sz w:val="56"/>
                                <w:szCs w:val="56"/>
                                <w:rtl/>
                                <w:lang w:bidi="ar-SY"/>
                              </w:rPr>
                              <w:t>فهم المشاريع التطوعية وتخطيطها</w:t>
                            </w:r>
                          </w:hyperlink>
                        </w:p>
                      </w:txbxContent>
                    </v:textbox>
                  </v:shape>
                </v:group>
              </v:group>
            </w:pict>
          </mc:Fallback>
        </mc:AlternateContent>
      </w:r>
    </w:p>
    <w:p w14:paraId="2AC8F8FB" w14:textId="77777777"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7C4B84C"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B04873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6B81E013" w14:textId="77777777" w:rsidTr="00E220AB">
        <w:tc>
          <w:tcPr>
            <w:tcW w:w="2612" w:type="pct"/>
            <w:tcBorders>
              <w:left w:val="single" w:sz="4" w:space="0" w:color="168489"/>
              <w:right w:val="single" w:sz="4" w:space="0" w:color="168489"/>
            </w:tcBorders>
            <w:shd w:val="clear" w:color="auto" w:fill="auto"/>
          </w:tcPr>
          <w:p w14:paraId="50DF421B" w14:textId="77777777" w:rsidR="00F01FA2" w:rsidRDefault="00F01FA2" w:rsidP="00E220AB">
            <w:pPr>
              <w:pStyle w:val="bold"/>
              <w:jc w:val="center"/>
              <w:rPr>
                <w:color w:val="168489"/>
                <w:sz w:val="40"/>
                <w:szCs w:val="40"/>
                <w:rtl/>
                <w:lang w:bidi="ar-EG"/>
              </w:rPr>
            </w:pPr>
            <w:r>
              <w:rPr>
                <w:noProof/>
              </w:rPr>
              <w:drawing>
                <wp:inline distT="0" distB="0" distL="0" distR="0" wp14:anchorId="021D0BCE" wp14:editId="2F5A8793">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FF7E173"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390B1E0" w14:textId="77777777" w:rsidR="00F01FA2" w:rsidRDefault="00F01FA2" w:rsidP="00E220AB">
            <w:pPr>
              <w:pStyle w:val="bold"/>
              <w:jc w:val="center"/>
              <w:rPr>
                <w:color w:val="168489"/>
                <w:sz w:val="40"/>
                <w:szCs w:val="40"/>
                <w:rtl/>
                <w:lang w:bidi="ar-EG"/>
              </w:rPr>
            </w:pPr>
            <w:r>
              <w:rPr>
                <w:noProof/>
              </w:rPr>
              <w:drawing>
                <wp:inline distT="0" distB="0" distL="0" distR="0" wp14:anchorId="3F0FCC8D" wp14:editId="5C2705E7">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104A196" w14:textId="77777777" w:rsidR="00F01FA2" w:rsidRPr="00F01FA2" w:rsidRDefault="00162D45" w:rsidP="00E220AB">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shd w:val="clear" w:color="auto" w:fill="auto"/>
          </w:tcPr>
          <w:p w14:paraId="09B7CEB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01A5019" wp14:editId="6C7FBF79">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04748A86" w14:textId="77777777" w:rsidTr="00E220AB">
        <w:tc>
          <w:tcPr>
            <w:tcW w:w="2612" w:type="pct"/>
            <w:tcBorders>
              <w:left w:val="single" w:sz="4" w:space="0" w:color="168489"/>
              <w:right w:val="single" w:sz="4" w:space="0" w:color="168489"/>
            </w:tcBorders>
            <w:vAlign w:val="center"/>
          </w:tcPr>
          <w:p w14:paraId="09EC192C" w14:textId="20E13481" w:rsidR="0042208F" w:rsidRPr="0042208F" w:rsidRDefault="0042208F" w:rsidP="00FD3BC0">
            <w:pPr>
              <w:pStyle w:val="a5"/>
              <w:numPr>
                <w:ilvl w:val="0"/>
                <w:numId w:val="8"/>
              </w:numPr>
              <w:spacing w:after="0" w:line="240" w:lineRule="auto"/>
              <w:ind w:right="332"/>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hint="cs"/>
                <w:color w:val="0D0D0D" w:themeColor="text1" w:themeTint="F2"/>
                <w:sz w:val="32"/>
                <w:szCs w:val="32"/>
                <w:rtl/>
                <w:lang w:bidi="ar-EG"/>
              </w:rPr>
              <w:t xml:space="preserve">مفهوم </w:t>
            </w:r>
            <w:hyperlink r:id="rId70" w:history="1">
              <w:r w:rsidRPr="00FD3BC0">
                <w:rPr>
                  <w:rStyle w:val="Hyperlink"/>
                  <w:rFonts w:ascii="Adobe Arabic" w:eastAsia="Calibri" w:hAnsi="Adobe Arabic" w:cs="Adobe Arabic" w:hint="cs"/>
                  <w:sz w:val="32"/>
                  <w:szCs w:val="32"/>
                  <w:rtl/>
                  <w:lang w:bidi="ar-EG"/>
                </w:rPr>
                <w:t>العمل التطوعي</w:t>
              </w:r>
            </w:hyperlink>
            <w:r w:rsidRPr="0042208F">
              <w:rPr>
                <w:rFonts w:ascii="Adobe Arabic" w:eastAsia="Calibri" w:hAnsi="Adobe Arabic" w:cs="Adobe Arabic" w:hint="cs"/>
                <w:color w:val="0D0D0D" w:themeColor="text1" w:themeTint="F2"/>
                <w:sz w:val="32"/>
                <w:szCs w:val="32"/>
                <w:rtl/>
                <w:lang w:bidi="ar-EG"/>
              </w:rPr>
              <w:t xml:space="preserve"> وأهميته.</w:t>
            </w:r>
          </w:p>
          <w:p w14:paraId="418E5A3E" w14:textId="26F78C76" w:rsidR="0042208F" w:rsidRPr="0042208F" w:rsidRDefault="0042208F" w:rsidP="00FD3BC0">
            <w:pPr>
              <w:pStyle w:val="a5"/>
              <w:numPr>
                <w:ilvl w:val="0"/>
                <w:numId w:val="8"/>
              </w:numPr>
              <w:spacing w:after="0" w:line="240" w:lineRule="auto"/>
              <w:ind w:right="332"/>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hint="cs"/>
                <w:color w:val="0D0D0D" w:themeColor="text1" w:themeTint="F2"/>
                <w:sz w:val="32"/>
                <w:szCs w:val="32"/>
                <w:rtl/>
                <w:lang w:bidi="ar-EG"/>
              </w:rPr>
              <w:t xml:space="preserve">تصنيفات </w:t>
            </w:r>
            <w:hyperlink r:id="rId71" w:history="1">
              <w:r w:rsidRPr="00FD3BC0">
                <w:rPr>
                  <w:rStyle w:val="Hyperlink"/>
                  <w:rFonts w:ascii="Adobe Arabic" w:eastAsia="Calibri" w:hAnsi="Adobe Arabic" w:cs="Adobe Arabic"/>
                  <w:sz w:val="32"/>
                  <w:szCs w:val="32"/>
                  <w:rtl/>
                  <w:lang w:bidi="ar-EG"/>
                </w:rPr>
                <w:t>المشاريع</w:t>
              </w:r>
            </w:hyperlink>
            <w:r w:rsidRPr="0042208F">
              <w:rPr>
                <w:rFonts w:ascii="Adobe Arabic" w:eastAsia="Calibri" w:hAnsi="Adobe Arabic" w:cs="Adobe Arabic"/>
                <w:color w:val="0D0D0D" w:themeColor="text1" w:themeTint="F2"/>
                <w:sz w:val="32"/>
                <w:szCs w:val="32"/>
                <w:rtl/>
                <w:lang w:bidi="ar-EG"/>
              </w:rPr>
              <w:t xml:space="preserve"> التطوعية، وأثرها المجتمعي</w:t>
            </w:r>
            <w:r w:rsidRPr="0042208F">
              <w:rPr>
                <w:rFonts w:ascii="Adobe Arabic" w:eastAsia="Calibri" w:hAnsi="Adobe Arabic" w:cs="Adobe Arabic" w:hint="cs"/>
                <w:color w:val="0D0D0D" w:themeColor="text1" w:themeTint="F2"/>
                <w:sz w:val="32"/>
                <w:szCs w:val="32"/>
                <w:rtl/>
                <w:lang w:bidi="ar-EG"/>
              </w:rPr>
              <w:t>.</w:t>
            </w:r>
          </w:p>
          <w:p w14:paraId="0D28CB47" w14:textId="3DCBED2A" w:rsidR="0042208F" w:rsidRPr="0042208F" w:rsidRDefault="0042208F" w:rsidP="00FD3BC0">
            <w:pPr>
              <w:pStyle w:val="a5"/>
              <w:numPr>
                <w:ilvl w:val="0"/>
                <w:numId w:val="8"/>
              </w:numPr>
              <w:spacing w:after="0" w:line="240" w:lineRule="auto"/>
              <w:ind w:right="332"/>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color w:val="0D0D0D" w:themeColor="text1" w:themeTint="F2"/>
                <w:sz w:val="32"/>
                <w:szCs w:val="32"/>
                <w:rtl/>
                <w:lang w:bidi="ar-EG"/>
              </w:rPr>
              <w:t>دورة حياة المش</w:t>
            </w:r>
            <w:r w:rsidR="00FD3BC0">
              <w:rPr>
                <w:rFonts w:ascii="Adobe Arabic" w:eastAsia="Calibri" w:hAnsi="Adobe Arabic" w:cs="Adobe Arabic" w:hint="cs"/>
                <w:color w:val="0D0D0D" w:themeColor="text1" w:themeTint="F2"/>
                <w:sz w:val="32"/>
                <w:szCs w:val="32"/>
                <w:rtl/>
                <w:lang w:bidi="ar-EG"/>
              </w:rPr>
              <w:t>ـ</w:t>
            </w:r>
            <w:r w:rsidRPr="0042208F">
              <w:rPr>
                <w:rFonts w:ascii="Adobe Arabic" w:eastAsia="Calibri" w:hAnsi="Adobe Arabic" w:cs="Adobe Arabic"/>
                <w:color w:val="0D0D0D" w:themeColor="text1" w:themeTint="F2"/>
                <w:sz w:val="32"/>
                <w:szCs w:val="32"/>
                <w:rtl/>
                <w:lang w:bidi="ar-EG"/>
              </w:rPr>
              <w:t>روع التطوعي، ومؤشرات النجاح في كل مرحلة</w:t>
            </w:r>
            <w:r w:rsidRPr="0042208F">
              <w:rPr>
                <w:rFonts w:ascii="Adobe Arabic" w:eastAsia="Calibri" w:hAnsi="Adobe Arabic" w:cs="Adobe Arabic" w:hint="cs"/>
                <w:color w:val="0D0D0D" w:themeColor="text1" w:themeTint="F2"/>
                <w:sz w:val="32"/>
                <w:szCs w:val="32"/>
                <w:rtl/>
                <w:lang w:bidi="ar-EG"/>
              </w:rPr>
              <w:t>.</w:t>
            </w:r>
          </w:p>
          <w:p w14:paraId="710B1298" w14:textId="77777777" w:rsidR="0042208F" w:rsidRPr="0042208F" w:rsidRDefault="0042208F" w:rsidP="00FD3BC0">
            <w:pPr>
              <w:pStyle w:val="a5"/>
              <w:numPr>
                <w:ilvl w:val="0"/>
                <w:numId w:val="8"/>
              </w:numPr>
              <w:spacing w:after="0" w:line="240" w:lineRule="auto"/>
              <w:ind w:right="332"/>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hint="cs"/>
                <w:color w:val="0D0D0D" w:themeColor="text1" w:themeTint="F2"/>
                <w:sz w:val="32"/>
                <w:szCs w:val="32"/>
                <w:rtl/>
                <w:lang w:bidi="ar-EG"/>
              </w:rPr>
              <w:t>صياغة الرؤية وتحديد الأهداف.</w:t>
            </w:r>
          </w:p>
          <w:p w14:paraId="170D4E70" w14:textId="41AFDB4A" w:rsidR="00F01FA2" w:rsidRPr="0042208F" w:rsidRDefault="0042208F" w:rsidP="00FD3BC0">
            <w:pPr>
              <w:pStyle w:val="a5"/>
              <w:numPr>
                <w:ilvl w:val="0"/>
                <w:numId w:val="8"/>
              </w:numPr>
              <w:spacing w:after="0" w:line="240" w:lineRule="auto"/>
              <w:ind w:right="332"/>
              <w:jc w:val="lowKashida"/>
              <w:rPr>
                <w:rFonts w:ascii="Sakkal Majalla" w:hAnsi="Sakkal Majalla" w:cs="Sakkal Majalla"/>
                <w:sz w:val="32"/>
                <w:szCs w:val="32"/>
                <w:rtl/>
              </w:rPr>
            </w:pPr>
            <w:r w:rsidRPr="0042208F">
              <w:rPr>
                <w:rFonts w:ascii="Adobe Arabic" w:eastAsia="Calibri" w:hAnsi="Adobe Arabic" w:cs="Adobe Arabic"/>
                <w:color w:val="0D0D0D" w:themeColor="text1" w:themeTint="F2"/>
                <w:sz w:val="32"/>
                <w:szCs w:val="32"/>
                <w:rtl/>
                <w:lang w:bidi="ar-EG"/>
              </w:rPr>
              <w:t>التخطيط التشغيلي وتوزيع المهام</w:t>
            </w:r>
            <w:r w:rsidRPr="0042208F">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778C1523"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5413D1D4"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765A46F"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3161F7D0"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66CB6F7"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3B3D162"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5F2FC11"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5BCD34B"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4802CA26" w14:textId="77777777"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lang w:bidi="ar-SY"/>
        </w:rPr>
        <w:lastRenderedPageBreak/>
        <mc:AlternateContent>
          <mc:Choice Requires="wpg">
            <w:drawing>
              <wp:inline distT="0" distB="0" distL="0" distR="0" wp14:anchorId="7BE1707A" wp14:editId="12A4EB57">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72">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0883D7C4" w14:textId="371BF33E"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FD3BC0">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673E">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w:t>
                              </w:r>
                              <w:r w:rsidR="0009673E">
                                <w:rPr>
                                  <w:rFonts w:ascii="Adobe Arabic" w:eastAsia="Times New Roman" w:hAnsi="Adobe Arabic" w:cs="Adobe Arabic" w:hint="cs"/>
                                  <w:b/>
                                  <w:bCs/>
                                  <w:color w:val="168489"/>
                                  <w:kern w:val="24"/>
                                  <w:sz w:val="48"/>
                                  <w:szCs w:val="48"/>
                                  <w:rtl/>
                                  <w:lang w:bidi="ar-SY"/>
                                </w:rPr>
                                <w:t>الدورة</w:t>
                              </w:r>
                              <w:r>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w14:anchorId="7BE1707A"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73"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0883D7C4" w14:textId="371BF33E"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FD3BC0">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673E">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w:t>
                        </w:r>
                        <w:r w:rsidR="0009673E">
                          <w:rPr>
                            <w:rFonts w:ascii="Adobe Arabic" w:eastAsia="Times New Roman" w:hAnsi="Adobe Arabic" w:cs="Adobe Arabic" w:hint="cs"/>
                            <w:b/>
                            <w:bCs/>
                            <w:color w:val="168489"/>
                            <w:kern w:val="24"/>
                            <w:sz w:val="48"/>
                            <w:szCs w:val="48"/>
                            <w:rtl/>
                            <w:lang w:bidi="ar-SY"/>
                          </w:rPr>
                          <w:t>الدورة</w:t>
                        </w:r>
                        <w:r>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2E11EED8" w14:textId="77777777" w:rsidR="00134CDB" w:rsidRDefault="00134CDB" w:rsidP="00F01FA2">
      <w:pPr>
        <w:spacing w:after="160" w:line="600" w:lineRule="auto"/>
        <w:jc w:val="center"/>
        <w:rPr>
          <w:rFonts w:ascii="Adobe Arabic" w:hAnsi="Adobe Arabic" w:cs="Adobe Arabic"/>
          <w:sz w:val="36"/>
          <w:szCs w:val="40"/>
          <w:lang w:bidi="ar-SY"/>
        </w:rPr>
      </w:pPr>
    </w:p>
    <w:p w14:paraId="0104A28C"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29DC92AD"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1"/>
    <w:p w14:paraId="0DF3CB12" w14:textId="77777777"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5BE51530" wp14:editId="7E6AAF32">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74">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172FB466" w14:textId="7456C32A" w:rsidR="0042208F" w:rsidRDefault="0042208F" w:rsidP="0042208F">
      <w:pPr>
        <w:rPr>
          <w:rtl/>
        </w:rPr>
      </w:pPr>
      <w:r w:rsidRPr="00F01FA2">
        <w:rPr>
          <w:noProof/>
          <w:lang w:bidi="ar-SY"/>
        </w:rPr>
        <w:lastRenderedPageBreak/>
        <mc:AlternateContent>
          <mc:Choice Requires="wpg">
            <w:drawing>
              <wp:inline distT="0" distB="0" distL="0" distR="0" wp14:anchorId="3F8A1C9E" wp14:editId="7D376D22">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1C285A04" w14:textId="77777777" w:rsidR="0042208F" w:rsidRDefault="0042208F" w:rsidP="0042208F">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5311FE54" w14:textId="77777777" w:rsidR="0042208F" w:rsidRPr="004A69A2" w:rsidRDefault="0042208F" w:rsidP="0042208F">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3F8A1C9E" id="Group 3" o:spid="_x0000_s1069"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">
                <v:shape id="TextBox 4" o:spid="_x0000_s1070"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1C285A04" w14:textId="77777777" w:rsidR="0042208F" w:rsidRDefault="0042208F" w:rsidP="0042208F">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71"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72"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75" o:title="Puzzle "/>
                </v:shape>
                <v:shape id="TextBox 7" o:spid="_x0000_s1073"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5311FE54" w14:textId="77777777" w:rsidR="0042208F" w:rsidRPr="004A69A2" w:rsidRDefault="0042208F" w:rsidP="0042208F">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374F9E92" w14:textId="0A707470" w:rsidR="0042208F" w:rsidRDefault="0042208F" w:rsidP="0042208F">
      <w:pPr>
        <w:rPr>
          <w:rtl/>
        </w:rPr>
      </w:pPr>
      <w:r w:rsidRPr="0042208F">
        <w:rPr>
          <w:rFonts w:hint="cs"/>
          <w:color w:val="168489"/>
          <w:rtl/>
        </w:rPr>
        <w:t>عنوان ال</w:t>
      </w:r>
      <w:r w:rsidRPr="0042208F">
        <w:rPr>
          <w:color w:val="168489"/>
          <w:rtl/>
        </w:rPr>
        <w:t>نشاط:</w:t>
      </w:r>
      <w:r w:rsidRPr="001B17CB">
        <w:rPr>
          <w:rtl/>
        </w:rPr>
        <w:t xml:space="preserve"> "خارطة الخبرات التطوعية"</w:t>
      </w:r>
      <w:r>
        <w:rPr>
          <w:rFonts w:hint="cs"/>
          <w:rtl/>
        </w:rPr>
        <w:t>.</w:t>
      </w:r>
    </w:p>
    <w:p w14:paraId="048315CB" w14:textId="77777777" w:rsidR="0042208F" w:rsidRPr="001B17CB" w:rsidRDefault="0042208F" w:rsidP="0042208F">
      <w:pPr>
        <w:rPr>
          <w:rtl/>
        </w:rPr>
      </w:pPr>
      <w:r w:rsidRPr="0042208F">
        <w:rPr>
          <w:color w:val="168489"/>
          <w:rtl/>
        </w:rPr>
        <w:t>المد</w:t>
      </w:r>
      <w:r w:rsidRPr="0042208F">
        <w:rPr>
          <w:rFonts w:hint="cs"/>
          <w:color w:val="168489"/>
          <w:rtl/>
        </w:rPr>
        <w:t>ّ</w:t>
      </w:r>
      <w:r w:rsidRPr="0042208F">
        <w:rPr>
          <w:color w:val="168489"/>
          <w:rtl/>
        </w:rPr>
        <w:t>ة:</w:t>
      </w:r>
      <w:r>
        <w:rPr>
          <w:rFonts w:hint="cs"/>
          <w:rtl/>
        </w:rPr>
        <w:t xml:space="preserve"> 20 - 30 دقيقة.</w:t>
      </w:r>
    </w:p>
    <w:p w14:paraId="33E7BC8D" w14:textId="77777777" w:rsidR="0042208F" w:rsidRPr="0042208F" w:rsidRDefault="0042208F" w:rsidP="0042208F">
      <w:pPr>
        <w:rPr>
          <w:color w:val="168489"/>
          <w:rtl/>
        </w:rPr>
      </w:pPr>
      <w:r w:rsidRPr="0042208F">
        <w:rPr>
          <w:color w:val="168489"/>
          <w:rtl/>
        </w:rPr>
        <w:t>هدف النشاط:</w:t>
      </w:r>
    </w:p>
    <w:p w14:paraId="5C3942B7" w14:textId="77777777" w:rsidR="0042208F" w:rsidRPr="001B17CB" w:rsidRDefault="0042208F" w:rsidP="0042208F">
      <w:pPr>
        <w:rPr>
          <w:rtl/>
        </w:rPr>
      </w:pPr>
      <w:r w:rsidRPr="001B17CB">
        <w:rPr>
          <w:rtl/>
        </w:rPr>
        <w:t>- التعارف بين المشاركين بطريقة تفاعلية.</w:t>
      </w:r>
    </w:p>
    <w:p w14:paraId="1BC149FD" w14:textId="77777777" w:rsidR="0042208F" w:rsidRPr="001B17CB" w:rsidRDefault="0042208F" w:rsidP="0042208F">
      <w:pPr>
        <w:rPr>
          <w:rtl/>
        </w:rPr>
      </w:pPr>
      <w:r w:rsidRPr="001B17CB">
        <w:rPr>
          <w:rtl/>
        </w:rPr>
        <w:t>- تسليط الضوء على خبرات المشاركين في مجال العمل التطوعي.</w:t>
      </w:r>
    </w:p>
    <w:p w14:paraId="61402AC7" w14:textId="77777777" w:rsidR="0042208F" w:rsidRPr="0042208F" w:rsidRDefault="0042208F" w:rsidP="0042208F">
      <w:pPr>
        <w:rPr>
          <w:color w:val="168489"/>
          <w:rtl/>
        </w:rPr>
      </w:pPr>
      <w:r w:rsidRPr="0042208F">
        <w:rPr>
          <w:color w:val="168489"/>
          <w:rtl/>
        </w:rPr>
        <w:t>المواد اللازمة:</w:t>
      </w:r>
    </w:p>
    <w:p w14:paraId="75B5F326" w14:textId="77777777" w:rsidR="0042208F" w:rsidRPr="001B17CB" w:rsidRDefault="0042208F" w:rsidP="0042208F">
      <w:pPr>
        <w:rPr>
          <w:rtl/>
        </w:rPr>
      </w:pPr>
      <w:r w:rsidRPr="001B17CB">
        <w:rPr>
          <w:rtl/>
        </w:rPr>
        <w:t>- لوحة كبيرة (فليب تشارت) أو جدار فارغ</w:t>
      </w:r>
    </w:p>
    <w:p w14:paraId="603DF75B" w14:textId="77777777" w:rsidR="0042208F" w:rsidRPr="001B17CB" w:rsidRDefault="0042208F" w:rsidP="0042208F">
      <w:pPr>
        <w:rPr>
          <w:rtl/>
        </w:rPr>
      </w:pPr>
      <w:r w:rsidRPr="001B17CB">
        <w:rPr>
          <w:rtl/>
        </w:rPr>
        <w:t xml:space="preserve">- بطاقات ملونة (أوراق لاصقة - </w:t>
      </w:r>
      <w:r w:rsidRPr="001B17CB">
        <w:t>Post-it notes</w:t>
      </w:r>
      <w:r w:rsidRPr="001B17CB">
        <w:rPr>
          <w:rtl/>
        </w:rPr>
        <w:t>) بألوان مختلفة</w:t>
      </w:r>
    </w:p>
    <w:p w14:paraId="44475652" w14:textId="77777777" w:rsidR="0042208F" w:rsidRPr="001B17CB" w:rsidRDefault="0042208F" w:rsidP="0042208F">
      <w:pPr>
        <w:rPr>
          <w:rtl/>
        </w:rPr>
      </w:pPr>
      <w:r w:rsidRPr="001B17CB">
        <w:rPr>
          <w:rtl/>
        </w:rPr>
        <w:t>- أقلام ملونة</w:t>
      </w:r>
    </w:p>
    <w:p w14:paraId="7FC74FB7" w14:textId="77777777" w:rsidR="0042208F" w:rsidRPr="001B17CB" w:rsidRDefault="0042208F" w:rsidP="0042208F">
      <w:pPr>
        <w:rPr>
          <w:rtl/>
        </w:rPr>
      </w:pPr>
      <w:r w:rsidRPr="001B17CB">
        <w:rPr>
          <w:rtl/>
        </w:rPr>
        <w:t>- شريط لاصق</w:t>
      </w:r>
    </w:p>
    <w:p w14:paraId="1C4A2E12" w14:textId="77777777" w:rsidR="0042208F" w:rsidRPr="001B17CB" w:rsidRDefault="0042208F" w:rsidP="0042208F">
      <w:pPr>
        <w:rPr>
          <w:rtl/>
        </w:rPr>
      </w:pPr>
      <w:r w:rsidRPr="001B17CB">
        <w:rPr>
          <w:rtl/>
        </w:rPr>
        <w:t>- خيوط ملونة أو دبابيس ملونة</w:t>
      </w:r>
    </w:p>
    <w:p w14:paraId="64D6357D" w14:textId="77777777" w:rsidR="0042208F" w:rsidRPr="0042208F" w:rsidRDefault="0042208F" w:rsidP="0042208F">
      <w:pPr>
        <w:rPr>
          <w:color w:val="168489"/>
          <w:rtl/>
        </w:rPr>
      </w:pPr>
      <w:r w:rsidRPr="0042208F">
        <w:rPr>
          <w:color w:val="168489"/>
          <w:rtl/>
        </w:rPr>
        <w:t>خطوات تنفيذ النشاط:</w:t>
      </w:r>
    </w:p>
    <w:p w14:paraId="08CEEB28" w14:textId="77777777" w:rsidR="0042208F" w:rsidRPr="0042208F" w:rsidRDefault="0042208F" w:rsidP="0042208F">
      <w:pPr>
        <w:rPr>
          <w:b/>
          <w:bCs/>
          <w:rtl/>
        </w:rPr>
      </w:pPr>
      <w:r w:rsidRPr="0042208F">
        <w:rPr>
          <w:b/>
          <w:bCs/>
          <w:rtl/>
        </w:rPr>
        <w:t>1. التحضير (3 دقائق):</w:t>
      </w:r>
    </w:p>
    <w:p w14:paraId="052022D8" w14:textId="0500CFF0" w:rsidR="0042208F" w:rsidRPr="001B17CB" w:rsidRDefault="0042208F" w:rsidP="0042208F">
      <w:pPr>
        <w:rPr>
          <w:rtl/>
        </w:rPr>
      </w:pPr>
      <w:r w:rsidRPr="001B17CB">
        <w:rPr>
          <w:rtl/>
        </w:rPr>
        <w:t xml:space="preserve">- يرسم الميسّر على اللوحة خارطة كبيرة تمثل مجالات </w:t>
      </w:r>
      <w:hyperlink r:id="rId76" w:history="1">
        <w:r w:rsidRPr="00FD3BC0">
          <w:rPr>
            <w:rStyle w:val="Hyperlink"/>
            <w:rtl/>
          </w:rPr>
          <w:t>العمل التطوعي</w:t>
        </w:r>
      </w:hyperlink>
      <w:r w:rsidRPr="001B17CB">
        <w:rPr>
          <w:rtl/>
        </w:rPr>
        <w:t xml:space="preserve"> المختلفة (تعليم، صحة، بيئة، إغاثة، تنمية مجتمعية، فنون، رياضة، تقنية، إلخ).</w:t>
      </w:r>
    </w:p>
    <w:p w14:paraId="3CE56C9F" w14:textId="77777777" w:rsidR="0042208F" w:rsidRPr="001B17CB" w:rsidRDefault="0042208F" w:rsidP="0042208F">
      <w:pPr>
        <w:rPr>
          <w:rtl/>
        </w:rPr>
      </w:pPr>
      <w:r w:rsidRPr="001B17CB">
        <w:rPr>
          <w:rtl/>
        </w:rPr>
        <w:t>- توزيع ثلاث بطاقات ملونة لكل مشارك.</w:t>
      </w:r>
    </w:p>
    <w:p w14:paraId="4884D36C" w14:textId="77777777" w:rsidR="0042208F" w:rsidRPr="0042208F" w:rsidRDefault="0042208F" w:rsidP="0042208F">
      <w:pPr>
        <w:rPr>
          <w:b/>
          <w:bCs/>
          <w:rtl/>
        </w:rPr>
      </w:pPr>
      <w:r w:rsidRPr="0042208F">
        <w:rPr>
          <w:b/>
          <w:bCs/>
          <w:rtl/>
        </w:rPr>
        <w:t>2. تعبئة البطاقات (5 دقائق):</w:t>
      </w:r>
    </w:p>
    <w:p w14:paraId="2AAFB0E6" w14:textId="77777777" w:rsidR="0042208F" w:rsidRPr="001B17CB" w:rsidRDefault="0042208F" w:rsidP="0042208F">
      <w:pPr>
        <w:rPr>
          <w:rtl/>
        </w:rPr>
      </w:pPr>
      <w:r w:rsidRPr="001B17CB">
        <w:rPr>
          <w:rtl/>
        </w:rPr>
        <w:t>يطلب من كل مشارك كتابة المعلومات التالية على البطاقات:</w:t>
      </w:r>
    </w:p>
    <w:p w14:paraId="31223927" w14:textId="77777777" w:rsidR="0042208F" w:rsidRPr="001B17CB" w:rsidRDefault="0042208F" w:rsidP="0042208F">
      <w:pPr>
        <w:rPr>
          <w:rtl/>
        </w:rPr>
      </w:pPr>
      <w:r w:rsidRPr="001B17CB">
        <w:rPr>
          <w:rtl/>
        </w:rPr>
        <w:t>- البطاقة الأولى (لون أصفر): الاسم + مجال التخصص/العمل + خبرة تطوعية مميزة.</w:t>
      </w:r>
    </w:p>
    <w:p w14:paraId="08F75F98" w14:textId="5F48D191" w:rsidR="0042208F" w:rsidRPr="001B17CB" w:rsidRDefault="0042208F" w:rsidP="0042208F">
      <w:pPr>
        <w:rPr>
          <w:rtl/>
        </w:rPr>
      </w:pPr>
      <w:r w:rsidRPr="001B17CB">
        <w:rPr>
          <w:rtl/>
        </w:rPr>
        <w:t xml:space="preserve">- البطاقة الثانية (لون أخضر): </w:t>
      </w:r>
      <w:hyperlink r:id="rId77" w:history="1">
        <w:r w:rsidRPr="00FD3BC0">
          <w:rPr>
            <w:rStyle w:val="Hyperlink"/>
            <w:rtl/>
          </w:rPr>
          <w:t>مشروع تطوعي</w:t>
        </w:r>
      </w:hyperlink>
      <w:r w:rsidRPr="001B17CB">
        <w:rPr>
          <w:rtl/>
        </w:rPr>
        <w:t xml:space="preserve"> يطمح لتنفيذه أو المشاركة فيه.</w:t>
      </w:r>
    </w:p>
    <w:p w14:paraId="151AF634" w14:textId="77777777" w:rsidR="0042208F" w:rsidRPr="001B17CB" w:rsidRDefault="0042208F" w:rsidP="0042208F">
      <w:pPr>
        <w:rPr>
          <w:rtl/>
        </w:rPr>
      </w:pPr>
      <w:r w:rsidRPr="001B17CB">
        <w:rPr>
          <w:rtl/>
        </w:rPr>
        <w:t>- البطاقة الثالثة (لون وردي): مهارة يتقنها يمكن أن تفيد في مجال العمل التطوعي.</w:t>
      </w:r>
    </w:p>
    <w:p w14:paraId="4663F445" w14:textId="77777777" w:rsidR="0042208F" w:rsidRPr="0042208F" w:rsidRDefault="0042208F" w:rsidP="0042208F">
      <w:pPr>
        <w:keepNext/>
        <w:rPr>
          <w:b/>
          <w:bCs/>
          <w:rtl/>
        </w:rPr>
      </w:pPr>
      <w:r w:rsidRPr="0042208F">
        <w:rPr>
          <w:b/>
          <w:bCs/>
          <w:rtl/>
        </w:rPr>
        <w:lastRenderedPageBreak/>
        <w:t>3. بناء الخارطة (10 دقائق):</w:t>
      </w:r>
    </w:p>
    <w:p w14:paraId="039ECA92" w14:textId="77777777" w:rsidR="0042208F" w:rsidRPr="001B17CB" w:rsidRDefault="0042208F" w:rsidP="0042208F">
      <w:pPr>
        <w:rPr>
          <w:rtl/>
        </w:rPr>
      </w:pPr>
      <w:r w:rsidRPr="001B17CB">
        <w:rPr>
          <w:rtl/>
        </w:rPr>
        <w:t>- يُدعى المشاركون واحداً تلو الآخر لتقديم أنفسهم بشكل مختصر (30-45 ثانية لكل مشارك).</w:t>
      </w:r>
    </w:p>
    <w:p w14:paraId="7DCDEBCC" w14:textId="77777777" w:rsidR="0042208F" w:rsidRPr="001B17CB" w:rsidRDefault="0042208F" w:rsidP="0042208F">
      <w:pPr>
        <w:rPr>
          <w:rtl/>
        </w:rPr>
      </w:pPr>
      <w:r w:rsidRPr="001B17CB">
        <w:rPr>
          <w:rtl/>
        </w:rPr>
        <w:t>- بعد التقديم، يضع كل مشارك بطاقاته على الخارطة في المجالات المناسبة.</w:t>
      </w:r>
    </w:p>
    <w:p w14:paraId="5FDBEA1E" w14:textId="77777777" w:rsidR="0042208F" w:rsidRPr="001B17CB" w:rsidRDefault="0042208F" w:rsidP="0042208F">
      <w:pPr>
        <w:rPr>
          <w:rtl/>
        </w:rPr>
      </w:pPr>
      <w:r w:rsidRPr="001B17CB">
        <w:rPr>
          <w:rtl/>
        </w:rPr>
        <w:t>- يستخدم الخيوط الملونة أو الدبابيس لربط بطاقاته الثلاث معاً.</w:t>
      </w:r>
    </w:p>
    <w:p w14:paraId="12B1683A" w14:textId="77777777" w:rsidR="0042208F" w:rsidRPr="0042208F" w:rsidRDefault="0042208F" w:rsidP="0042208F">
      <w:pPr>
        <w:rPr>
          <w:b/>
          <w:bCs/>
          <w:rtl/>
        </w:rPr>
      </w:pPr>
      <w:r w:rsidRPr="0042208F">
        <w:rPr>
          <w:b/>
          <w:bCs/>
          <w:rtl/>
        </w:rPr>
        <w:t>4. اكتشاف الروابط (7 دقائق):</w:t>
      </w:r>
    </w:p>
    <w:p w14:paraId="3AF83F0E" w14:textId="77777777" w:rsidR="0042208F" w:rsidRPr="001B17CB" w:rsidRDefault="0042208F" w:rsidP="0042208F">
      <w:pPr>
        <w:rPr>
          <w:rtl/>
        </w:rPr>
      </w:pPr>
      <w:r w:rsidRPr="001B17CB">
        <w:rPr>
          <w:rtl/>
        </w:rPr>
        <w:t>- يطلب من المشاركين التجول حول الخارطة واكتشاف الاهتمامات المشتركة.</w:t>
      </w:r>
    </w:p>
    <w:p w14:paraId="6097C896" w14:textId="77777777" w:rsidR="0042208F" w:rsidRPr="001B17CB" w:rsidRDefault="0042208F" w:rsidP="0042208F">
      <w:pPr>
        <w:rPr>
          <w:rtl/>
        </w:rPr>
      </w:pPr>
      <w:r w:rsidRPr="001B17CB">
        <w:rPr>
          <w:rtl/>
        </w:rPr>
        <w:t>- تشجيع المشاركين على استخدام الخيوط لربط بطاقاتهم مع بطاقات الآخرين التي تشترك في نفس الاهتمامات أو المجالات.</w:t>
      </w:r>
    </w:p>
    <w:p w14:paraId="39F70DCA" w14:textId="77777777" w:rsidR="0042208F" w:rsidRPr="001B17CB" w:rsidRDefault="0042208F" w:rsidP="0042208F">
      <w:pPr>
        <w:rPr>
          <w:rtl/>
        </w:rPr>
      </w:pPr>
      <w:r w:rsidRPr="001B17CB">
        <w:rPr>
          <w:rtl/>
        </w:rPr>
        <w:t>- دعوة المشاركين للتعرف على بعضهم البعض بناءً على هذه الروابط المشتركة.</w:t>
      </w:r>
    </w:p>
    <w:p w14:paraId="55D8DC6B" w14:textId="77777777" w:rsidR="0042208F" w:rsidRPr="0042208F" w:rsidRDefault="0042208F" w:rsidP="0042208F">
      <w:pPr>
        <w:rPr>
          <w:b/>
          <w:bCs/>
          <w:rtl/>
        </w:rPr>
      </w:pPr>
      <w:r w:rsidRPr="0042208F">
        <w:rPr>
          <w:b/>
          <w:bCs/>
          <w:rtl/>
        </w:rPr>
        <w:t>5. التلخيص (2-3 دقائق):</w:t>
      </w:r>
    </w:p>
    <w:p w14:paraId="7B8CCD22" w14:textId="77777777" w:rsidR="0042208F" w:rsidRPr="001B17CB" w:rsidRDefault="0042208F" w:rsidP="0042208F">
      <w:pPr>
        <w:rPr>
          <w:rtl/>
        </w:rPr>
      </w:pPr>
      <w:r w:rsidRPr="001B17CB">
        <w:rPr>
          <w:rtl/>
        </w:rPr>
        <w:t>- يقوم الميسّر بتلخيص الملاحظات العامة حول توزيع الخبرات والاهتمامات.</w:t>
      </w:r>
    </w:p>
    <w:p w14:paraId="63A69081" w14:textId="77777777" w:rsidR="0042208F" w:rsidRPr="001B17CB" w:rsidRDefault="0042208F" w:rsidP="0042208F">
      <w:pPr>
        <w:rPr>
          <w:rtl/>
        </w:rPr>
      </w:pPr>
      <w:r w:rsidRPr="001B17CB">
        <w:rPr>
          <w:rtl/>
        </w:rPr>
        <w:t>- الإشارة إلى المجالات التي تحظى باهتمام أكبر والمجالات التي يمكن استكشافها.</w:t>
      </w:r>
    </w:p>
    <w:p w14:paraId="08028826" w14:textId="77777777" w:rsidR="0042208F" w:rsidRPr="001B17CB" w:rsidRDefault="0042208F" w:rsidP="0042208F">
      <w:pPr>
        <w:rPr>
          <w:rtl/>
        </w:rPr>
      </w:pPr>
      <w:r w:rsidRPr="001B17CB">
        <w:rPr>
          <w:rtl/>
        </w:rPr>
        <w:t>- التأكيد على كيفية الاستفادة من هذا التنوع في الخبرات والمهارات خلال الدورة.</w:t>
      </w:r>
    </w:p>
    <w:p w14:paraId="642DC0C4" w14:textId="77777777" w:rsidR="0042208F" w:rsidRDefault="0042208F" w:rsidP="0042208F">
      <w:pPr>
        <w:rPr>
          <w:rFonts w:ascii="Sakkal Majalla" w:hAnsi="Sakkal Majalla"/>
          <w:sz w:val="32"/>
          <w:szCs w:val="32"/>
          <w:rtl/>
        </w:rPr>
      </w:pPr>
    </w:p>
    <w:p w14:paraId="5694BEAA" w14:textId="77777777" w:rsidR="0042208F" w:rsidRDefault="0042208F" w:rsidP="0042208F">
      <w:pPr>
        <w:rPr>
          <w:rFonts w:ascii="Sakkal Majalla" w:hAnsi="Sakkal Majalla"/>
          <w:sz w:val="32"/>
          <w:szCs w:val="32"/>
          <w:rtl/>
        </w:rPr>
      </w:pPr>
    </w:p>
    <w:p w14:paraId="384E1347" w14:textId="77777777" w:rsidR="0042208F" w:rsidRDefault="0042208F" w:rsidP="0042208F">
      <w:pPr>
        <w:rPr>
          <w:rFonts w:ascii="Sakkal Majalla" w:hAnsi="Sakkal Majalla"/>
          <w:sz w:val="32"/>
          <w:szCs w:val="32"/>
          <w:rtl/>
        </w:rPr>
      </w:pPr>
    </w:p>
    <w:p w14:paraId="733C674B" w14:textId="6F538AB3" w:rsidR="0042208F" w:rsidRDefault="0042208F" w:rsidP="0042208F">
      <w:pPr>
        <w:jc w:val="center"/>
        <w:rPr>
          <w:rFonts w:ascii="Sakkal Majalla" w:hAnsi="Sakkal Majalla"/>
          <w:sz w:val="32"/>
          <w:szCs w:val="32"/>
          <w:rtl/>
        </w:rPr>
      </w:pPr>
      <w:r w:rsidRPr="00F131A0">
        <w:rPr>
          <w:noProof/>
          <w:lang w:bidi="ar-SY"/>
        </w:rPr>
        <w:drawing>
          <wp:inline distT="0" distB="0" distL="0" distR="0" wp14:anchorId="72FCE8F0" wp14:editId="6B813F63">
            <wp:extent cx="1186815" cy="1104265"/>
            <wp:effectExtent l="0" t="0" r="0" b="635"/>
            <wp:docPr id="1452062346"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78" cstate="print">
                      <a:duotone>
                        <a:schemeClr val="accent3">
                          <a:shade val="45000"/>
                          <a:satMod val="135000"/>
                        </a:schemeClr>
                        <a:prstClr val="white"/>
                      </a:duotone>
                      <a:extLst>
                        <a:ext uri="{BEBA8EAE-BF5A-486C-A8C5-ECC9F3942E4B}">
                          <a14:imgProps xmlns:a14="http://schemas.microsoft.com/office/drawing/2010/main">
                            <a14:imgLayer r:embed="rId79">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86815" cy="1104265"/>
                    </a:xfrm>
                    <a:prstGeom prst="rect">
                      <a:avLst/>
                    </a:prstGeom>
                    <a:noFill/>
                  </pic:spPr>
                </pic:pic>
              </a:graphicData>
            </a:graphic>
          </wp:inline>
        </w:drawing>
      </w:r>
    </w:p>
    <w:p w14:paraId="5E18069F" w14:textId="77777777" w:rsidR="0042208F" w:rsidRDefault="0042208F" w:rsidP="0042208F">
      <w:pPr>
        <w:keepNext/>
        <w:pageBreakBefore/>
        <w:jc w:val="center"/>
        <w:rPr>
          <w:rFonts w:ascii="Sakkal Majalla" w:hAnsi="Sakkal Majalla"/>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552ACE99" wp14:editId="6644A450">
                <wp:extent cx="5711825" cy="748003"/>
                <wp:effectExtent l="0" t="0" r="22225" b="14605"/>
                <wp:docPr id="160869655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608696551" name="مجموعة 881967268"/>
                        <wpg:cNvGrpSpPr/>
                        <wpg:grpSpPr>
                          <a:xfrm>
                            <a:off x="0" y="159523"/>
                            <a:ext cx="5711825" cy="588477"/>
                            <a:chOff x="0" y="159448"/>
                            <a:chExt cx="6312597" cy="652243"/>
                          </a:xfrm>
                        </wpg:grpSpPr>
                        <wps:wsp>
                          <wps:cNvPr id="160869655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53" name="مربع نص 2043426344"/>
                          <wps:cNvSpPr txBox="1"/>
                          <wps:spPr>
                            <a:xfrm>
                              <a:off x="817519" y="159448"/>
                              <a:ext cx="2073788" cy="453954"/>
                            </a:xfrm>
                            <a:prstGeom prst="rect">
                              <a:avLst/>
                            </a:prstGeom>
                            <a:noFill/>
                          </wps:spPr>
                          <wps:txbx>
                            <w:txbxContent>
                              <w:p w14:paraId="12519043" w14:textId="77777777" w:rsidR="0042208F" w:rsidRPr="00724F18" w:rsidRDefault="0042208F" w:rsidP="0042208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60869655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6555" name="Picture 1608696555" descr="Light bulb "/>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52ACE99" id="Group 13" o:spid="_x0000_s1074"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">
                <v:group id="مجموعة 881967268" o:spid="_x0000_s1075"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">
                  <v:roundrect id="مستطيل مستدير الزوايا 769901" o:spid="_x0000_s1076"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" fillcolor="#168489" strokecolor="#168489" strokeweight="1pt">
                    <v:stroke joinstyle="miter"/>
                  </v:roundrect>
                  <v:shape id="مربع نص 2043426344" o:spid="_x0000_s1077"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" filled="f" stroked="f">
                    <v:textbox style="mso-fit-shape-to-text:t">
                      <w:txbxContent>
                        <w:p w14:paraId="12519043" w14:textId="77777777" w:rsidR="0042208F" w:rsidRPr="00724F18" w:rsidRDefault="0042208F" w:rsidP="0042208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078"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" fillcolor="#168489" strokecolor="#168489" strokeweight="1pt">
                    <v:stroke joinstyle="miter"/>
                  </v:roundrect>
                </v:group>
                <v:shape id="Picture 1608696555" o:spid="_x0000_s1079"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">
                  <v:imagedata r:id="rId80" o:title="Light bulb "/>
                </v:shape>
                <w10:anchorlock/>
              </v:group>
            </w:pict>
          </mc:Fallback>
        </mc:AlternateContent>
      </w:r>
    </w:p>
    <w:p w14:paraId="309797F2" w14:textId="1709E25F" w:rsidR="0042208F" w:rsidRPr="001B17CB" w:rsidRDefault="0042208F" w:rsidP="0042208F">
      <w:pPr>
        <w:rPr>
          <w:rtl/>
        </w:rPr>
      </w:pPr>
      <w:r w:rsidRPr="001B17CB">
        <w:rPr>
          <w:rtl/>
        </w:rPr>
        <w:t xml:space="preserve">أهلاً بكم في الجلسة الأولى من دورتنا التدريبية. سنتناول اليوم أساسيات </w:t>
      </w:r>
      <w:hyperlink r:id="rId81" w:history="1">
        <w:r w:rsidRPr="00FD3BC0">
          <w:rPr>
            <w:rStyle w:val="Hyperlink"/>
            <w:rtl/>
          </w:rPr>
          <w:t>العمل التطوّعي</w:t>
        </w:r>
      </w:hyperlink>
      <w:r w:rsidRPr="001B17CB">
        <w:rPr>
          <w:rtl/>
        </w:rPr>
        <w:t xml:space="preserve"> وكيفية تخطيط المشاريع التطوّعية الناجحة. العمل التطوّعي هو أحد أهم ركائز التنمية المجتمعية، وقد أصبح اليوم ضرورة حتمية في ظلّ التحدّيات المتزايدة التي تواجه المجتمعات.</w:t>
      </w:r>
    </w:p>
    <w:p w14:paraId="42ACDADB" w14:textId="77777777" w:rsidR="0042208F" w:rsidRPr="001B17CB" w:rsidRDefault="0042208F" w:rsidP="0042208F">
      <w:pPr>
        <w:rPr>
          <w:rtl/>
        </w:rPr>
      </w:pPr>
      <w:r w:rsidRPr="001B17CB">
        <w:rPr>
          <w:rtl/>
        </w:rPr>
        <w:t>كما قال المهاتما غاندي: "أفضل طريقة لإيجاد نفسك هي أن تفقدها في خدمة الآخرين". ومن هنا، سنبدأ رحلتنا في عالم العمل التطوّعي لنكتشف كيف يمكننا تحويل الأفكار البسيطة إلى مشاريع فعّالة تُحدث فرقاً حقيقياً في مجتمعاتنا.</w:t>
      </w:r>
    </w:p>
    <w:p w14:paraId="6A15B537" w14:textId="77777777" w:rsidR="0042208F" w:rsidRDefault="0042208F" w:rsidP="0042208F">
      <w:pPr>
        <w:rPr>
          <w:rFonts w:ascii="Sakkal Majalla" w:hAnsi="Sakkal Majalla"/>
          <w:sz w:val="32"/>
          <w:szCs w:val="32"/>
          <w:rtl/>
        </w:rPr>
      </w:pPr>
    </w:p>
    <w:p w14:paraId="5DD5E9E7" w14:textId="77777777" w:rsidR="0042208F" w:rsidRDefault="0042208F" w:rsidP="0042208F">
      <w:pPr>
        <w:rPr>
          <w:rFonts w:ascii="Sakkal Majalla" w:hAnsi="Sakkal Majalla"/>
          <w:sz w:val="32"/>
          <w:szCs w:val="32"/>
          <w:rtl/>
        </w:rPr>
      </w:pPr>
    </w:p>
    <w:p w14:paraId="727B3B7A" w14:textId="77777777" w:rsidR="0042208F" w:rsidRDefault="0042208F" w:rsidP="0042208F">
      <w:pPr>
        <w:rPr>
          <w:rFonts w:ascii="Sakkal Majalla" w:hAnsi="Sakkal Majalla"/>
          <w:sz w:val="32"/>
          <w:szCs w:val="32"/>
          <w:rtl/>
        </w:rPr>
      </w:pPr>
    </w:p>
    <w:p w14:paraId="7CA59B1F" w14:textId="77777777" w:rsidR="0042208F" w:rsidRDefault="0042208F" w:rsidP="0042208F">
      <w:pPr>
        <w:rPr>
          <w:rFonts w:ascii="Sakkal Majalla" w:hAnsi="Sakkal Majalla"/>
          <w:sz w:val="32"/>
          <w:szCs w:val="32"/>
          <w:rtl/>
        </w:rPr>
      </w:pPr>
    </w:p>
    <w:p w14:paraId="783CF25D" w14:textId="77777777" w:rsidR="0042208F" w:rsidRDefault="0042208F" w:rsidP="0042208F">
      <w:pPr>
        <w:jc w:val="center"/>
        <w:rPr>
          <w:rFonts w:ascii="Sakkal Majalla" w:hAnsi="Sakkal Majalla"/>
          <w:sz w:val="32"/>
          <w:szCs w:val="32"/>
          <w:rtl/>
        </w:rPr>
      </w:pPr>
      <w:r>
        <w:rPr>
          <w:noProof/>
        </w:rPr>
        <w:drawing>
          <wp:inline distT="0" distB="0" distL="0" distR="0" wp14:anchorId="72607E01" wp14:editId="7ACEF09C">
            <wp:extent cx="1318152" cy="1272784"/>
            <wp:effectExtent l="0" t="0" r="0" b="3810"/>
            <wp:docPr id="1608697151" name="Picture 160869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7E154DAB" w14:textId="77777777" w:rsidR="0042208F" w:rsidRDefault="0042208F" w:rsidP="0042208F">
      <w:pPr>
        <w:jc w:val="center"/>
        <w:rPr>
          <w:rFonts w:ascii="Sakkal Majalla" w:hAnsi="Sakkal Majalla"/>
          <w:sz w:val="32"/>
          <w:szCs w:val="32"/>
          <w:rtl/>
        </w:rPr>
      </w:pPr>
    </w:p>
    <w:p w14:paraId="311426D1" w14:textId="77777777" w:rsidR="0042208F" w:rsidRDefault="0042208F" w:rsidP="0042208F">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220C7EB" wp14:editId="1EA2662E">
                <wp:extent cx="5537836" cy="992761"/>
                <wp:effectExtent l="0" t="0" r="0" b="0"/>
                <wp:docPr id="619260994"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619260995" name="Group 619260995"/>
                        <wpg:cNvGrpSpPr/>
                        <wpg:grpSpPr>
                          <a:xfrm>
                            <a:off x="1" y="0"/>
                            <a:ext cx="5537836" cy="992761"/>
                            <a:chOff x="0" y="0"/>
                            <a:chExt cx="5538027" cy="992804"/>
                          </a:xfrm>
                        </wpg:grpSpPr>
                        <wps:wsp>
                          <wps:cNvPr id="619260996" name="TextBox 4"/>
                          <wps:cNvSpPr txBox="1"/>
                          <wps:spPr>
                            <a:xfrm>
                              <a:off x="4688958" y="456229"/>
                              <a:ext cx="849069" cy="536575"/>
                            </a:xfrm>
                            <a:prstGeom prst="rect">
                              <a:avLst/>
                            </a:prstGeom>
                            <a:noFill/>
                          </wps:spPr>
                          <wps:txbx>
                            <w:txbxContent>
                              <w:p w14:paraId="322C1B38" w14:textId="77777777" w:rsidR="0042208F" w:rsidRDefault="0042208F" w:rsidP="0042208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619260997" name="Rectangle: Rounded Corners 619260997"/>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9260998" name="TextBox 7"/>
                          <wps:cNvSpPr txBox="1"/>
                          <wps:spPr>
                            <a:xfrm>
                              <a:off x="0" y="203938"/>
                              <a:ext cx="4493415" cy="536598"/>
                            </a:xfrm>
                            <a:prstGeom prst="rect">
                              <a:avLst/>
                            </a:prstGeom>
                            <a:noFill/>
                          </wps:spPr>
                          <wps:txbx>
                            <w:txbxContent>
                              <w:p w14:paraId="611D034A" w14:textId="77777777" w:rsidR="0042208F" w:rsidRDefault="0042208F" w:rsidP="0042208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619260999" name="Picture 619260999" descr="Brainstorming "/>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220C7EB" id="Group 63" o:spid="_x0000_s1080"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">
                <v:group id="Group 619260995" o:spid="_x0000_s1081"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">
                  <v:shape id="TextBox 4" o:spid="_x0000_s1082"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" filled="f" stroked="f">
                    <v:textbox style="mso-fit-shape-to-text:t">
                      <w:txbxContent>
                        <w:p w14:paraId="322C1B38" w14:textId="77777777" w:rsidR="0042208F" w:rsidRDefault="0042208F" w:rsidP="0042208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619260997" o:spid="_x0000_s1083"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" fillcolor="#168489" stroked="f" strokeweight="1pt">
                    <v:stroke joinstyle="miter"/>
                  </v:roundrect>
                  <v:shape id="TextBox 7" o:spid="_x0000_s1084"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" filled="f" stroked="f">
                    <v:textbox style="mso-fit-shape-to-text:t">
                      <w:txbxContent>
                        <w:p w14:paraId="611D034A" w14:textId="77777777" w:rsidR="0042208F" w:rsidRDefault="0042208F" w:rsidP="0042208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619260999" o:spid="_x0000_s1085"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">
                  <v:imagedata r:id="rId84" o:title="Brainstorming "/>
                </v:shape>
                <w10:anchorlock/>
              </v:group>
            </w:pict>
          </mc:Fallback>
        </mc:AlternateContent>
      </w:r>
    </w:p>
    <w:p w14:paraId="6D220035" w14:textId="4A5E0051" w:rsidR="0042208F" w:rsidRDefault="0042208F" w:rsidP="0042208F">
      <w:pPr>
        <w:rPr>
          <w:rtl/>
        </w:rPr>
      </w:pPr>
      <w:r w:rsidRPr="00E67690">
        <w:rPr>
          <w:noProof/>
          <w:sz w:val="34"/>
        </w:rPr>
        <w:drawing>
          <wp:anchor distT="0" distB="0" distL="114300" distR="114300" simplePos="0" relativeHeight="252806144" behindDoc="0" locked="0" layoutInCell="1" allowOverlap="1" wp14:anchorId="5736A416" wp14:editId="6641D4BA">
            <wp:simplePos x="0" y="0"/>
            <wp:positionH relativeFrom="margin">
              <wp:align>right</wp:align>
            </wp:positionH>
            <wp:positionV relativeFrom="paragraph">
              <wp:posOffset>11801</wp:posOffset>
            </wp:positionV>
            <wp:extent cx="457200" cy="457200"/>
            <wp:effectExtent l="0" t="0" r="0" b="0"/>
            <wp:wrapSquare wrapText="bothSides"/>
            <wp:docPr id="619261000" name="Picture 619261000"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1B17CB">
        <w:rPr>
          <w:rtl/>
        </w:rPr>
        <w:t xml:space="preserve">"تخيّل أنك مسؤول عن </w:t>
      </w:r>
      <w:hyperlink r:id="rId86" w:history="1">
        <w:r w:rsidRPr="00976AF6">
          <w:rPr>
            <w:rStyle w:val="Hyperlink"/>
            <w:rtl/>
          </w:rPr>
          <w:t>مشروع تطوّعي</w:t>
        </w:r>
      </w:hyperlink>
      <w:r w:rsidRPr="001B17CB">
        <w:rPr>
          <w:rtl/>
        </w:rPr>
        <w:t xml:space="preserve"> لخدمة 500 شخص في مجتمعك خلال شهر واحد فقط... من أين ستبدأ؟ وما أكبر تحدٍّ تتوقعه؟"</w:t>
      </w:r>
    </w:p>
    <w:p w14:paraId="4C6EDAC1" w14:textId="77777777" w:rsidR="0042208F" w:rsidRDefault="0042208F" w:rsidP="0042208F">
      <w:pPr>
        <w:spacing w:line="360" w:lineRule="auto"/>
        <w:rPr>
          <w:color w:val="168489"/>
          <w:rtl/>
        </w:rPr>
      </w:pPr>
      <w:r>
        <w:rPr>
          <w:noProof/>
        </w:rPr>
        <w:drawing>
          <wp:anchor distT="0" distB="0" distL="114300" distR="114300" simplePos="0" relativeHeight="252808192" behindDoc="0" locked="0" layoutInCell="1" allowOverlap="1" wp14:anchorId="068AE3A0" wp14:editId="194B34DD">
            <wp:simplePos x="0" y="0"/>
            <wp:positionH relativeFrom="margin">
              <wp:align>right</wp:align>
            </wp:positionH>
            <wp:positionV relativeFrom="paragraph">
              <wp:posOffset>341630</wp:posOffset>
            </wp:positionV>
            <wp:extent cx="361315" cy="361315"/>
            <wp:effectExtent l="0" t="0" r="635" b="635"/>
            <wp:wrapSquare wrapText="bothSides"/>
            <wp:docPr id="1608693025" name="Picture 160869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53CAEE5C" w14:textId="77777777" w:rsidR="0042208F" w:rsidRPr="006B1C71" w:rsidRDefault="0042208F" w:rsidP="0042208F">
      <w:pPr>
        <w:spacing w:line="360" w:lineRule="auto"/>
        <w:rPr>
          <w:rtl/>
        </w:rPr>
      </w:pPr>
      <w:r>
        <w:rPr>
          <w:color w:val="168489"/>
          <w:rtl/>
        </w:rPr>
        <w:t>المدّة الزمنية:</w:t>
      </w:r>
      <w:r>
        <w:rPr>
          <w:rtl/>
        </w:rPr>
        <w:t xml:space="preserve"> </w:t>
      </w:r>
      <w:r>
        <w:t>15</w:t>
      </w:r>
      <w:r>
        <w:rPr>
          <w:rtl/>
        </w:rPr>
        <w:t xml:space="preserve"> </w:t>
      </w:r>
      <w:r>
        <w:rPr>
          <w:rFonts w:hint="cs"/>
          <w:rtl/>
        </w:rPr>
        <w:t>دقيقة</w:t>
      </w:r>
      <w:r>
        <w:rPr>
          <w:rtl/>
        </w:rPr>
        <w:t>.</w:t>
      </w:r>
    </w:p>
    <w:p w14:paraId="2B272DDE" w14:textId="77777777" w:rsidR="0042208F" w:rsidRDefault="0042208F" w:rsidP="0042208F">
      <w:pPr>
        <w:rPr>
          <w:color w:val="168489"/>
        </w:rPr>
      </w:pPr>
      <w:r>
        <w:rPr>
          <w:noProof/>
        </w:rPr>
        <w:drawing>
          <wp:anchor distT="0" distB="0" distL="114300" distR="114300" simplePos="0" relativeHeight="252807168" behindDoc="0" locked="0" layoutInCell="1" allowOverlap="1" wp14:anchorId="7537BD8D" wp14:editId="766FBE0F">
            <wp:simplePos x="0" y="0"/>
            <wp:positionH relativeFrom="margin">
              <wp:align>right</wp:align>
            </wp:positionH>
            <wp:positionV relativeFrom="paragraph">
              <wp:posOffset>106680</wp:posOffset>
            </wp:positionV>
            <wp:extent cx="439420" cy="439420"/>
            <wp:effectExtent l="0" t="0" r="0" b="0"/>
            <wp:wrapSquare wrapText="bothSides"/>
            <wp:docPr id="619261002" name="Picture 619261002"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176D73" w14:textId="77777777" w:rsidR="0042208F" w:rsidRPr="004A69A2" w:rsidRDefault="0042208F" w:rsidP="0042208F">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788E77A4" w14:textId="77777777" w:rsidR="0042208F" w:rsidRPr="001B17CB" w:rsidRDefault="0042208F" w:rsidP="0042208F">
      <w:pPr>
        <w:rPr>
          <w:rtl/>
        </w:rPr>
      </w:pPr>
      <w:r w:rsidRPr="001B17CB">
        <w:rPr>
          <w:rtl/>
        </w:rPr>
        <w:t>- البداية: تحديد الاحتياج الفعلي للفئة المستهدفة، ثم تشكيل فريق العمل وتوزيع المهام.</w:t>
      </w:r>
    </w:p>
    <w:p w14:paraId="0C90B742" w14:textId="77777777" w:rsidR="0042208F" w:rsidRPr="001B17CB" w:rsidRDefault="0042208F" w:rsidP="0042208F">
      <w:pPr>
        <w:rPr>
          <w:rtl/>
        </w:rPr>
      </w:pPr>
      <w:r w:rsidRPr="001B17CB">
        <w:rPr>
          <w:rtl/>
        </w:rPr>
        <w:t>- البداية: إجراء مسح ميداني لتحديد الفجوة الخدمية التي يمكن أن يعالجها المشروع.</w:t>
      </w:r>
    </w:p>
    <w:p w14:paraId="26D30903" w14:textId="77777777" w:rsidR="0042208F" w:rsidRPr="001B17CB" w:rsidRDefault="0042208F" w:rsidP="0042208F">
      <w:pPr>
        <w:rPr>
          <w:rtl/>
        </w:rPr>
      </w:pPr>
      <w:r w:rsidRPr="001B17CB">
        <w:rPr>
          <w:rtl/>
        </w:rPr>
        <w:t>- التحدّي: ضيق الوقت وصعوبة الوصول إلى العدد المستهدف خلال شهر واحد.</w:t>
      </w:r>
    </w:p>
    <w:p w14:paraId="090D8E1C" w14:textId="77777777" w:rsidR="0042208F" w:rsidRPr="001B17CB" w:rsidRDefault="0042208F" w:rsidP="0042208F">
      <w:pPr>
        <w:rPr>
          <w:rtl/>
        </w:rPr>
      </w:pPr>
      <w:r w:rsidRPr="001B17CB">
        <w:rPr>
          <w:rtl/>
        </w:rPr>
        <w:t>- التحدّي: جمع التمويل اللازم بشكل سريع وكافٍ لتغطية احتياجات المشروع.</w:t>
      </w:r>
    </w:p>
    <w:p w14:paraId="68118FBA" w14:textId="77777777" w:rsidR="0042208F" w:rsidRPr="001B17CB" w:rsidRDefault="0042208F" w:rsidP="0042208F">
      <w:pPr>
        <w:rPr>
          <w:rtl/>
        </w:rPr>
      </w:pPr>
      <w:r w:rsidRPr="001B17CB">
        <w:rPr>
          <w:rtl/>
        </w:rPr>
        <w:t>- التحدّي: تنسيق جهود المتطوّعين وضمان التزامهم طوال فترة المشروع.</w:t>
      </w:r>
    </w:p>
    <w:p w14:paraId="04C3BE52" w14:textId="77777777" w:rsidR="0042208F" w:rsidRPr="001B17CB" w:rsidRDefault="0042208F" w:rsidP="0042208F">
      <w:pPr>
        <w:rPr>
          <w:rtl/>
        </w:rPr>
      </w:pPr>
      <w:r w:rsidRPr="001B17CB">
        <w:rPr>
          <w:rtl/>
        </w:rPr>
        <w:t>- التحدّي: قياس أثر المشروع بشكل دقيق خلال فترة قصيرة.</w:t>
      </w:r>
    </w:p>
    <w:p w14:paraId="4A780DB6" w14:textId="77777777" w:rsidR="0042208F" w:rsidRDefault="0042208F" w:rsidP="0042208F">
      <w:pPr>
        <w:jc w:val="center"/>
        <w:rPr>
          <w:noProof/>
          <w:rtl/>
        </w:rPr>
      </w:pPr>
    </w:p>
    <w:p w14:paraId="3D08A058" w14:textId="77777777" w:rsidR="0042208F" w:rsidRDefault="0042208F" w:rsidP="0042208F">
      <w:pPr>
        <w:jc w:val="center"/>
        <w:rPr>
          <w:noProof/>
          <w:rtl/>
        </w:rPr>
      </w:pPr>
    </w:p>
    <w:p w14:paraId="5CD6A95C" w14:textId="7AB2EBAF" w:rsidR="0042208F" w:rsidRPr="0042208F" w:rsidRDefault="0042208F" w:rsidP="0042208F">
      <w:pPr>
        <w:jc w:val="center"/>
        <w:rPr>
          <w:rFonts w:ascii="Sakkal Majalla" w:hAnsi="Sakkal Majalla"/>
          <w:b/>
          <w:bCs/>
          <w:color w:val="FF0000"/>
          <w:sz w:val="32"/>
          <w:szCs w:val="32"/>
          <w:rtl/>
        </w:rPr>
      </w:pPr>
      <w:r>
        <w:rPr>
          <w:noProof/>
        </w:rPr>
        <w:drawing>
          <wp:inline distT="0" distB="0" distL="0" distR="0" wp14:anchorId="7106E786" wp14:editId="7AF27681">
            <wp:extent cx="1216025" cy="1216025"/>
            <wp:effectExtent l="0" t="0" r="0" b="0"/>
            <wp:docPr id="619261003" name="Picture 619261003"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5C21B463" w14:textId="77777777" w:rsidR="0042208F" w:rsidRDefault="0042208F" w:rsidP="0042208F">
      <w:pPr>
        <w:rPr>
          <w:rFonts w:ascii="Sakkal Majalla" w:hAnsi="Sakkal Majalla"/>
          <w:b/>
          <w:bCs/>
          <w:color w:val="FF0000"/>
          <w:sz w:val="32"/>
          <w:szCs w:val="32"/>
          <w:rtl/>
        </w:rPr>
      </w:pPr>
    </w:p>
    <w:p w14:paraId="16CA9DC6" w14:textId="77777777" w:rsidR="0042208F" w:rsidRDefault="0042208F" w:rsidP="0042208F">
      <w:pPr>
        <w:rPr>
          <w:rFonts w:ascii="Sakkal Majalla" w:hAnsi="Sakkal Majalla"/>
          <w:b/>
          <w:bCs/>
          <w:color w:val="FF0000"/>
          <w:sz w:val="32"/>
          <w:szCs w:val="32"/>
          <w:rtl/>
        </w:rPr>
      </w:pPr>
    </w:p>
    <w:p w14:paraId="651CE6F9" w14:textId="77777777" w:rsidR="0042208F" w:rsidRDefault="0042208F" w:rsidP="0042208F">
      <w:pPr>
        <w:rPr>
          <w:rFonts w:ascii="Sakkal Majalla" w:hAnsi="Sakkal Majalla"/>
          <w:b/>
          <w:bCs/>
          <w:color w:val="FF0000"/>
          <w:sz w:val="32"/>
          <w:szCs w:val="32"/>
          <w:rtl/>
        </w:rPr>
      </w:pPr>
    </w:p>
    <w:p w14:paraId="271C2C42" w14:textId="76137FDB" w:rsidR="0042208F" w:rsidRDefault="0042208F" w:rsidP="0042208F">
      <w:pPr>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2B8ECD5F" wp14:editId="2FF5A13D">
                <wp:extent cx="5731510" cy="895350"/>
                <wp:effectExtent l="0" t="0" r="21590" b="19050"/>
                <wp:docPr id="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 name="صورة 38"/>
                          <pic:cNvPicPr/>
                        </pic:nvPicPr>
                        <pic:blipFill>
                          <a:blip r:embed="rId9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 name="مجموعة 39"/>
                        <wpg:cNvGrpSpPr/>
                        <wpg:grpSpPr>
                          <a:xfrm>
                            <a:off x="0" y="0"/>
                            <a:ext cx="5731510" cy="895350"/>
                            <a:chOff x="0" y="0"/>
                            <a:chExt cx="5878196" cy="918845"/>
                          </a:xfrm>
                        </wpg:grpSpPr>
                        <wpg:grpSp>
                          <wpg:cNvPr id="11" name="مجموعة 40"/>
                          <wpg:cNvGrpSpPr/>
                          <wpg:grpSpPr>
                            <a:xfrm>
                              <a:off x="0" y="0"/>
                              <a:ext cx="5878196" cy="918845"/>
                              <a:chOff x="0" y="0"/>
                              <a:chExt cx="6240348" cy="919070"/>
                            </a:xfrm>
                          </wpg:grpSpPr>
                          <wpg:grpSp>
                            <wpg:cNvPr id="12" name="مجموعة 41"/>
                            <wpg:cNvGrpSpPr/>
                            <wpg:grpSpPr>
                              <a:xfrm>
                                <a:off x="0" y="169208"/>
                                <a:ext cx="5433072" cy="580613"/>
                                <a:chOff x="0" y="169208"/>
                                <a:chExt cx="5433072" cy="580613"/>
                              </a:xfrm>
                            </wpg:grpSpPr>
                            <wps:wsp>
                              <wps:cNvPr id="1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 name="مربع نص 41"/>
                          <wps:cNvSpPr txBox="1"/>
                          <wps:spPr>
                            <a:xfrm>
                              <a:off x="204484" y="256976"/>
                              <a:ext cx="4616071" cy="387740"/>
                            </a:xfrm>
                            <a:prstGeom prst="rect">
                              <a:avLst/>
                            </a:prstGeom>
                            <a:noFill/>
                          </wps:spPr>
                          <wps:txbx>
                            <w:txbxContent>
                              <w:p w14:paraId="307F808B" w14:textId="532B19E2" w:rsidR="0042208F" w:rsidRPr="002E38F8" w:rsidRDefault="0042208F" w:rsidP="0042208F">
                                <w:pPr>
                                  <w:rPr>
                                    <w:rFonts w:eastAsia="Calibri" w:hAnsi="Adobe Arabic" w:cs="Adobe Arabic"/>
                                    <w:b/>
                                    <w:bCs/>
                                    <w:color w:val="FFFFFF" w:themeColor="background1"/>
                                    <w:kern w:val="24"/>
                                    <w:sz w:val="36"/>
                                    <w:szCs w:val="36"/>
                                    <w:lang w:bidi="ar-EG"/>
                                  </w:rPr>
                                </w:pPr>
                                <w:r w:rsidRPr="002E38F8">
                                  <w:rPr>
                                    <w:rFonts w:eastAsia="Calibri" w:hAnsi="Adobe Arabic" w:cs="Adobe Arabic" w:hint="cs"/>
                                    <w:b/>
                                    <w:bCs/>
                                    <w:color w:val="FFFFFF" w:themeColor="background1"/>
                                    <w:kern w:val="24"/>
                                    <w:sz w:val="36"/>
                                    <w:szCs w:val="36"/>
                                    <w:rtl/>
                                    <w:lang w:bidi="ar-EG"/>
                                  </w:rPr>
                                  <w:t>مفهوم العمل التطوعي وأهميته</w:t>
                                </w:r>
                              </w:p>
                            </w:txbxContent>
                          </wps:txbx>
                          <wps:bodyPr wrap="square" rtlCol="1">
                            <a:spAutoFit/>
                          </wps:bodyPr>
                        </wps:wsp>
                      </wpg:grpSp>
                    </wpg:wgp>
                  </a:graphicData>
                </a:graphic>
              </wp:inline>
            </w:drawing>
          </mc:Choice>
          <mc:Fallback>
            <w:pict>
              <v:group w14:anchorId="2B8ECD5F" id="مجموعة 11" o:spid="_x0000_s108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Cu/1qABwAAehw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108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">
                  <v:imagedata r:id="rId91" o:title=""/>
                </v:shape>
                <v:group id="مجموعة 39" o:spid="_x0000_s10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مجموعة 40" o:spid="_x0000_s10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مجموعة 41" o:spid="_x0000_s10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شكل حر 42" o:spid="_x0000_s10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" fillcolor="#168489" stroked="f" strokeweight="1pt">
                        <v:stroke joinstyle="miter"/>
                      </v:roundrect>
                    </v:group>
                    <v:oval id="شكل بيضاوي 44" o:spid="_x0000_s10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" filled="f" strokecolor="#a5a5a5 [2092]" strokeweight="1pt">
                      <v:stroke joinstyle="miter"/>
                    </v:oval>
                  </v:group>
                  <v:shape id="مربع نص 41" o:spid="_x0000_s1094"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307F808B" w14:textId="532B19E2" w:rsidR="0042208F" w:rsidRPr="002E38F8" w:rsidRDefault="0042208F" w:rsidP="0042208F">
                          <w:pPr>
                            <w:rPr>
                              <w:rFonts w:eastAsia="Calibri" w:hAnsi="Adobe Arabic" w:cs="Adobe Arabic"/>
                              <w:b/>
                              <w:bCs/>
                              <w:color w:val="FFFFFF" w:themeColor="background1"/>
                              <w:kern w:val="24"/>
                              <w:sz w:val="36"/>
                              <w:szCs w:val="36"/>
                              <w:lang w:bidi="ar-EG"/>
                            </w:rPr>
                          </w:pPr>
                          <w:r w:rsidRPr="002E38F8">
                            <w:rPr>
                              <w:rFonts w:eastAsia="Calibri" w:hAnsi="Adobe Arabic" w:cs="Adobe Arabic" w:hint="cs"/>
                              <w:b/>
                              <w:bCs/>
                              <w:color w:val="FFFFFF" w:themeColor="background1"/>
                              <w:kern w:val="24"/>
                              <w:sz w:val="36"/>
                              <w:szCs w:val="36"/>
                              <w:rtl/>
                              <w:lang w:bidi="ar-EG"/>
                            </w:rPr>
                            <w:t>مفهوم العمل التطوعي وأهميته</w:t>
                          </w:r>
                        </w:p>
                      </w:txbxContent>
                    </v:textbox>
                  </v:shape>
                </v:group>
                <w10:anchorlock/>
              </v:group>
            </w:pict>
          </mc:Fallback>
        </mc:AlternateContent>
      </w:r>
    </w:p>
    <w:p w14:paraId="23F58831" w14:textId="19C9E964" w:rsidR="0042208F" w:rsidRPr="0042208F" w:rsidRDefault="0042208F" w:rsidP="0042208F">
      <w:pPr>
        <w:pStyle w:val="ad"/>
        <w:rPr>
          <w:b w:val="0"/>
          <w:bCs/>
          <w:color w:val="168489"/>
          <w:rtl/>
        </w:rPr>
      </w:pPr>
      <w:r w:rsidRPr="00E42DAD">
        <w:rPr>
          <w:noProof/>
          <w:color w:val="1E3D6A"/>
        </w:rPr>
        <mc:AlternateContent>
          <mc:Choice Requires="wpg">
            <w:drawing>
              <wp:anchor distT="0" distB="0" distL="114300" distR="114300" simplePos="0" relativeHeight="252817408" behindDoc="0" locked="0" layoutInCell="1" allowOverlap="1" wp14:anchorId="720B5E9E" wp14:editId="1EDE0139">
                <wp:simplePos x="0" y="0"/>
                <wp:positionH relativeFrom="column">
                  <wp:posOffset>4944110</wp:posOffset>
                </wp:positionH>
                <wp:positionV relativeFrom="paragraph">
                  <wp:posOffset>-3175</wp:posOffset>
                </wp:positionV>
                <wp:extent cx="784860" cy="638175"/>
                <wp:effectExtent l="0" t="0" r="0" b="28575"/>
                <wp:wrapSquare wrapText="bothSides"/>
                <wp:docPr id="1608696513"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1608696514" name="Picture 1608696514" descr="Problem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6515" name="Rectangle: Rounded Corners 160869651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B08406F" id="Group 29" o:spid="_x0000_s1026" style="position:absolute;margin-left:389.3pt;margin-top:-.25pt;width:61.8pt;height:50.25pt;z-index:25281740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">
                <v:shape id="Picture 1608696514"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">
                  <v:imagedata r:id="rId92" o:title="Problem "/>
                </v:shape>
                <v:roundrect id="Rectangle: Rounded Corners 160869651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" fillcolor="#168489" strokecolor="#168489" strokeweight="1pt">
                  <v:stroke joinstyle="miter"/>
                </v:roundrect>
                <w10:wrap type="square"/>
              </v:group>
            </w:pict>
          </mc:Fallback>
        </mc:AlternateContent>
      </w:r>
      <w:r>
        <w:rPr>
          <w:noProof/>
        </w:rPr>
        <w:drawing>
          <wp:anchor distT="0" distB="0" distL="114300" distR="114300" simplePos="0" relativeHeight="252813312" behindDoc="0" locked="0" layoutInCell="1" allowOverlap="1" wp14:anchorId="670B64F2" wp14:editId="5F65D2D2">
            <wp:simplePos x="0" y="0"/>
            <wp:positionH relativeFrom="margin">
              <wp:align>left</wp:align>
            </wp:positionH>
            <wp:positionV relativeFrom="paragraph">
              <wp:posOffset>326434</wp:posOffset>
            </wp:positionV>
            <wp:extent cx="1223010" cy="1223010"/>
            <wp:effectExtent l="0" t="0" r="0" b="0"/>
            <wp:wrapSquare wrapText="bothSides"/>
            <wp:docPr id="1087" name="Picture 1087" descr="Working at ho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orking at home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Pr="0042208F">
        <w:rPr>
          <w:b w:val="0"/>
          <w:bCs/>
          <w:color w:val="168489"/>
          <w:rtl/>
        </w:rPr>
        <w:t>تعريف العمل التطوّعي:</w:t>
      </w:r>
      <w:r w:rsidRPr="0042208F">
        <w:t xml:space="preserve"> </w:t>
      </w:r>
    </w:p>
    <w:p w14:paraId="1D76875C" w14:textId="78632535" w:rsidR="0042208F" w:rsidRDefault="00976AF6" w:rsidP="0042208F">
      <w:pPr>
        <w:rPr>
          <w:rtl/>
        </w:rPr>
      </w:pPr>
      <w:hyperlink r:id="rId94" w:history="1">
        <w:r w:rsidR="0042208F" w:rsidRPr="00976AF6">
          <w:rPr>
            <w:rStyle w:val="Hyperlink"/>
            <w:rtl/>
          </w:rPr>
          <w:t>العمل التطوّعي</w:t>
        </w:r>
      </w:hyperlink>
      <w:r w:rsidR="0042208F" w:rsidRPr="001B17CB">
        <w:rPr>
          <w:rtl/>
        </w:rPr>
        <w:t xml:space="preserve"> هو جهد إنساني يبذله الفرد أو مجموعة من الأفراد بدافع ذاتي دون انتظار مقابل مادي، بهدف خدمة المجتمع وتحقيق منفعة عامة. </w:t>
      </w:r>
    </w:p>
    <w:p w14:paraId="673399CE" w14:textId="77777777" w:rsidR="0042208F" w:rsidRPr="001B17CB" w:rsidRDefault="0042208F" w:rsidP="00976AF6">
      <w:pPr>
        <w:jc w:val="lowKashida"/>
        <w:rPr>
          <w:rtl/>
        </w:rPr>
      </w:pPr>
      <w:r w:rsidRPr="001B17CB">
        <w:rPr>
          <w:rtl/>
        </w:rPr>
        <w:t>وقد عرّفته الأمم المتحدة بأنه: "العمل غير مدفوع الأجر وغير المهني الذي يقوم به الأفراد من أجل مساعدة الآخرين".</w:t>
      </w:r>
    </w:p>
    <w:p w14:paraId="41A05551" w14:textId="77777777" w:rsidR="0042208F" w:rsidRPr="0042208F" w:rsidRDefault="0042208F" w:rsidP="0042208F">
      <w:pPr>
        <w:pStyle w:val="ad"/>
        <w:rPr>
          <w:b w:val="0"/>
          <w:bCs/>
          <w:color w:val="168489"/>
          <w:rtl/>
        </w:rPr>
      </w:pPr>
      <w:r w:rsidRPr="0042208F">
        <w:rPr>
          <w:b w:val="0"/>
          <w:bCs/>
          <w:color w:val="168489"/>
          <w:rtl/>
        </w:rPr>
        <w:t>أهمية العمل التطوّعي:</w:t>
      </w:r>
    </w:p>
    <w:p w14:paraId="3EF5EA54" w14:textId="2D33F86F" w:rsidR="0042208F" w:rsidRPr="001B17CB" w:rsidRDefault="0042208F" w:rsidP="0042208F">
      <w:pPr>
        <w:rPr>
          <w:rtl/>
        </w:rPr>
      </w:pPr>
      <w:r>
        <w:rPr>
          <w:noProof/>
        </w:rPr>
        <w:drawing>
          <wp:anchor distT="0" distB="0" distL="114300" distR="114300" simplePos="0" relativeHeight="252814336" behindDoc="0" locked="0" layoutInCell="1" allowOverlap="1" wp14:anchorId="778F3064" wp14:editId="3DCE8301">
            <wp:simplePos x="0" y="0"/>
            <wp:positionH relativeFrom="margin">
              <wp:align>left</wp:align>
            </wp:positionH>
            <wp:positionV relativeFrom="paragraph">
              <wp:posOffset>532071</wp:posOffset>
            </wp:positionV>
            <wp:extent cx="1223010" cy="1223010"/>
            <wp:effectExtent l="0" t="0" r="0" b="0"/>
            <wp:wrapSquare wrapText="bothSides"/>
            <wp:docPr id="1608696512" name="Picture 1608696512" descr="Volunte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olunteer "/>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Pr="0042208F">
        <w:rPr>
          <w:color w:val="168489"/>
          <w:rtl/>
        </w:rPr>
        <w:t xml:space="preserve">1. على المستوى الفردي: </w:t>
      </w:r>
      <w:r w:rsidRPr="001B17CB">
        <w:rPr>
          <w:rtl/>
        </w:rPr>
        <w:t>يعزّز الثقة بالنفس، وينمّي المهارات الشخصية والمهنية، ويعمق الشعور بالمسؤولية الاجتماعية.</w:t>
      </w:r>
      <w:r w:rsidRPr="0042208F">
        <w:t xml:space="preserve"> </w:t>
      </w:r>
    </w:p>
    <w:p w14:paraId="7B2B738D" w14:textId="77777777" w:rsidR="0042208F" w:rsidRPr="001B17CB" w:rsidRDefault="0042208F" w:rsidP="0042208F">
      <w:pPr>
        <w:rPr>
          <w:rtl/>
        </w:rPr>
      </w:pPr>
      <w:r w:rsidRPr="0042208F">
        <w:rPr>
          <w:color w:val="168489"/>
          <w:rtl/>
        </w:rPr>
        <w:t>2. على المستوى المجتمعي:</w:t>
      </w:r>
      <w:r w:rsidRPr="001B17CB">
        <w:rPr>
          <w:rtl/>
        </w:rPr>
        <w:t xml:space="preserve"> يساهم في سدّ الفجوات الخدمية، ويعزّز التكافل الاجتماعي، ويساعد على بناء مجتمع متماسك.</w:t>
      </w:r>
    </w:p>
    <w:p w14:paraId="4CFCDCA9" w14:textId="77777777" w:rsidR="0042208F" w:rsidRPr="001B17CB" w:rsidRDefault="0042208F" w:rsidP="0042208F">
      <w:pPr>
        <w:rPr>
          <w:rtl/>
        </w:rPr>
      </w:pPr>
      <w:r w:rsidRPr="0042208F">
        <w:rPr>
          <w:color w:val="168489"/>
          <w:rtl/>
        </w:rPr>
        <w:t>3. على المستوى الاقتصادي:</w:t>
      </w:r>
      <w:r w:rsidRPr="001B17CB">
        <w:rPr>
          <w:rtl/>
        </w:rPr>
        <w:t xml:space="preserve"> يوفّر خدمات بتكلفة أقل، ويخفّف العبء عن المؤسسات الحكومية.</w:t>
      </w:r>
    </w:p>
    <w:p w14:paraId="1BAA23BA" w14:textId="77777777" w:rsidR="0042208F" w:rsidRPr="001B17CB" w:rsidRDefault="0042208F" w:rsidP="0042208F">
      <w:pPr>
        <w:rPr>
          <w:rtl/>
        </w:rPr>
      </w:pPr>
      <w:r w:rsidRPr="001B17CB">
        <w:rPr>
          <w:rtl/>
        </w:rPr>
        <w:t>وتشير الإحصائيات إلى أن الدول التي ترتفع فيها نسبة المشاركة في العمل التطوّعي تتمتع بمستويات أعلى من الرفاهية الاجتماعية. ففي دراسة أجرتها منظمة العمل الدولية عام 2021، تبيّن أن قيمة العمل التطوّعي عالمياً تقدّر بنحو 2.4% من الناتج المحلي الإجمالي العالمي.</w:t>
      </w:r>
    </w:p>
    <w:p w14:paraId="6929525C" w14:textId="058E31C0" w:rsidR="0042208F" w:rsidRPr="0042208F" w:rsidRDefault="0042208F" w:rsidP="0042208F">
      <w:pPr>
        <w:pStyle w:val="ad"/>
        <w:rPr>
          <w:b w:val="0"/>
          <w:bCs/>
          <w:color w:val="168489"/>
          <w:rtl/>
        </w:rPr>
      </w:pPr>
      <w:r>
        <w:rPr>
          <w:noProof/>
        </w:rPr>
        <w:drawing>
          <wp:anchor distT="0" distB="0" distL="114300" distR="114300" simplePos="0" relativeHeight="252818432" behindDoc="0" locked="0" layoutInCell="1" allowOverlap="1" wp14:anchorId="00619B3D" wp14:editId="3B1741F5">
            <wp:simplePos x="0" y="0"/>
            <wp:positionH relativeFrom="margin">
              <wp:align>left</wp:align>
            </wp:positionH>
            <wp:positionV relativeFrom="paragraph">
              <wp:posOffset>275177</wp:posOffset>
            </wp:positionV>
            <wp:extent cx="1223010" cy="1223010"/>
            <wp:effectExtent l="0" t="0" r="0" b="0"/>
            <wp:wrapSquare wrapText="bothSides"/>
            <wp:docPr id="1608696516" name="Picture 1608696516" descr="Wo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ork "/>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Pr="00E42DAD">
        <w:rPr>
          <w:noProof/>
        </w:rPr>
        <mc:AlternateContent>
          <mc:Choice Requires="wpg">
            <w:drawing>
              <wp:anchor distT="0" distB="0" distL="114300" distR="114300" simplePos="0" relativeHeight="252816384" behindDoc="0" locked="0" layoutInCell="1" allowOverlap="1" wp14:anchorId="4D0466A1" wp14:editId="69D69FAD">
                <wp:simplePos x="0" y="0"/>
                <wp:positionH relativeFrom="column">
                  <wp:posOffset>4995545</wp:posOffset>
                </wp:positionH>
                <wp:positionV relativeFrom="paragraph">
                  <wp:posOffset>10765</wp:posOffset>
                </wp:positionV>
                <wp:extent cx="735965" cy="661670"/>
                <wp:effectExtent l="0" t="0" r="6985" b="5080"/>
                <wp:wrapSquare wrapText="bothSides"/>
                <wp:docPr id="160869795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7956" name="Picture 1608697956"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7957" name="Rectangle: Rounded Corners 160869795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A24A631" id="Group 20" o:spid="_x0000_s1026" style="position:absolute;margin-left:393.35pt;margin-top:.85pt;width:57.95pt;height:52.1pt;z-index:25281638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oua2U98AAAAJAQAADwAAAGRycy9kb3ducmV2&#10;LnhtbEyPQWvCQBCF74X+h2WE3uomFqPGbESk7UkK1ULpbc2OSTA7G7JrEv99p6d6Gh7f48172Wa0&#10;jeix87UjBfE0AoFUOFNTqeDr+Pa8BOGDJqMbR6jghh42+eNDplPjBvrE/hBKwSHkU62gCqFNpfRF&#10;hVb7qWuRmJ1dZ3Vg2ZXSdHrgcNvIWRQl0uqa+EOlW9xVWFwOV6vgfdDD9iV+7feX8+72c5x/fO9j&#10;VOppMm7XIAKO4d8Mf/W5OuTc6eSuZLxoFCyWyYKtDPgwX0WzBMSJdTRfgcwzeb8g/w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">
                <v:shape id="Picture 160869795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">
                  <v:imagedata r:id="rId97" o:title="Reference "/>
                </v:shape>
                <v:roundrect id="Rectangle: Rounded Corners 160869795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" fillcolor="#168489" strokecolor="#168489" strokeweight="1pt">
                  <v:stroke joinstyle="miter"/>
                </v:roundrect>
                <w10:wrap type="square"/>
              </v:group>
            </w:pict>
          </mc:Fallback>
        </mc:AlternateContent>
      </w:r>
      <w:r w:rsidRPr="0042208F">
        <w:rPr>
          <w:b w:val="0"/>
          <w:bCs/>
          <w:color w:val="168489"/>
          <w:rtl/>
        </w:rPr>
        <w:t>مثال عملي:</w:t>
      </w:r>
      <w:r w:rsidRPr="0042208F">
        <w:t xml:space="preserve"> </w:t>
      </w:r>
    </w:p>
    <w:p w14:paraId="714991AC" w14:textId="73CBD030" w:rsidR="0042208F" w:rsidRPr="001B17CB" w:rsidRDefault="0042208F" w:rsidP="0042208F">
      <w:pPr>
        <w:rPr>
          <w:rtl/>
        </w:rPr>
      </w:pPr>
      <w:r w:rsidRPr="001B17CB">
        <w:rPr>
          <w:rtl/>
        </w:rPr>
        <w:t>مبادرة "</w:t>
      </w:r>
      <w:hyperlink r:id="rId98" w:history="1">
        <w:r w:rsidRPr="00976AF6">
          <w:rPr>
            <w:rStyle w:val="Hyperlink"/>
            <w:rtl/>
          </w:rPr>
          <w:t>بنك الطعام</w:t>
        </w:r>
      </w:hyperlink>
      <w:r w:rsidRPr="001B17CB">
        <w:rPr>
          <w:rtl/>
        </w:rPr>
        <w:t>" التي بدأت كفكرة تطوّعية بسيطة في مصر عام 2006، استطاعت خلال 15 عاماً أن تصل إلى أكثر من 40 مليون مستفيد، وأصبحت نموذجاً يُحتذى به في العديد من الدول العربية.</w:t>
      </w:r>
    </w:p>
    <w:p w14:paraId="2E667629" w14:textId="2624FDEE" w:rsidR="0042208F" w:rsidRDefault="0042208F" w:rsidP="0042208F">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742E60A2" wp14:editId="591C5BAB">
                <wp:extent cx="5731510" cy="895350"/>
                <wp:effectExtent l="0" t="0" r="21590" b="19050"/>
                <wp:docPr id="1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 name="صورة 38"/>
                          <pic:cNvPicPr/>
                        </pic:nvPicPr>
                        <pic:blipFill>
                          <a:blip r:embed="rId9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 name="مجموعة 39"/>
                        <wpg:cNvGrpSpPr/>
                        <wpg:grpSpPr>
                          <a:xfrm>
                            <a:off x="0" y="0"/>
                            <a:ext cx="5731510" cy="895350"/>
                            <a:chOff x="0" y="0"/>
                            <a:chExt cx="5878196" cy="918845"/>
                          </a:xfrm>
                        </wpg:grpSpPr>
                        <wpg:grpSp>
                          <wpg:cNvPr id="23" name="مجموعة 40"/>
                          <wpg:cNvGrpSpPr/>
                          <wpg:grpSpPr>
                            <a:xfrm>
                              <a:off x="0" y="0"/>
                              <a:ext cx="5878196" cy="918845"/>
                              <a:chOff x="0" y="0"/>
                              <a:chExt cx="6240348" cy="919070"/>
                            </a:xfrm>
                          </wpg:grpSpPr>
                          <wpg:grpSp>
                            <wpg:cNvPr id="24" name="مجموعة 41"/>
                            <wpg:cNvGrpSpPr/>
                            <wpg:grpSpPr>
                              <a:xfrm>
                                <a:off x="0" y="169208"/>
                                <a:ext cx="5433072" cy="580613"/>
                                <a:chOff x="0" y="169208"/>
                                <a:chExt cx="5433072" cy="580613"/>
                              </a:xfrm>
                            </wpg:grpSpPr>
                            <wps:wsp>
                              <wps:cNvPr id="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 name="مربع نص 41"/>
                          <wps:cNvSpPr txBox="1"/>
                          <wps:spPr>
                            <a:xfrm>
                              <a:off x="204484" y="256976"/>
                              <a:ext cx="4616071" cy="387740"/>
                            </a:xfrm>
                            <a:prstGeom prst="rect">
                              <a:avLst/>
                            </a:prstGeom>
                            <a:noFill/>
                          </wps:spPr>
                          <wps:txbx>
                            <w:txbxContent>
                              <w:p w14:paraId="64A4ED00" w14:textId="51A63315"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hint="cs"/>
                                    <w:b/>
                                    <w:bCs/>
                                    <w:color w:val="FFFFFF"/>
                                    <w:kern w:val="24"/>
                                    <w:sz w:val="36"/>
                                    <w:szCs w:val="36"/>
                                    <w:rtl/>
                                    <w:lang w:bidi="ar-EG"/>
                                  </w:rPr>
                                  <w:t xml:space="preserve">تصنيفات </w:t>
                                </w:r>
                                <w:r w:rsidRPr="0042208F">
                                  <w:rPr>
                                    <w:rFonts w:eastAsia="Calibri" w:hAnsi="Adobe Arabic" w:cs="Adobe Arabic"/>
                                    <w:b/>
                                    <w:bCs/>
                                    <w:color w:val="FFFFFF"/>
                                    <w:kern w:val="24"/>
                                    <w:sz w:val="36"/>
                                    <w:szCs w:val="36"/>
                                    <w:rtl/>
                                    <w:lang w:bidi="ar-EG"/>
                                  </w:rPr>
                                  <w:t>المشاريع التطوعية، وأثرها المجتمعي</w:t>
                                </w:r>
                              </w:p>
                            </w:txbxContent>
                          </wps:txbx>
                          <wps:bodyPr wrap="square" rtlCol="1">
                            <a:spAutoFit/>
                          </wps:bodyPr>
                        </wps:wsp>
                      </wpg:grpSp>
                    </wpg:wgp>
                  </a:graphicData>
                </a:graphic>
              </wp:inline>
            </w:drawing>
          </mc:Choice>
          <mc:Fallback>
            <w:pict>
              <v:group w14:anchorId="742E60A2" id="_x0000_s109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">
                <v:shape id="صورة 38" o:spid="_x0000_s109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">
                  <v:imagedata r:id="rId91" o:title=""/>
                </v:shape>
                <v:group id="مجموعة 39" o:spid="_x0000_s10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مجموعة 40" o:spid="_x0000_s10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مجموعة 41" o:spid="_x0000_s10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شكل حر 42" o:spid="_x0000_s11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" fillcolor="#168489" stroked="f" strokeweight="1pt">
                        <v:stroke joinstyle="miter"/>
                      </v:roundrect>
                    </v:group>
                    <v:oval id="شكل بيضاوي 44" o:spid="_x0000_s11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" filled="f" strokecolor="#a5a5a5 [2092]" strokeweight="1pt">
                      <v:stroke joinstyle="miter"/>
                    </v:oval>
                  </v:group>
                  <v:shape id="مربع نص 41" o:spid="_x0000_s1103"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64A4ED00" w14:textId="51A63315"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hint="cs"/>
                              <w:b/>
                              <w:bCs/>
                              <w:color w:val="FFFFFF"/>
                              <w:kern w:val="24"/>
                              <w:sz w:val="36"/>
                              <w:szCs w:val="36"/>
                              <w:rtl/>
                              <w:lang w:bidi="ar-EG"/>
                            </w:rPr>
                            <w:t xml:space="preserve">تصنيفات </w:t>
                          </w:r>
                          <w:r w:rsidRPr="0042208F">
                            <w:rPr>
                              <w:rFonts w:eastAsia="Calibri" w:hAnsi="Adobe Arabic" w:cs="Adobe Arabic"/>
                              <w:b/>
                              <w:bCs/>
                              <w:color w:val="FFFFFF"/>
                              <w:kern w:val="24"/>
                              <w:sz w:val="36"/>
                              <w:szCs w:val="36"/>
                              <w:rtl/>
                              <w:lang w:bidi="ar-EG"/>
                            </w:rPr>
                            <w:t>المشاريع التطوعية، وأثرها المجتمعي</w:t>
                          </w:r>
                        </w:p>
                      </w:txbxContent>
                    </v:textbox>
                  </v:shape>
                </v:group>
                <w10:anchorlock/>
              </v:group>
            </w:pict>
          </mc:Fallback>
        </mc:AlternateContent>
      </w:r>
    </w:p>
    <w:p w14:paraId="5F11F874" w14:textId="6BA50BC4" w:rsidR="0042208F" w:rsidRDefault="0042208F" w:rsidP="0042208F">
      <w:r w:rsidRPr="001B17CB">
        <w:rPr>
          <w:rtl/>
        </w:rPr>
        <w:t xml:space="preserve">تتنوّع </w:t>
      </w:r>
      <w:hyperlink r:id="rId99" w:history="1">
        <w:r w:rsidRPr="00976AF6">
          <w:rPr>
            <w:rStyle w:val="Hyperlink"/>
            <w:rtl/>
          </w:rPr>
          <w:t>المشاريع التطوّعية</w:t>
        </w:r>
      </w:hyperlink>
      <w:r w:rsidRPr="001B17CB">
        <w:rPr>
          <w:rtl/>
        </w:rPr>
        <w:t xml:space="preserve"> بتنوّع المجالات والاحتياجات، ويمكن تصنيفها كالتالي:</w:t>
      </w:r>
    </w:p>
    <w:p w14:paraId="47D3F690" w14:textId="5661BB29" w:rsidR="0042208F" w:rsidRPr="0042208F" w:rsidRDefault="0042208F" w:rsidP="0042208F">
      <w:pPr>
        <w:rPr>
          <w:b/>
          <w:bCs/>
          <w:rtl/>
        </w:rPr>
      </w:pPr>
      <w:r w:rsidRPr="0042208F">
        <w:rPr>
          <w:b/>
          <w:bCs/>
          <w:noProof/>
        </w:rPr>
        <mc:AlternateContent>
          <mc:Choice Requires="wpg">
            <w:drawing>
              <wp:inline distT="0" distB="0" distL="0" distR="0" wp14:anchorId="7E55FEBD" wp14:editId="1739339B">
                <wp:extent cx="5522972" cy="2631417"/>
                <wp:effectExtent l="19050" t="19050" r="20955" b="0"/>
                <wp:docPr id="1608696517" name="Group 6"/>
                <wp:cNvGraphicFramePr/>
                <a:graphic xmlns:a="http://schemas.openxmlformats.org/drawingml/2006/main">
                  <a:graphicData uri="http://schemas.microsoft.com/office/word/2010/wordprocessingGroup">
                    <wpg:wgp>
                      <wpg:cNvGrpSpPr/>
                      <wpg:grpSpPr>
                        <a:xfrm>
                          <a:off x="0" y="0"/>
                          <a:ext cx="5522972" cy="2631417"/>
                          <a:chOff x="0" y="0"/>
                          <a:chExt cx="5522972" cy="2631417"/>
                        </a:xfrm>
                      </wpg:grpSpPr>
                      <wpg:grpSp>
                        <wpg:cNvPr id="1608696518" name="Group 1608696518"/>
                        <wpg:cNvGrpSpPr/>
                        <wpg:grpSpPr>
                          <a:xfrm>
                            <a:off x="0" y="0"/>
                            <a:ext cx="5522972" cy="2631417"/>
                            <a:chOff x="0" y="0"/>
                            <a:chExt cx="5522972" cy="2631417"/>
                          </a:xfrm>
                        </wpg:grpSpPr>
                        <wpg:grpSp>
                          <wpg:cNvPr id="1608696519" name="Group 1608696519"/>
                          <wpg:cNvGrpSpPr/>
                          <wpg:grpSpPr>
                            <a:xfrm>
                              <a:off x="0" y="0"/>
                              <a:ext cx="1582258" cy="2631417"/>
                              <a:chOff x="0" y="0"/>
                              <a:chExt cx="1582258" cy="2631417"/>
                            </a:xfrm>
                          </wpg:grpSpPr>
                          <wps:wsp>
                            <wps:cNvPr id="1608696520" name="Rectangle: Rounded Corners 1608696520"/>
                            <wps:cNvSpPr/>
                            <wps:spPr>
                              <a:xfrm>
                                <a:off x="1" y="888557"/>
                                <a:ext cx="1582257" cy="174286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6521" name="Oval 1608696521"/>
                            <wps:cNvSpPr/>
                            <wps:spPr>
                              <a:xfrm>
                                <a:off x="0" y="0"/>
                                <a:ext cx="1569774" cy="1569774"/>
                              </a:xfrm>
                              <a:prstGeom prst="ellipse">
                                <a:avLst/>
                              </a:prstGeom>
                              <a:solidFill>
                                <a:srgbClr val="168489"/>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608696522" name="Group 1608696522"/>
                          <wpg:cNvGrpSpPr/>
                          <wpg:grpSpPr>
                            <a:xfrm>
                              <a:off x="1970357" y="0"/>
                              <a:ext cx="1582258" cy="2631417"/>
                              <a:chOff x="1970357" y="0"/>
                              <a:chExt cx="1582258" cy="2631417"/>
                            </a:xfrm>
                          </wpg:grpSpPr>
                          <wps:wsp>
                            <wps:cNvPr id="1608696523" name="Rectangle: Rounded Corners 1608696523"/>
                            <wps:cNvSpPr/>
                            <wps:spPr>
                              <a:xfrm>
                                <a:off x="1970358" y="888557"/>
                                <a:ext cx="1582257" cy="1742860"/>
                              </a:xfrm>
                              <a:prstGeom prst="roundRect">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6524" name="Oval 1608696524"/>
                            <wps:cNvSpPr/>
                            <wps:spPr>
                              <a:xfrm>
                                <a:off x="1970357" y="0"/>
                                <a:ext cx="1569774" cy="1569774"/>
                              </a:xfrm>
                              <a:prstGeom prst="ellipse">
                                <a:avLst/>
                              </a:prstGeom>
                              <a:solidFill>
                                <a:srgbClr val="2E75B6"/>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608696525" name="Group 1608696525"/>
                          <wpg:cNvGrpSpPr/>
                          <wpg:grpSpPr>
                            <a:xfrm>
                              <a:off x="3940714" y="0"/>
                              <a:ext cx="1582258" cy="2631417"/>
                              <a:chOff x="3940714" y="0"/>
                              <a:chExt cx="1582258" cy="2631417"/>
                            </a:xfrm>
                          </wpg:grpSpPr>
                          <wps:wsp>
                            <wps:cNvPr id="1608696526" name="Rectangle: Rounded Corners 1608696526"/>
                            <wps:cNvSpPr/>
                            <wps:spPr>
                              <a:xfrm>
                                <a:off x="3940715" y="888557"/>
                                <a:ext cx="1582257" cy="1742860"/>
                              </a:xfrm>
                              <a:prstGeom prst="round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6527" name="Oval 1608696527"/>
                            <wps:cNvSpPr/>
                            <wps:spPr>
                              <a:xfrm>
                                <a:off x="3940714" y="0"/>
                                <a:ext cx="1569774" cy="1569774"/>
                              </a:xfrm>
                              <a:prstGeom prst="ellipse">
                                <a:avLst/>
                              </a:prstGeom>
                              <a:solidFill>
                                <a:srgbClr val="FFD366"/>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608696528" name="مربع نص 166"/>
                          <wps:cNvSpPr txBox="1"/>
                          <wps:spPr>
                            <a:xfrm>
                              <a:off x="193876" y="1908856"/>
                              <a:ext cx="1194506" cy="630598"/>
                            </a:xfrm>
                            <a:prstGeom prst="rect">
                              <a:avLst/>
                            </a:prstGeom>
                          </wps:spPr>
                          <wps:txbx>
                            <w:txbxContent>
                              <w:p w14:paraId="440BD00D" w14:textId="77777777" w:rsidR="0042208F" w:rsidRDefault="0042208F" w:rsidP="0042208F">
                                <w:pPr>
                                  <w:bidi w:val="0"/>
                                  <w:jc w:val="center"/>
                                  <w:rPr>
                                    <w:rFonts w:hAnsi="Adobe Arabic" w:cs="Adobe Arabic"/>
                                    <w:b/>
                                    <w:bCs/>
                                    <w:color w:val="FFFFFF"/>
                                    <w:kern w:val="24"/>
                                    <w:sz w:val="36"/>
                                    <w:szCs w:val="36"/>
                                    <w:lang w:bidi="ar-EG"/>
                                  </w:rPr>
                                </w:pPr>
                                <w:r>
                                  <w:rPr>
                                    <w:rFonts w:hAnsi="Adobe Arabic" w:cs="Adobe Arabic"/>
                                    <w:b/>
                                    <w:bCs/>
                                    <w:color w:val="FFFFFF"/>
                                    <w:kern w:val="24"/>
                                    <w:sz w:val="36"/>
                                    <w:szCs w:val="36"/>
                                    <w:rtl/>
                                    <w:lang w:bidi="ar-EG"/>
                                  </w:rPr>
                                  <w:t>من حيث النطاق</w:t>
                                </w:r>
                              </w:p>
                            </w:txbxContent>
                          </wps:txbx>
                          <wps:bodyPr wrap="square" rtlCol="1">
                            <a:noAutofit/>
                          </wps:bodyPr>
                        </wps:wsp>
                        <wps:wsp>
                          <wps:cNvPr id="1608696529" name="مربع نص 166"/>
                          <wps:cNvSpPr txBox="1"/>
                          <wps:spPr>
                            <a:xfrm>
                              <a:off x="2164233" y="1861971"/>
                              <a:ext cx="1194506" cy="516926"/>
                            </a:xfrm>
                            <a:prstGeom prst="rect">
                              <a:avLst/>
                            </a:prstGeom>
                          </wps:spPr>
                          <wps:txbx>
                            <w:txbxContent>
                              <w:p w14:paraId="76398226" w14:textId="77777777" w:rsidR="0042208F" w:rsidRDefault="0042208F" w:rsidP="0042208F">
                                <w:pPr>
                                  <w:bidi w:val="0"/>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من حيث المدّة</w:t>
                                </w:r>
                              </w:p>
                            </w:txbxContent>
                          </wps:txbx>
                          <wps:bodyPr wrap="square" rtlCol="1">
                            <a:noAutofit/>
                          </wps:bodyPr>
                        </wps:wsp>
                        <wps:wsp>
                          <wps:cNvPr id="1608696530" name="مربع نص 166"/>
                          <wps:cNvSpPr txBox="1"/>
                          <wps:spPr>
                            <a:xfrm>
                              <a:off x="3898052" y="1854614"/>
                              <a:ext cx="1578926" cy="524283"/>
                            </a:xfrm>
                            <a:prstGeom prst="rect">
                              <a:avLst/>
                            </a:prstGeom>
                          </wps:spPr>
                          <wps:txbx>
                            <w:txbxContent>
                              <w:p w14:paraId="7A096110" w14:textId="77777777" w:rsidR="0042208F" w:rsidRDefault="0042208F" w:rsidP="0042208F">
                                <w:pPr>
                                  <w:bidi w:val="0"/>
                                  <w:jc w:val="center"/>
                                  <w:rPr>
                                    <w:rFonts w:hAnsi="Adobe Arabic" w:cs="Adobe Arabic"/>
                                    <w:b/>
                                    <w:bCs/>
                                    <w:color w:val="FFFFFF"/>
                                    <w:kern w:val="24"/>
                                    <w:sz w:val="36"/>
                                    <w:szCs w:val="36"/>
                                    <w:lang w:bidi="ar-EG"/>
                                  </w:rPr>
                                </w:pPr>
                                <w:r>
                                  <w:rPr>
                                    <w:rFonts w:hAnsi="Adobe Arabic" w:cs="Adobe Arabic"/>
                                    <w:b/>
                                    <w:bCs/>
                                    <w:color w:val="FFFFFF"/>
                                    <w:kern w:val="24"/>
                                    <w:sz w:val="36"/>
                                    <w:szCs w:val="36"/>
                                    <w:rtl/>
                                    <w:lang w:bidi="ar-EG"/>
                                  </w:rPr>
                                  <w:t>من حيث المجال</w:t>
                                </w:r>
                              </w:p>
                            </w:txbxContent>
                          </wps:txbx>
                          <wps:bodyPr wrap="square" rtlCol="1">
                            <a:noAutofit/>
                          </wps:bodyPr>
                        </wps:wsp>
                      </wpg:grpSp>
                      <pic:pic xmlns:pic="http://schemas.openxmlformats.org/drawingml/2006/picture">
                        <pic:nvPicPr>
                          <pic:cNvPr id="1608696531" name="Graphic 24" descr="Clock with solid fill"/>
                          <pic:cNvPicPr>
                            <a:picLocks noChangeAspect="1"/>
                          </pic:cNvPicPr>
                        </pic:nvPicPr>
                        <pic:blipFill>
                          <a:blip r:embed="rId100">
                            <a:extLst>
                              <a:ext uri="{28A0092B-C50C-407E-A947-70E740481C1C}">
                                <a14:useLocalDpi xmlns:a14="http://schemas.microsoft.com/office/drawing/2010/main" val="0"/>
                              </a:ext>
                              <a:ext uri="{96DAC541-7B7A-43D3-8B79-37D633B846F1}">
                                <asvg:svgBlip xmlns:asvg="http://schemas.microsoft.com/office/drawing/2016/SVG/main" r:embed="rId101"/>
                              </a:ext>
                            </a:extLst>
                          </a:blip>
                          <a:stretch>
                            <a:fillRect/>
                          </a:stretch>
                        </pic:blipFill>
                        <pic:spPr>
                          <a:xfrm>
                            <a:off x="2189761" y="230757"/>
                            <a:ext cx="1130965" cy="1130965"/>
                          </a:xfrm>
                          <a:prstGeom prst="rect">
                            <a:avLst/>
                          </a:prstGeom>
                        </pic:spPr>
                      </pic:pic>
                      <pic:pic xmlns:pic="http://schemas.openxmlformats.org/drawingml/2006/picture">
                        <pic:nvPicPr>
                          <pic:cNvPr id="1608696532" name="Graphic 4239" descr="Connections with solid fill"/>
                          <pic:cNvPicPr>
                            <a:picLocks noChangeAspect="1"/>
                          </pic:cNvPicPr>
                        </pic:nvPicPr>
                        <pic:blipFill>
                          <a:blip r:embed="rId102">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a:xfrm>
                            <a:off x="4126716" y="190506"/>
                            <a:ext cx="1235258" cy="1235258"/>
                          </a:xfrm>
                          <a:prstGeom prst="rect">
                            <a:avLst/>
                          </a:prstGeom>
                        </pic:spPr>
                      </pic:pic>
                      <wps:wsp>
                        <wps:cNvPr id="1608696533" name="Freeform 77"/>
                        <wps:cNvSpPr/>
                        <wps:spPr>
                          <a:xfrm>
                            <a:off x="240942" y="213198"/>
                            <a:ext cx="1037731" cy="966386"/>
                          </a:xfrm>
                          <a:custGeom>
                            <a:avLst/>
                            <a:gdLst/>
                            <a:ahLst/>
                            <a:cxnLst/>
                            <a:rect l="l" t="t" r="r" b="b"/>
                            <a:pathLst>
                              <a:path w="1495137" h="1392346">
                                <a:moveTo>
                                  <a:pt x="0" y="0"/>
                                </a:moveTo>
                                <a:lnTo>
                                  <a:pt x="1495137" y="0"/>
                                </a:lnTo>
                                <a:lnTo>
                                  <a:pt x="1495137" y="1392346"/>
                                </a:lnTo>
                                <a:lnTo>
                                  <a:pt x="0" y="1392346"/>
                                </a:lnTo>
                                <a:lnTo>
                                  <a:pt x="0" y="0"/>
                                </a:lnTo>
                                <a:close/>
                              </a:path>
                            </a:pathLst>
                          </a:custGeom>
                          <a:blipFill>
                            <a:blip r:embed="rId104" cstate="email">
                              <a:extLst>
                                <a:ext uri="{28A0092B-C50C-407E-A947-70E740481C1C}">
                                  <a14:useLocalDpi xmlns:a14="http://schemas.microsoft.com/office/drawing/2010/main"/>
                                </a:ext>
                                <a:ext uri="{96DAC541-7B7A-43D3-8B79-37D633B846F1}">
                                  <asvg:svgBlip xmlns:asvg="http://schemas.microsoft.com/office/drawing/2016/SVG/main" r:embed="rId105"/>
                                </a:ext>
                              </a:extLst>
                            </a:blip>
                            <a:stretch>
                              <a:fillRect/>
                            </a:stretch>
                          </a:blipFill>
                          <a:ln cap="sq">
                            <a:noFill/>
                            <a:prstDash val="solid"/>
                            <a:miter/>
                          </a:ln>
                        </wps:spPr>
                        <wps:bodyPr/>
                      </wps:wsp>
                    </wpg:wgp>
                  </a:graphicData>
                </a:graphic>
              </wp:inline>
            </w:drawing>
          </mc:Choice>
          <mc:Fallback>
            <w:pict>
              <v:group w14:anchorId="7E55FEBD" id="Group 6" o:spid="_x0000_s1104" style="width:434.9pt;height:207.2pt;mso-position-horizontal-relative:char;mso-position-vertical-relative:line" coordsize="55229,2631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">
                <v:group id="Group 1608696518" o:spid="_x0000_s1105" style="position:absolute;width:55229;height:26314" coordsize="55229,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">
                  <v:group id="Group 1608696519" o:spid="_x0000_s1106" style="position:absolute;width:15822;height:26314"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">
                    <v:roundrect id="Rectangle: Rounded Corners 1608696520" o:spid="_x0000_s1107" style="position:absolute;top:8885;width:15822;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" fillcolor="#168489" stroked="f" strokeweight="1pt">
                      <v:stroke joinstyle="miter"/>
                    </v:roundrect>
                    <v:oval id="Oval 1608696521" o:spid="_x0000_s1108" style="position:absolute;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" fillcolor="#168489" strokecolor="white [3212]" strokeweight="4.5pt">
                      <v:stroke joinstyle="miter"/>
                    </v:oval>
                  </v:group>
                  <v:group id="Group 1608696522" o:spid="_x0000_s1109" style="position:absolute;left:19703;width:15823;height:26314" coordorigin="19703"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">
                    <v:roundrect id="Rectangle: Rounded Corners 1608696523" o:spid="_x0000_s1110" style="position:absolute;left:19703;top:8885;width:15823;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" fillcolor="#2e75b6" stroked="f" strokeweight="1pt">
                      <v:stroke joinstyle="miter"/>
                    </v:roundrect>
                    <v:oval id="Oval 1608696524" o:spid="_x0000_s1111" style="position:absolute;left:19703;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" fillcolor="#2e75b6" strokecolor="white [3212]" strokeweight="4.5pt">
                      <v:stroke joinstyle="miter"/>
                    </v:oval>
                  </v:group>
                  <v:group id="Group 1608696525" o:spid="_x0000_s1112" style="position:absolute;left:39407;width:15822;height:26314" coordorigin="39407"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">
                    <v:roundrect id="Rectangle: Rounded Corners 1608696526" o:spid="_x0000_s1113" style="position:absolute;left:39407;top:8885;width:15822;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" fillcolor="#ffd366" stroked="f" strokeweight="1pt">
                      <v:stroke joinstyle="miter"/>
                    </v:roundrect>
                    <v:oval id="Oval 1608696527" o:spid="_x0000_s1114" style="position:absolute;left:39407;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" fillcolor="#ffd366" strokecolor="white [3212]" strokeweight="4.5pt">
                      <v:stroke joinstyle="miter"/>
                    </v:oval>
                  </v:group>
                  <v:shape id="مربع نص 166" o:spid="_x0000_s1115" type="#_x0000_t202" style="position:absolute;left:1938;top:19088;width:11945;height:6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" filled="f" stroked="f">
                    <v:textbox>
                      <w:txbxContent>
                        <w:p w14:paraId="440BD00D" w14:textId="77777777" w:rsidR="0042208F" w:rsidRDefault="0042208F" w:rsidP="0042208F">
                          <w:pPr>
                            <w:bidi w:val="0"/>
                            <w:jc w:val="center"/>
                            <w:rPr>
                              <w:rFonts w:hAnsi="Adobe Arabic" w:cs="Adobe Arabic"/>
                              <w:b/>
                              <w:bCs/>
                              <w:color w:val="FFFFFF"/>
                              <w:kern w:val="24"/>
                              <w:sz w:val="36"/>
                              <w:szCs w:val="36"/>
                              <w:lang w:bidi="ar-EG"/>
                            </w:rPr>
                          </w:pPr>
                          <w:r>
                            <w:rPr>
                              <w:rFonts w:hAnsi="Adobe Arabic" w:cs="Adobe Arabic"/>
                              <w:b/>
                              <w:bCs/>
                              <w:color w:val="FFFFFF"/>
                              <w:kern w:val="24"/>
                              <w:sz w:val="36"/>
                              <w:szCs w:val="36"/>
                              <w:rtl/>
                              <w:lang w:bidi="ar-EG"/>
                            </w:rPr>
                            <w:t>من حيث النطاق</w:t>
                          </w:r>
                        </w:p>
                      </w:txbxContent>
                    </v:textbox>
                  </v:shape>
                  <v:shape id="مربع نص 166" o:spid="_x0000_s1116" type="#_x0000_t202" style="position:absolute;left:21642;top:18619;width:11945;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" filled="f" stroked="f">
                    <v:textbox>
                      <w:txbxContent>
                        <w:p w14:paraId="76398226" w14:textId="77777777" w:rsidR="0042208F" w:rsidRDefault="0042208F" w:rsidP="0042208F">
                          <w:pPr>
                            <w:bidi w:val="0"/>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من حيث المدّة</w:t>
                          </w:r>
                        </w:p>
                      </w:txbxContent>
                    </v:textbox>
                  </v:shape>
                  <v:shape id="مربع نص 166" o:spid="_x0000_s1117" type="#_x0000_t202" style="position:absolute;left:38980;top:18546;width:15789;height:5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" filled="f" stroked="f">
                    <v:textbox>
                      <w:txbxContent>
                        <w:p w14:paraId="7A096110" w14:textId="77777777" w:rsidR="0042208F" w:rsidRDefault="0042208F" w:rsidP="0042208F">
                          <w:pPr>
                            <w:bidi w:val="0"/>
                            <w:jc w:val="center"/>
                            <w:rPr>
                              <w:rFonts w:hAnsi="Adobe Arabic" w:cs="Adobe Arabic"/>
                              <w:b/>
                              <w:bCs/>
                              <w:color w:val="FFFFFF"/>
                              <w:kern w:val="24"/>
                              <w:sz w:val="36"/>
                              <w:szCs w:val="36"/>
                              <w:lang w:bidi="ar-EG"/>
                            </w:rPr>
                          </w:pPr>
                          <w:r>
                            <w:rPr>
                              <w:rFonts w:hAnsi="Adobe Arabic" w:cs="Adobe Arabic"/>
                              <w:b/>
                              <w:bCs/>
                              <w:color w:val="FFFFFF"/>
                              <w:kern w:val="24"/>
                              <w:sz w:val="36"/>
                              <w:szCs w:val="36"/>
                              <w:rtl/>
                              <w:lang w:bidi="ar-EG"/>
                            </w:rPr>
                            <w:t>من حيث المجال</w:t>
                          </w:r>
                        </w:p>
                      </w:txbxContent>
                    </v:textbox>
                  </v:shape>
                </v:group>
                <v:shape id="Graphic 24" o:spid="_x0000_s1118" type="#_x0000_t75" alt="Clock with solid fill" style="position:absolute;left:21897;top:2307;width:11310;height:1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">
                  <v:imagedata r:id="rId106" o:title="Clock with solid fill"/>
                </v:shape>
                <v:shape id="Graphic 4239" o:spid="_x0000_s1119" type="#_x0000_t75" alt="Connections with solid fill" style="position:absolute;left:41267;top:1905;width:12352;height:12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">
                  <v:imagedata r:id="rId107" o:title="Connections with solid fill"/>
                </v:shape>
                <v:shape id="Freeform 77" o:spid="_x0000_s1120" style="position:absolute;left:2409;top:2131;width:10377;height:9664;visibility:visible;mso-wrap-style:square;v-text-anchor:top" coordsize="1495137,139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" path="m,l1495137,r,1392346l,1392346,,xe" stroked="f">
                  <v:fill r:id="rId108" o:title="" recolor="t" rotate="t" type="frame"/>
                  <v:stroke joinstyle="miter" endcap="square"/>
                  <v:path arrowok="t"/>
                </v:shape>
                <w10:anchorlock/>
              </v:group>
            </w:pict>
          </mc:Fallback>
        </mc:AlternateContent>
      </w:r>
    </w:p>
    <w:p w14:paraId="1CC35623" w14:textId="01B9322A"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38C631BA" wp14:editId="0AEB341F">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6739"/>
                              <a:ext cx="4615440" cy="389157"/>
                            </a:xfrm>
                            <a:prstGeom prst="rect">
                              <a:avLst/>
                            </a:prstGeom>
                            <a:noFill/>
                          </wps:spPr>
                          <wps:txbx>
                            <w:txbxContent>
                              <w:p w14:paraId="6F71F461" w14:textId="1E74F5AC"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b/>
                                    <w:bCs/>
                                    <w:color w:val="FFFFFF"/>
                                    <w:kern w:val="24"/>
                                    <w:sz w:val="36"/>
                                    <w:szCs w:val="36"/>
                                    <w:rtl/>
                                    <w:lang w:bidi="ar-EG"/>
                                  </w:rPr>
                                  <w:t>من حيث المجال:</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C631BA" id="مجموعة 22" o:spid="_x0000_s11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mPA0B4BwAA9B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11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">
                  <v:group id="مجموعة 48" o:spid="_x0000_s11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">
                    <v:group id="مجموعة 49" o:spid="_x0000_s11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">
                      <v:shape id="شكل حر 50" o:spid="_x0000_s11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" fillcolor="#a5a5a5 [2092]" stroked="f" strokeweight="1pt">
                        <v:stroke joinstyle="miter"/>
                      </v:roundrect>
                    </v:group>
                    <v:oval id="شكل بيضاوي 52" o:spid="_x0000_s11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" filled="f" strokecolor="#168489" strokeweight="1pt">
                      <v:stroke joinstyle="miter"/>
                    </v:oval>
                  </v:group>
                  <v:shape id="مربع نص 41" o:spid="_x0000_s112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" filled="f" stroked="f">
                    <v:textbox style="mso-fit-shape-to-text:t">
                      <w:txbxContent>
                        <w:p w14:paraId="6F71F461" w14:textId="1E74F5AC"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b/>
                              <w:bCs/>
                              <w:color w:val="FFFFFF"/>
                              <w:kern w:val="24"/>
                              <w:sz w:val="36"/>
                              <w:szCs w:val="36"/>
                              <w:rtl/>
                              <w:lang w:bidi="ar-EG"/>
                            </w:rPr>
                            <w:t>من حيث المجال:</w:t>
                          </w:r>
                        </w:p>
                      </w:txbxContent>
                    </v:textbox>
                  </v:shape>
                </v:group>
                <v:shape id="صورة 54" o:spid="_x0000_s11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">
                  <v:imagedata r:id="rId110" o:title=""/>
                </v:shape>
                <w10:anchorlock/>
              </v:group>
            </w:pict>
          </mc:Fallback>
        </mc:AlternateContent>
      </w:r>
    </w:p>
    <w:p w14:paraId="6340548F" w14:textId="77777777" w:rsidR="0042208F" w:rsidRPr="001B17CB" w:rsidRDefault="0042208F" w:rsidP="0042208F">
      <w:pPr>
        <w:rPr>
          <w:rtl/>
        </w:rPr>
      </w:pPr>
      <w:r w:rsidRPr="001B17CB">
        <w:rPr>
          <w:rtl/>
        </w:rPr>
        <w:t>- تطوّع إغاثي: يهدف للاستجابة السريعة في حالات الكوارث والأزمات.</w:t>
      </w:r>
    </w:p>
    <w:p w14:paraId="35F8EEDB" w14:textId="77777777" w:rsidR="0042208F" w:rsidRPr="001B17CB" w:rsidRDefault="0042208F" w:rsidP="0042208F">
      <w:pPr>
        <w:rPr>
          <w:rtl/>
        </w:rPr>
      </w:pPr>
      <w:r w:rsidRPr="001B17CB">
        <w:rPr>
          <w:rtl/>
        </w:rPr>
        <w:t>- تطوّع صحّي: يستهدف تقديم الخدمات الصحية والتوعوية.</w:t>
      </w:r>
    </w:p>
    <w:p w14:paraId="29F01988" w14:textId="77777777" w:rsidR="0042208F" w:rsidRPr="001B17CB" w:rsidRDefault="0042208F" w:rsidP="0042208F">
      <w:pPr>
        <w:rPr>
          <w:rtl/>
        </w:rPr>
      </w:pPr>
      <w:r w:rsidRPr="001B17CB">
        <w:rPr>
          <w:rtl/>
        </w:rPr>
        <w:t>- تطوّع تعليمي: يركّز على تحسين فرص التعليم وتقديم الدعم التعليمي.</w:t>
      </w:r>
    </w:p>
    <w:p w14:paraId="7B10454D" w14:textId="77777777" w:rsidR="0042208F" w:rsidRPr="001B17CB" w:rsidRDefault="0042208F" w:rsidP="0042208F">
      <w:pPr>
        <w:rPr>
          <w:rtl/>
        </w:rPr>
      </w:pPr>
      <w:r w:rsidRPr="001B17CB">
        <w:rPr>
          <w:rtl/>
        </w:rPr>
        <w:t>- تطوّع بيئي: يهتم بحماية البيئة والمحافظة على الموارد الطبيعية.</w:t>
      </w:r>
    </w:p>
    <w:p w14:paraId="3A3FA571" w14:textId="77777777" w:rsidR="0042208F" w:rsidRDefault="0042208F" w:rsidP="0042208F">
      <w:pPr>
        <w:rPr>
          <w:rtl/>
        </w:rPr>
      </w:pPr>
      <w:r w:rsidRPr="001B17CB">
        <w:rPr>
          <w:rtl/>
        </w:rPr>
        <w:t>- تطوّع اجتماعي: يستهدف الفئات المحتاجة كالمسنّين والأيتام وذوي الاحتياجات الخاصة.</w:t>
      </w:r>
    </w:p>
    <w:p w14:paraId="0808EB2A" w14:textId="7A825B24"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75EF6A89" wp14:editId="1584B4C9">
                <wp:extent cx="5731510" cy="892088"/>
                <wp:effectExtent l="0" t="0" r="2540" b="22860"/>
                <wp:docPr id="84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07" name="مجموعة 47"/>
                        <wpg:cNvGrpSpPr/>
                        <wpg:grpSpPr>
                          <a:xfrm>
                            <a:off x="0" y="0"/>
                            <a:ext cx="5731510" cy="895351"/>
                            <a:chOff x="0" y="0"/>
                            <a:chExt cx="5878196" cy="918845"/>
                          </a:xfrm>
                        </wpg:grpSpPr>
                        <wpg:grpSp>
                          <wpg:cNvPr id="8408" name="مجموعة 48"/>
                          <wpg:cNvGrpSpPr/>
                          <wpg:grpSpPr>
                            <a:xfrm>
                              <a:off x="0" y="0"/>
                              <a:ext cx="5878196" cy="918845"/>
                              <a:chOff x="0" y="0"/>
                              <a:chExt cx="6240348" cy="919070"/>
                            </a:xfrm>
                          </wpg:grpSpPr>
                          <wpg:grpSp>
                            <wpg:cNvPr id="8409" name="مجموعة 49"/>
                            <wpg:cNvGrpSpPr/>
                            <wpg:grpSpPr>
                              <a:xfrm>
                                <a:off x="0" y="169208"/>
                                <a:ext cx="5433072" cy="580613"/>
                                <a:chOff x="0" y="169208"/>
                                <a:chExt cx="5433072" cy="580613"/>
                              </a:xfrm>
                            </wpg:grpSpPr>
                            <wps:wsp>
                              <wps:cNvPr id="84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3" name="مربع نص 41"/>
                          <wps:cNvSpPr txBox="1"/>
                          <wps:spPr>
                            <a:xfrm>
                              <a:off x="204466" y="256739"/>
                              <a:ext cx="4615440" cy="389157"/>
                            </a:xfrm>
                            <a:prstGeom prst="rect">
                              <a:avLst/>
                            </a:prstGeom>
                            <a:noFill/>
                          </wps:spPr>
                          <wps:txbx>
                            <w:txbxContent>
                              <w:p w14:paraId="5932520B" w14:textId="2B9D0A6C"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b/>
                                    <w:bCs/>
                                    <w:color w:val="FFFFFF"/>
                                    <w:kern w:val="24"/>
                                    <w:sz w:val="36"/>
                                    <w:szCs w:val="36"/>
                                    <w:rtl/>
                                    <w:lang w:bidi="ar-EG"/>
                                  </w:rPr>
                                  <w:t>من حيث المد</w:t>
                                </w:r>
                                <w:r w:rsidRPr="0042208F">
                                  <w:rPr>
                                    <w:rFonts w:eastAsia="Calibri" w:hAnsi="Adobe Arabic" w:cs="Adobe Arabic" w:hint="cs"/>
                                    <w:b/>
                                    <w:bCs/>
                                    <w:color w:val="FFFFFF"/>
                                    <w:kern w:val="24"/>
                                    <w:sz w:val="36"/>
                                    <w:szCs w:val="36"/>
                                    <w:rtl/>
                                    <w:lang w:bidi="ar-EG"/>
                                  </w:rPr>
                                  <w:t>ّ</w:t>
                                </w:r>
                                <w:r w:rsidRPr="0042208F">
                                  <w:rPr>
                                    <w:rFonts w:eastAsia="Calibri" w:hAnsi="Adobe Arabic" w:cs="Adobe Arabic"/>
                                    <w:b/>
                                    <w:bCs/>
                                    <w:color w:val="FFFFFF"/>
                                    <w:kern w:val="24"/>
                                    <w:sz w:val="36"/>
                                    <w:szCs w:val="36"/>
                                    <w:rtl/>
                                    <w:lang w:bidi="ar-EG"/>
                                  </w:rPr>
                                  <w:t>ة:</w:t>
                                </w:r>
                              </w:p>
                            </w:txbxContent>
                          </wps:txbx>
                          <wps:bodyPr wrap="square" rtlCol="1">
                            <a:spAutoFit/>
                          </wps:bodyPr>
                        </wps:wsp>
                      </wpg:grpSp>
                      <pic:pic xmlns:pic="http://schemas.openxmlformats.org/drawingml/2006/picture">
                        <pic:nvPicPr>
                          <pic:cNvPr id="8414"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EF6A89" id="_x0000_s11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M5kI4bQcAAMw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1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">
                  <v:group id="مجموعة 48" o:spid="_x0000_s11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">
                    <v:group id="مجموعة 49" o:spid="_x0000_s11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">
                      <v:shape id="شكل حر 50" o:spid="_x0000_s11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" fillcolor="#a5a5a5 [2092]" stroked="f" strokeweight="1pt">
                        <v:stroke joinstyle="miter"/>
                      </v:roundrect>
                    </v:group>
                    <v:oval id="شكل بيضاوي 52" o:spid="_x0000_s11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" filled="f" strokecolor="#168489" strokeweight="1pt">
                      <v:stroke joinstyle="miter"/>
                    </v:oval>
                  </v:group>
                  <v:shape id="مربع نص 41" o:spid="_x0000_s113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" filled="f" stroked="f">
                    <v:textbox style="mso-fit-shape-to-text:t">
                      <w:txbxContent>
                        <w:p w14:paraId="5932520B" w14:textId="2B9D0A6C"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b/>
                              <w:bCs/>
                              <w:color w:val="FFFFFF"/>
                              <w:kern w:val="24"/>
                              <w:sz w:val="36"/>
                              <w:szCs w:val="36"/>
                              <w:rtl/>
                              <w:lang w:bidi="ar-EG"/>
                            </w:rPr>
                            <w:t>من حيث المد</w:t>
                          </w:r>
                          <w:r w:rsidRPr="0042208F">
                            <w:rPr>
                              <w:rFonts w:eastAsia="Calibri" w:hAnsi="Adobe Arabic" w:cs="Adobe Arabic" w:hint="cs"/>
                              <w:b/>
                              <w:bCs/>
                              <w:color w:val="FFFFFF"/>
                              <w:kern w:val="24"/>
                              <w:sz w:val="36"/>
                              <w:szCs w:val="36"/>
                              <w:rtl/>
                              <w:lang w:bidi="ar-EG"/>
                            </w:rPr>
                            <w:t>ّ</w:t>
                          </w:r>
                          <w:r w:rsidRPr="0042208F">
                            <w:rPr>
                              <w:rFonts w:eastAsia="Calibri" w:hAnsi="Adobe Arabic" w:cs="Adobe Arabic"/>
                              <w:b/>
                              <w:bCs/>
                              <w:color w:val="FFFFFF"/>
                              <w:kern w:val="24"/>
                              <w:sz w:val="36"/>
                              <w:szCs w:val="36"/>
                              <w:rtl/>
                              <w:lang w:bidi="ar-EG"/>
                            </w:rPr>
                            <w:t>ة:</w:t>
                          </w:r>
                        </w:p>
                      </w:txbxContent>
                    </v:textbox>
                  </v:shape>
                </v:group>
                <v:shape id="صورة 54" o:spid="_x0000_s11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">
                  <v:imagedata r:id="rId110" o:title=""/>
                </v:shape>
                <w10:anchorlock/>
              </v:group>
            </w:pict>
          </mc:Fallback>
        </mc:AlternateContent>
      </w:r>
    </w:p>
    <w:p w14:paraId="3297473A" w14:textId="77777777" w:rsidR="0042208F" w:rsidRPr="001B17CB" w:rsidRDefault="0042208F" w:rsidP="0042208F">
      <w:pPr>
        <w:rPr>
          <w:rtl/>
        </w:rPr>
      </w:pPr>
      <w:r w:rsidRPr="001B17CB">
        <w:rPr>
          <w:rtl/>
        </w:rPr>
        <w:t>- مشاريع موسمية: ترتبط بمواسم معيّنة كشهر رمضان أو فترة الشتاء.</w:t>
      </w:r>
    </w:p>
    <w:p w14:paraId="70945741" w14:textId="77777777" w:rsidR="0042208F" w:rsidRPr="001B17CB" w:rsidRDefault="0042208F" w:rsidP="0042208F">
      <w:pPr>
        <w:rPr>
          <w:rtl/>
        </w:rPr>
      </w:pPr>
      <w:r w:rsidRPr="001B17CB">
        <w:rPr>
          <w:rtl/>
        </w:rPr>
        <w:t>- مشاريع قصيرة المدى: تستمر لفترة محدودة من أيام إلى أشهر.</w:t>
      </w:r>
    </w:p>
    <w:p w14:paraId="05E45AFE" w14:textId="77777777" w:rsidR="0042208F" w:rsidRDefault="0042208F" w:rsidP="0042208F">
      <w:pPr>
        <w:rPr>
          <w:rtl/>
        </w:rPr>
      </w:pPr>
      <w:r w:rsidRPr="001B17CB">
        <w:rPr>
          <w:rtl/>
        </w:rPr>
        <w:t>- مشاريع مستدامة: تستمر لسنوات وتهدف إلى إحداث تغيير مستدام.</w:t>
      </w:r>
    </w:p>
    <w:p w14:paraId="009604CD" w14:textId="06C19C21" w:rsidR="0042208F" w:rsidRPr="001B17CB" w:rsidRDefault="0042208F" w:rsidP="0042208F">
      <w:pPr>
        <w:rPr>
          <w:rtl/>
        </w:rPr>
      </w:pPr>
      <w:r w:rsidRPr="002A078C">
        <w:rPr>
          <w:rFonts w:ascii="Sakkal Majalla" w:hAnsi="Sakkal Majalla"/>
          <w:noProof/>
          <w:sz w:val="34"/>
          <w:lang w:bidi="ar-EG"/>
        </w:rPr>
        <w:lastRenderedPageBreak/>
        <mc:AlternateContent>
          <mc:Choice Requires="wpg">
            <w:drawing>
              <wp:inline distT="0" distB="0" distL="0" distR="0" wp14:anchorId="4C8F53F9" wp14:editId="0D46A960">
                <wp:extent cx="5731510" cy="892088"/>
                <wp:effectExtent l="0" t="0" r="2540" b="22860"/>
                <wp:docPr id="84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16" name="مجموعة 47"/>
                        <wpg:cNvGrpSpPr/>
                        <wpg:grpSpPr>
                          <a:xfrm>
                            <a:off x="0" y="0"/>
                            <a:ext cx="5731510" cy="895351"/>
                            <a:chOff x="0" y="0"/>
                            <a:chExt cx="5878196" cy="918845"/>
                          </a:xfrm>
                        </wpg:grpSpPr>
                        <wpg:grpSp>
                          <wpg:cNvPr id="8417" name="مجموعة 48"/>
                          <wpg:cNvGrpSpPr/>
                          <wpg:grpSpPr>
                            <a:xfrm>
                              <a:off x="0" y="0"/>
                              <a:ext cx="5878196" cy="918845"/>
                              <a:chOff x="0" y="0"/>
                              <a:chExt cx="6240348" cy="919070"/>
                            </a:xfrm>
                          </wpg:grpSpPr>
                          <wpg:grpSp>
                            <wpg:cNvPr id="8418" name="مجموعة 49"/>
                            <wpg:cNvGrpSpPr/>
                            <wpg:grpSpPr>
                              <a:xfrm>
                                <a:off x="0" y="169208"/>
                                <a:ext cx="5433072" cy="580613"/>
                                <a:chOff x="0" y="169208"/>
                                <a:chExt cx="5433072" cy="580613"/>
                              </a:xfrm>
                            </wpg:grpSpPr>
                            <wps:wsp>
                              <wps:cNvPr id="84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2" name="مربع نص 41"/>
                          <wps:cNvSpPr txBox="1"/>
                          <wps:spPr>
                            <a:xfrm>
                              <a:off x="204466" y="256739"/>
                              <a:ext cx="4615440" cy="389157"/>
                            </a:xfrm>
                            <a:prstGeom prst="rect">
                              <a:avLst/>
                            </a:prstGeom>
                            <a:noFill/>
                          </wps:spPr>
                          <wps:txbx>
                            <w:txbxContent>
                              <w:p w14:paraId="1642E785" w14:textId="6F1A526F"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b/>
                                    <w:bCs/>
                                    <w:color w:val="FFFFFF"/>
                                    <w:kern w:val="24"/>
                                    <w:sz w:val="36"/>
                                    <w:szCs w:val="36"/>
                                    <w:rtl/>
                                    <w:lang w:bidi="ar-EG"/>
                                  </w:rPr>
                                  <w:t>من حيث النطاق:</w:t>
                                </w:r>
                              </w:p>
                            </w:txbxContent>
                          </wps:txbx>
                          <wps:bodyPr wrap="square" rtlCol="1">
                            <a:spAutoFit/>
                          </wps:bodyPr>
                        </wps:wsp>
                      </wpg:grpSp>
                      <pic:pic xmlns:pic="http://schemas.openxmlformats.org/drawingml/2006/picture">
                        <pic:nvPicPr>
                          <pic:cNvPr id="8423"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8F53F9" id="_x0000_s11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">
                <v:group id="مجموعة 47" o:spid="_x0000_s11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">
                  <v:group id="مجموعة 48" o:spid="_x0000_s11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">
                    <v:group id="مجموعة 49" o:spid="_x0000_s11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">
                      <v:shape id="شكل حر 50" o:spid="_x0000_s11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" fillcolor="#a5a5a5 [2092]" stroked="f" strokeweight="1pt">
                        <v:stroke joinstyle="miter"/>
                      </v:roundrect>
                    </v:group>
                    <v:oval id="شكل بيضاوي 52" o:spid="_x0000_s11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" filled="f" strokecolor="#168489" strokeweight="1pt">
                      <v:stroke joinstyle="miter"/>
                    </v:oval>
                  </v:group>
                  <v:shape id="مربع نص 41" o:spid="_x0000_s114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" filled="f" stroked="f">
                    <v:textbox style="mso-fit-shape-to-text:t">
                      <w:txbxContent>
                        <w:p w14:paraId="1642E785" w14:textId="6F1A526F"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b/>
                              <w:bCs/>
                              <w:color w:val="FFFFFF"/>
                              <w:kern w:val="24"/>
                              <w:sz w:val="36"/>
                              <w:szCs w:val="36"/>
                              <w:rtl/>
                              <w:lang w:bidi="ar-EG"/>
                            </w:rPr>
                            <w:t>من حيث النطاق:</w:t>
                          </w:r>
                        </w:p>
                      </w:txbxContent>
                    </v:textbox>
                  </v:shape>
                </v:group>
                <v:shape id="صورة 54" o:spid="_x0000_s11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">
                  <v:imagedata r:id="rId110" o:title=""/>
                </v:shape>
                <w10:anchorlock/>
              </v:group>
            </w:pict>
          </mc:Fallback>
        </mc:AlternateContent>
      </w:r>
    </w:p>
    <w:p w14:paraId="629994CD" w14:textId="77777777" w:rsidR="0042208F" w:rsidRPr="001B17CB" w:rsidRDefault="0042208F" w:rsidP="0042208F">
      <w:pPr>
        <w:rPr>
          <w:rtl/>
        </w:rPr>
      </w:pPr>
      <w:r w:rsidRPr="001B17CB">
        <w:rPr>
          <w:rtl/>
        </w:rPr>
        <w:t>- مشاريع محلية: تخدم منطقة أو مجتمع محدد.</w:t>
      </w:r>
    </w:p>
    <w:p w14:paraId="38EE5590" w14:textId="77777777" w:rsidR="0042208F" w:rsidRPr="001B17CB" w:rsidRDefault="0042208F" w:rsidP="0042208F">
      <w:pPr>
        <w:rPr>
          <w:rtl/>
        </w:rPr>
      </w:pPr>
      <w:r w:rsidRPr="001B17CB">
        <w:rPr>
          <w:rtl/>
        </w:rPr>
        <w:t>- مشاريع وطنية: تمتد على مستوى الدولة.</w:t>
      </w:r>
    </w:p>
    <w:p w14:paraId="2A554E07" w14:textId="77777777" w:rsidR="0042208F" w:rsidRPr="001B17CB" w:rsidRDefault="0042208F" w:rsidP="0042208F">
      <w:pPr>
        <w:rPr>
          <w:rtl/>
        </w:rPr>
      </w:pPr>
      <w:r w:rsidRPr="001B17CB">
        <w:rPr>
          <w:rtl/>
        </w:rPr>
        <w:t>- مشاريع دولية: تتجاوز حدود الدولة الواحدة.</w:t>
      </w:r>
    </w:p>
    <w:p w14:paraId="259F3EC8" w14:textId="5FAEE15E" w:rsidR="0042208F" w:rsidRPr="0042208F" w:rsidRDefault="0042208F" w:rsidP="0042208F">
      <w:pPr>
        <w:pStyle w:val="ad"/>
        <w:rPr>
          <w:b w:val="0"/>
          <w:bCs/>
          <w:color w:val="168489"/>
          <w:rtl/>
        </w:rPr>
      </w:pPr>
      <w:r w:rsidRPr="0042208F">
        <w:rPr>
          <w:rFonts w:hint="cs"/>
          <w:b w:val="0"/>
          <w:bCs/>
          <w:color w:val="168489"/>
          <w:rtl/>
        </w:rPr>
        <w:t>ا</w:t>
      </w:r>
      <w:r w:rsidRPr="0042208F">
        <w:rPr>
          <w:b w:val="0"/>
          <w:bCs/>
          <w:color w:val="168489"/>
          <w:rtl/>
        </w:rPr>
        <w:t>لأثر المجتمعي للمشاريع التطوّعية:</w:t>
      </w:r>
      <w:r w:rsidR="00066F1A" w:rsidRPr="00066F1A">
        <w:t xml:space="preserve"> </w:t>
      </w:r>
    </w:p>
    <w:p w14:paraId="69384922" w14:textId="5F6F1F54" w:rsidR="0042208F" w:rsidRPr="001B17CB" w:rsidRDefault="0042208F" w:rsidP="0042208F">
      <w:pPr>
        <w:rPr>
          <w:rtl/>
        </w:rPr>
      </w:pPr>
      <w:r w:rsidRPr="001B17CB">
        <w:rPr>
          <w:rtl/>
        </w:rPr>
        <w:t xml:space="preserve">تُحدث </w:t>
      </w:r>
      <w:hyperlink r:id="rId111" w:history="1">
        <w:r w:rsidRPr="00976AF6">
          <w:rPr>
            <w:rStyle w:val="Hyperlink"/>
            <w:rtl/>
          </w:rPr>
          <w:t>المشاريع التطوّعية</w:t>
        </w:r>
      </w:hyperlink>
      <w:r w:rsidRPr="001B17CB">
        <w:rPr>
          <w:rtl/>
        </w:rPr>
        <w:t xml:space="preserve"> أثراً مجتمعياً عميقاً يتجاوز المنفعة المباشرة للمستفيدين، ومن ذلك:</w:t>
      </w:r>
    </w:p>
    <w:p w14:paraId="2F5A8C52" w14:textId="5308C4E4" w:rsidR="0042208F" w:rsidRPr="001B17CB" w:rsidRDefault="00066F1A" w:rsidP="0042208F">
      <w:pPr>
        <w:rPr>
          <w:rtl/>
        </w:rPr>
      </w:pPr>
      <w:r>
        <w:rPr>
          <w:noProof/>
        </w:rPr>
        <w:drawing>
          <wp:anchor distT="0" distB="0" distL="114300" distR="114300" simplePos="0" relativeHeight="252819456" behindDoc="0" locked="0" layoutInCell="1" allowOverlap="1" wp14:anchorId="5CC31B9C" wp14:editId="12762E55">
            <wp:simplePos x="0" y="0"/>
            <wp:positionH relativeFrom="margin">
              <wp:align>left</wp:align>
            </wp:positionH>
            <wp:positionV relativeFrom="paragraph">
              <wp:posOffset>12286</wp:posOffset>
            </wp:positionV>
            <wp:extent cx="1223010" cy="1223010"/>
            <wp:effectExtent l="0" t="0" r="0" b="0"/>
            <wp:wrapSquare wrapText="bothSides"/>
            <wp:docPr id="1608696534" name="Picture 1608696534" descr="Volunte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olunteer "/>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 تعزيز روح الانتماء وترسيخ قيم التعاون والتكافل.</w:t>
      </w:r>
    </w:p>
    <w:p w14:paraId="3FC60001" w14:textId="77777777" w:rsidR="0042208F" w:rsidRPr="001B17CB" w:rsidRDefault="0042208F" w:rsidP="0042208F">
      <w:pPr>
        <w:rPr>
          <w:rtl/>
        </w:rPr>
      </w:pPr>
      <w:r w:rsidRPr="001B17CB">
        <w:rPr>
          <w:rtl/>
        </w:rPr>
        <w:t>- بناء القدرات المحلية وتمكين المجتمعات.</w:t>
      </w:r>
    </w:p>
    <w:p w14:paraId="29FAF484" w14:textId="77777777" w:rsidR="0042208F" w:rsidRPr="001B17CB" w:rsidRDefault="0042208F" w:rsidP="0042208F">
      <w:pPr>
        <w:rPr>
          <w:rtl/>
        </w:rPr>
      </w:pPr>
      <w:r w:rsidRPr="001B17CB">
        <w:rPr>
          <w:rtl/>
        </w:rPr>
        <w:t>- المساهمة في تحقيق أهداف التنمية المستدامة.</w:t>
      </w:r>
    </w:p>
    <w:p w14:paraId="1B8330BD" w14:textId="77777777" w:rsidR="0042208F" w:rsidRPr="001B17CB" w:rsidRDefault="0042208F" w:rsidP="0042208F">
      <w:pPr>
        <w:rPr>
          <w:rtl/>
        </w:rPr>
      </w:pPr>
      <w:r w:rsidRPr="001B17CB">
        <w:rPr>
          <w:rtl/>
        </w:rPr>
        <w:t>- تغيير الثقافة المجتمعية نحو المبادرة الإيجابية.</w:t>
      </w:r>
    </w:p>
    <w:p w14:paraId="12F192C3" w14:textId="3C734716" w:rsidR="0042208F" w:rsidRPr="00066F1A" w:rsidRDefault="00066F1A" w:rsidP="00066F1A">
      <w:pPr>
        <w:pStyle w:val="ad"/>
        <w:rPr>
          <w:b w:val="0"/>
          <w:bCs/>
          <w:color w:val="168489"/>
          <w:rtl/>
        </w:rPr>
      </w:pPr>
      <w:r w:rsidRPr="00E42DAD">
        <w:rPr>
          <w:noProof/>
        </w:rPr>
        <mc:AlternateContent>
          <mc:Choice Requires="wpg">
            <w:drawing>
              <wp:anchor distT="0" distB="0" distL="114300" distR="114300" simplePos="0" relativeHeight="252821504" behindDoc="0" locked="0" layoutInCell="1" allowOverlap="1" wp14:anchorId="2D7AEF7C" wp14:editId="427BEB5A">
                <wp:simplePos x="0" y="0"/>
                <wp:positionH relativeFrom="column">
                  <wp:posOffset>4995545</wp:posOffset>
                </wp:positionH>
                <wp:positionV relativeFrom="paragraph">
                  <wp:posOffset>10603</wp:posOffset>
                </wp:positionV>
                <wp:extent cx="735965" cy="661670"/>
                <wp:effectExtent l="0" t="0" r="6985" b="5080"/>
                <wp:wrapSquare wrapText="bothSides"/>
                <wp:docPr id="160869653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6536" name="Picture 1608696536"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6537" name="Rectangle: Rounded Corners 160869653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0AE29DB" id="Group 20" o:spid="_x0000_s1026" style="position:absolute;margin-left:393.35pt;margin-top:.85pt;width:57.95pt;height:52.1pt;z-index:25282150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">
                <v:shape id="Picture 160869653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">
                  <v:imagedata r:id="rId97" o:title="Reference "/>
                </v:shape>
                <v:roundrect id="Rectangle: Rounded Corners 160869653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" fillcolor="#168489" strokecolor="#168489" strokeweight="1pt">
                  <v:stroke joinstyle="miter"/>
                </v:roundrect>
                <w10:wrap type="square"/>
              </v:group>
            </w:pict>
          </mc:Fallback>
        </mc:AlternateContent>
      </w:r>
      <w:r w:rsidR="0042208F" w:rsidRPr="00066F1A">
        <w:rPr>
          <w:b w:val="0"/>
          <w:bCs/>
          <w:color w:val="168489"/>
          <w:rtl/>
        </w:rPr>
        <w:t>حالة</w:t>
      </w:r>
      <w:r w:rsidR="0042208F" w:rsidRPr="00066F1A">
        <w:rPr>
          <w:rFonts w:hint="cs"/>
          <w:b w:val="0"/>
          <w:bCs/>
          <w:color w:val="168489"/>
          <w:rtl/>
        </w:rPr>
        <w:t xml:space="preserve"> عملية</w:t>
      </w:r>
      <w:r w:rsidR="0042208F" w:rsidRPr="00066F1A">
        <w:rPr>
          <w:b w:val="0"/>
          <w:bCs/>
          <w:color w:val="168489"/>
          <w:rtl/>
        </w:rPr>
        <w:t>:</w:t>
      </w:r>
    </w:p>
    <w:p w14:paraId="5897FCFC" w14:textId="77777777" w:rsidR="0042208F" w:rsidRDefault="0042208F" w:rsidP="0042208F">
      <w:r w:rsidRPr="001B17CB">
        <w:rPr>
          <w:rtl/>
        </w:rPr>
        <w:t>مشروع "مدرستي بيتي" التطوّعي في الأردن، الذي استهدف إعادة تأهيل 500 مدرسة في المناطق النائية خلال 3 سنوات، نجح في تحسين البيئة التعليمية لـ 200,000 طالب وطالبة، ورفع معدّلات الالتحاق بالمدارس بنسبة 15%، وخفّض معدّلات التسرّب الدراسي بنسبة 25%، مما يعكس الأثر العميق الذي يمكن أن تحدثه المشاريع التطوّعية المدروسة.</w:t>
      </w:r>
    </w:p>
    <w:p w14:paraId="762D0E38" w14:textId="77777777" w:rsidR="00066F1A" w:rsidRDefault="00066F1A" w:rsidP="0042208F"/>
    <w:p w14:paraId="26A4998E" w14:textId="77777777" w:rsidR="00066F1A" w:rsidRDefault="00066F1A" w:rsidP="00066F1A">
      <w:pPr>
        <w:jc w:val="center"/>
        <w:rPr>
          <w:noProof/>
        </w:rPr>
      </w:pPr>
    </w:p>
    <w:p w14:paraId="07D72516" w14:textId="77777777" w:rsidR="00066F1A" w:rsidRDefault="00066F1A" w:rsidP="00066F1A">
      <w:pPr>
        <w:jc w:val="center"/>
        <w:rPr>
          <w:noProof/>
        </w:rPr>
      </w:pPr>
    </w:p>
    <w:p w14:paraId="1BD45170" w14:textId="13A3A3FF" w:rsidR="00066F1A" w:rsidRPr="001B17CB" w:rsidRDefault="00066F1A" w:rsidP="00066F1A">
      <w:pPr>
        <w:jc w:val="center"/>
        <w:rPr>
          <w:rtl/>
        </w:rPr>
      </w:pPr>
      <w:r>
        <w:rPr>
          <w:noProof/>
        </w:rPr>
        <w:drawing>
          <wp:inline distT="0" distB="0" distL="0" distR="0" wp14:anchorId="43D23618" wp14:editId="58977836">
            <wp:extent cx="1223010" cy="1223010"/>
            <wp:effectExtent l="0" t="0" r="0" b="0"/>
            <wp:docPr id="1608696538" name="Picture 1608696538" descr="Cha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harity"/>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59D12796" w14:textId="17C098BE" w:rsidR="0042208F" w:rsidRDefault="0042208F" w:rsidP="0042208F">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52B06C84" wp14:editId="192FC81A">
                <wp:extent cx="5731510" cy="895350"/>
                <wp:effectExtent l="0" t="0" r="21590" b="19050"/>
                <wp:docPr id="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 name="صورة 38"/>
                          <pic:cNvPicPr/>
                        </pic:nvPicPr>
                        <pic:blipFill>
                          <a:blip r:embed="rId9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0" name="مجموعة 39"/>
                        <wpg:cNvGrpSpPr/>
                        <wpg:grpSpPr>
                          <a:xfrm>
                            <a:off x="0" y="0"/>
                            <a:ext cx="5731510" cy="895350"/>
                            <a:chOff x="0" y="0"/>
                            <a:chExt cx="5878196" cy="918845"/>
                          </a:xfrm>
                        </wpg:grpSpPr>
                        <wpg:grpSp>
                          <wpg:cNvPr id="41" name="مجموعة 40"/>
                          <wpg:cNvGrpSpPr/>
                          <wpg:grpSpPr>
                            <a:xfrm>
                              <a:off x="0" y="0"/>
                              <a:ext cx="5878196" cy="918845"/>
                              <a:chOff x="0" y="0"/>
                              <a:chExt cx="6240348" cy="919070"/>
                            </a:xfrm>
                          </wpg:grpSpPr>
                          <wpg:grpSp>
                            <wpg:cNvPr id="42" name="مجموعة 41"/>
                            <wpg:cNvGrpSpPr/>
                            <wpg:grpSpPr>
                              <a:xfrm>
                                <a:off x="0" y="169208"/>
                                <a:ext cx="5433072" cy="580613"/>
                                <a:chOff x="0" y="169208"/>
                                <a:chExt cx="5433072" cy="580613"/>
                              </a:xfrm>
                            </wpg:grpSpPr>
                            <wps:wsp>
                              <wps:cNvPr id="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 name="مربع نص 41"/>
                          <wps:cNvSpPr txBox="1"/>
                          <wps:spPr>
                            <a:xfrm>
                              <a:off x="204484" y="256976"/>
                              <a:ext cx="4616071" cy="387740"/>
                            </a:xfrm>
                            <a:prstGeom prst="rect">
                              <a:avLst/>
                            </a:prstGeom>
                            <a:noFill/>
                          </wps:spPr>
                          <wps:txbx>
                            <w:txbxContent>
                              <w:p w14:paraId="38D61E77" w14:textId="4D883461"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دورة حياة المشروع التطوعي، ومؤشرات النجاح في كل مرحلة</w:t>
                                </w:r>
                              </w:p>
                            </w:txbxContent>
                          </wps:txbx>
                          <wps:bodyPr wrap="square" rtlCol="1">
                            <a:spAutoFit/>
                          </wps:bodyPr>
                        </wps:wsp>
                      </wpg:grpSp>
                    </wpg:wgp>
                  </a:graphicData>
                </a:graphic>
              </wp:inline>
            </w:drawing>
          </mc:Choice>
          <mc:Fallback>
            <w:pict>
              <v:group w14:anchorId="52B06C84" id="_x0000_s114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dAZCfAcAAHscAAAOAAAAZHJzL2Uyb0RvYy54bWzsWduO00YYvq/Ud7B8&#10;WQni8yFiFy1QUCVKV0BFe+k4TmLV9rjjySbLbaFCvAi0alXRlla8SfI2/f4Z23EOuwmo0F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">
                <v:shape id="صورة 38" o:spid="_x0000_s114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">
                  <v:imagedata r:id="rId91" o:title=""/>
                </v:shape>
                <v:group id="مجموعة 39" o:spid="_x0000_s11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مجموعة 40" o:spid="_x0000_s11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مجموعة 41" o:spid="_x0000_s11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شكل حر 42" o:spid="_x0000_s11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" fillcolor="#168489" stroked="f" strokeweight="1pt">
                        <v:stroke joinstyle="miter"/>
                      </v:roundrect>
                    </v:group>
                    <v:oval id="شكل بيضاوي 44" o:spid="_x0000_s11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" filled="f" strokecolor="#a5a5a5 [2092]" strokeweight="1pt">
                      <v:stroke joinstyle="miter"/>
                    </v:oval>
                  </v:group>
                  <v:shape id="مربع نص 41" o:spid="_x0000_s1156"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38D61E77" w14:textId="4D883461"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دورة حياة المشروع التطوعي، ومؤشرات النجاح في كل مرحلة</w:t>
                          </w:r>
                        </w:p>
                      </w:txbxContent>
                    </v:textbox>
                  </v:shape>
                </v:group>
                <w10:anchorlock/>
              </v:group>
            </w:pict>
          </mc:Fallback>
        </mc:AlternateContent>
      </w:r>
    </w:p>
    <w:p w14:paraId="3FDF353B" w14:textId="592BC800" w:rsidR="0042208F" w:rsidRDefault="0042208F" w:rsidP="0042208F">
      <w:r w:rsidRPr="001B17CB">
        <w:rPr>
          <w:rtl/>
        </w:rPr>
        <w:t xml:space="preserve">تمرّ </w:t>
      </w:r>
      <w:hyperlink r:id="rId114" w:history="1">
        <w:r w:rsidRPr="00976AF6">
          <w:rPr>
            <w:rStyle w:val="Hyperlink"/>
            <w:rtl/>
          </w:rPr>
          <w:t>المشاريع التطوّعية</w:t>
        </w:r>
      </w:hyperlink>
      <w:r w:rsidRPr="001B17CB">
        <w:rPr>
          <w:rtl/>
        </w:rPr>
        <w:t xml:space="preserve"> بدورة حياة متكاملة، كل مرحلة فيها تبنى على سابقتها وتمهّد للاحقة. وفيما يلي توضيح لهذه المراحل ومؤشرات النجاح في كل منها:</w:t>
      </w:r>
    </w:p>
    <w:p w14:paraId="30DFC977" w14:textId="73AA5FEA" w:rsidR="00066F1A" w:rsidRDefault="00066F1A" w:rsidP="00066F1A">
      <w:pPr>
        <w:rPr>
          <w:rtl/>
        </w:rPr>
      </w:pPr>
      <w:r w:rsidRPr="00066F1A">
        <w:rPr>
          <w:noProof/>
        </w:rPr>
        <mc:AlternateContent>
          <mc:Choice Requires="wpg">
            <w:drawing>
              <wp:inline distT="0" distB="0" distL="0" distR="0" wp14:anchorId="6A2E8FA3" wp14:editId="5455E01E">
                <wp:extent cx="5761702" cy="1301115"/>
                <wp:effectExtent l="19050" t="0" r="10795" b="13335"/>
                <wp:docPr id="1608696543" name="Group 4503"/>
                <wp:cNvGraphicFramePr/>
                <a:graphic xmlns:a="http://schemas.openxmlformats.org/drawingml/2006/main">
                  <a:graphicData uri="http://schemas.microsoft.com/office/word/2010/wordprocessingGroup">
                    <wpg:wgp>
                      <wpg:cNvGrpSpPr/>
                      <wpg:grpSpPr>
                        <a:xfrm>
                          <a:off x="0" y="0"/>
                          <a:ext cx="5761702" cy="1301115"/>
                          <a:chOff x="0" y="0"/>
                          <a:chExt cx="5761701" cy="1301115"/>
                        </a:xfrm>
                      </wpg:grpSpPr>
                      <wpg:grpSp>
                        <wpg:cNvPr id="1608696544" name="Group 1608696544"/>
                        <wpg:cNvGrpSpPr/>
                        <wpg:grpSpPr>
                          <a:xfrm>
                            <a:off x="0" y="0"/>
                            <a:ext cx="5761701" cy="1301115"/>
                            <a:chOff x="0" y="0"/>
                            <a:chExt cx="6587859" cy="1487890"/>
                          </a:xfrm>
                        </wpg:grpSpPr>
                        <wpg:grpSp>
                          <wpg:cNvPr id="1608696545" name="Group 1608696545"/>
                          <wpg:cNvGrpSpPr/>
                          <wpg:grpSpPr>
                            <a:xfrm>
                              <a:off x="0" y="0"/>
                              <a:ext cx="1329176" cy="1487890"/>
                              <a:chOff x="0" y="0"/>
                              <a:chExt cx="1329176" cy="1487890"/>
                            </a:xfrm>
                          </wpg:grpSpPr>
                          <wpg:grpSp>
                            <wpg:cNvPr id="1608696546" name="Group 1608696546"/>
                            <wpg:cNvGrpSpPr/>
                            <wpg:grpSpPr>
                              <a:xfrm>
                                <a:off x="0" y="0"/>
                                <a:ext cx="1301254" cy="1487890"/>
                                <a:chOff x="0" y="0"/>
                                <a:chExt cx="1301254" cy="1487890"/>
                              </a:xfrm>
                            </wpg:grpSpPr>
                            <wps:wsp>
                              <wps:cNvPr id="1608696547" name="Freeform: Shape 1608696547"/>
                              <wps:cNvSpPr/>
                              <wps:spPr>
                                <a:xfrm>
                                  <a:off x="0"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608696548" name="Oval 1608696548"/>
                              <wps:cNvSpPr/>
                              <wps:spPr>
                                <a:xfrm>
                                  <a:off x="806849" y="0"/>
                                  <a:ext cx="494405" cy="494405"/>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608696549" name="TextBox 4151"/>
                            <wps:cNvSpPr txBox="1"/>
                            <wps:spPr>
                              <a:xfrm>
                                <a:off x="15096" y="504682"/>
                                <a:ext cx="1025525" cy="813431"/>
                              </a:xfrm>
                              <a:prstGeom prst="rect">
                                <a:avLst/>
                              </a:prstGeom>
                              <a:noFill/>
                            </wps:spPr>
                            <wps:txbx>
                              <w:txbxContent>
                                <w:p w14:paraId="6A470C67"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الإعداد والتخطيط</w:t>
                                  </w:r>
                                </w:p>
                              </w:txbxContent>
                            </wps:txbx>
                            <wps:bodyPr wrap="square" rtlCol="0">
                              <a:noAutofit/>
                            </wps:bodyPr>
                          </wps:wsp>
                          <wps:wsp>
                            <wps:cNvPr id="1608696556" name="Straight Arrow Connector 1608696556"/>
                            <wps:cNvCnPr>
                              <a:cxnSpLocks/>
                            </wps:cNvCnPr>
                            <wps:spPr>
                              <a:xfrm>
                                <a:off x="881382" y="1251689"/>
                                <a:ext cx="447794" cy="0"/>
                              </a:xfrm>
                              <a:prstGeom prst="straightConnector1">
                                <a:avLst/>
                              </a:prstGeom>
                              <a:ln w="38100">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608696557" name="Group 1608696557"/>
                          <wpg:cNvGrpSpPr/>
                          <wpg:grpSpPr>
                            <a:xfrm>
                              <a:off x="1321651" y="0"/>
                              <a:ext cx="1329176" cy="1487890"/>
                              <a:chOff x="1321651" y="0"/>
                              <a:chExt cx="1329176" cy="1487890"/>
                            </a:xfrm>
                          </wpg:grpSpPr>
                          <wpg:grpSp>
                            <wpg:cNvPr id="1608696558" name="Group 1608696558"/>
                            <wpg:cNvGrpSpPr/>
                            <wpg:grpSpPr>
                              <a:xfrm>
                                <a:off x="1321651" y="0"/>
                                <a:ext cx="1301254" cy="1487890"/>
                                <a:chOff x="1321651" y="0"/>
                                <a:chExt cx="1301254" cy="1487890"/>
                              </a:xfrm>
                            </wpg:grpSpPr>
                            <wps:wsp>
                              <wps:cNvPr id="1608696559" name="Freeform: Shape 1608696559"/>
                              <wps:cNvSpPr/>
                              <wps:spPr>
                                <a:xfrm>
                                  <a:off x="1321651"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608696560" name="Oval 1608696560"/>
                              <wps:cNvSpPr/>
                              <wps:spPr>
                                <a:xfrm>
                                  <a:off x="2128500" y="0"/>
                                  <a:ext cx="494405" cy="494405"/>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608696561" name="TextBox 1063"/>
                            <wps:cNvSpPr txBox="1"/>
                            <wps:spPr>
                              <a:xfrm>
                                <a:off x="1336677" y="531174"/>
                                <a:ext cx="1025525" cy="783140"/>
                              </a:xfrm>
                              <a:prstGeom prst="rect">
                                <a:avLst/>
                              </a:prstGeom>
                              <a:noFill/>
                            </wps:spPr>
                            <wps:txbx>
                              <w:txbxContent>
                                <w:p w14:paraId="033ECAFA"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التنظيم والإطلاق</w:t>
                                  </w:r>
                                </w:p>
                              </w:txbxContent>
                            </wps:txbx>
                            <wps:bodyPr wrap="square" rtlCol="0">
                              <a:noAutofit/>
                            </wps:bodyPr>
                          </wps:wsp>
                          <wps:wsp>
                            <wps:cNvPr id="1608696562" name="Straight Arrow Connector 1608696562"/>
                            <wps:cNvCnPr>
                              <a:cxnSpLocks/>
                            </wps:cNvCnPr>
                            <wps:spPr>
                              <a:xfrm>
                                <a:off x="2203033" y="1251689"/>
                                <a:ext cx="447794" cy="0"/>
                              </a:xfrm>
                              <a:prstGeom prst="straightConnector1">
                                <a:avLst/>
                              </a:prstGeom>
                              <a:ln w="38100">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608696563" name="Group 1608696563"/>
                          <wpg:cNvGrpSpPr/>
                          <wpg:grpSpPr>
                            <a:xfrm>
                              <a:off x="2643302" y="0"/>
                              <a:ext cx="1329176" cy="1487890"/>
                              <a:chOff x="2643302" y="0"/>
                              <a:chExt cx="1329176" cy="1487890"/>
                            </a:xfrm>
                          </wpg:grpSpPr>
                          <wpg:grpSp>
                            <wpg:cNvPr id="1608696564" name="Group 1608696564"/>
                            <wpg:cNvGrpSpPr/>
                            <wpg:grpSpPr>
                              <a:xfrm>
                                <a:off x="2643302" y="0"/>
                                <a:ext cx="1301254" cy="1487890"/>
                                <a:chOff x="2643302" y="0"/>
                                <a:chExt cx="1301254" cy="1487890"/>
                              </a:xfrm>
                            </wpg:grpSpPr>
                            <wps:wsp>
                              <wps:cNvPr id="1608696565" name="Freeform: Shape 1608696565"/>
                              <wps:cNvSpPr/>
                              <wps:spPr>
                                <a:xfrm>
                                  <a:off x="2643302"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608696566" name="Oval 1608696566"/>
                              <wps:cNvSpPr/>
                              <wps:spPr>
                                <a:xfrm>
                                  <a:off x="3450151" y="0"/>
                                  <a:ext cx="494405" cy="494405"/>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608696567" name="TextBox 1069"/>
                            <wps:cNvSpPr txBox="1"/>
                            <wps:spPr>
                              <a:xfrm>
                                <a:off x="2654130" y="473806"/>
                                <a:ext cx="1038018" cy="825920"/>
                              </a:xfrm>
                              <a:prstGeom prst="rect">
                                <a:avLst/>
                              </a:prstGeom>
                              <a:noFill/>
                            </wps:spPr>
                            <wps:txbx>
                              <w:txbxContent>
                                <w:p w14:paraId="0BFC1149"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التنفيذ والمتابعة</w:t>
                                  </w:r>
                                </w:p>
                              </w:txbxContent>
                            </wps:txbx>
                            <wps:bodyPr wrap="square" rtlCol="0">
                              <a:noAutofit/>
                            </wps:bodyPr>
                          </wps:wsp>
                          <wps:wsp>
                            <wps:cNvPr id="1608696568" name="Straight Arrow Connector 1608696568"/>
                            <wps:cNvCnPr>
                              <a:cxnSpLocks/>
                            </wps:cNvCnPr>
                            <wps:spPr>
                              <a:xfrm>
                                <a:off x="3524684" y="1251689"/>
                                <a:ext cx="447794" cy="0"/>
                              </a:xfrm>
                              <a:prstGeom prst="straightConnector1">
                                <a:avLst/>
                              </a:prstGeom>
                              <a:ln w="38100">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608696569" name="Group 1608696569"/>
                          <wpg:cNvGrpSpPr/>
                          <wpg:grpSpPr>
                            <a:xfrm>
                              <a:off x="3964953" y="0"/>
                              <a:ext cx="1329176" cy="1487890"/>
                              <a:chOff x="3964953" y="0"/>
                              <a:chExt cx="1329176" cy="1487890"/>
                            </a:xfrm>
                          </wpg:grpSpPr>
                          <wpg:grpSp>
                            <wpg:cNvPr id="1608696570" name="Group 1608696570"/>
                            <wpg:cNvGrpSpPr/>
                            <wpg:grpSpPr>
                              <a:xfrm>
                                <a:off x="3964953" y="0"/>
                                <a:ext cx="1301254" cy="1487890"/>
                                <a:chOff x="3964953" y="0"/>
                                <a:chExt cx="1301254" cy="1487890"/>
                              </a:xfrm>
                            </wpg:grpSpPr>
                            <wps:wsp>
                              <wps:cNvPr id="1608696571" name="Freeform: Shape 1608696571"/>
                              <wps:cNvSpPr/>
                              <wps:spPr>
                                <a:xfrm>
                                  <a:off x="3964953"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608696572" name="Oval 1608696572"/>
                              <wps:cNvSpPr/>
                              <wps:spPr>
                                <a:xfrm>
                                  <a:off x="4771802" y="0"/>
                                  <a:ext cx="494405" cy="494405"/>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608696573" name="TextBox 1081"/>
                            <wps:cNvSpPr txBox="1"/>
                            <wps:spPr>
                              <a:xfrm>
                                <a:off x="4012268" y="510148"/>
                                <a:ext cx="961305" cy="727709"/>
                              </a:xfrm>
                              <a:prstGeom prst="rect">
                                <a:avLst/>
                              </a:prstGeom>
                              <a:noFill/>
                            </wps:spPr>
                            <wps:txbx>
                              <w:txbxContent>
                                <w:p w14:paraId="28D2D162"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التقييم والإغلاق</w:t>
                                  </w:r>
                                </w:p>
                              </w:txbxContent>
                            </wps:txbx>
                            <wps:bodyPr wrap="square" rtlCol="0">
                              <a:noAutofit/>
                            </wps:bodyPr>
                          </wps:wsp>
                          <wps:wsp>
                            <wps:cNvPr id="1608696574" name="Straight Arrow Connector 1608696574"/>
                            <wps:cNvCnPr>
                              <a:cxnSpLocks/>
                            </wps:cNvCnPr>
                            <wps:spPr>
                              <a:xfrm>
                                <a:off x="4846335" y="1251689"/>
                                <a:ext cx="447794" cy="0"/>
                              </a:xfrm>
                              <a:prstGeom prst="straightConnector1">
                                <a:avLst/>
                              </a:prstGeom>
                              <a:ln w="38100">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608696575" name="Group 1608696575"/>
                          <wpg:cNvGrpSpPr/>
                          <wpg:grpSpPr>
                            <a:xfrm>
                              <a:off x="5264405" y="0"/>
                              <a:ext cx="1323454" cy="1487890"/>
                              <a:chOff x="5264405" y="0"/>
                              <a:chExt cx="1323454" cy="1487890"/>
                            </a:xfrm>
                          </wpg:grpSpPr>
                          <wpg:grpSp>
                            <wpg:cNvPr id="1451488595" name="Group 1451488595"/>
                            <wpg:cNvGrpSpPr/>
                            <wpg:grpSpPr>
                              <a:xfrm>
                                <a:off x="5286605" y="0"/>
                                <a:ext cx="1301254" cy="1487890"/>
                                <a:chOff x="5286605" y="0"/>
                                <a:chExt cx="1301254" cy="1487890"/>
                              </a:xfrm>
                            </wpg:grpSpPr>
                            <wps:wsp>
                              <wps:cNvPr id="4096" name="Freeform: Shape 4096"/>
                              <wps:cNvSpPr/>
                              <wps:spPr>
                                <a:xfrm>
                                  <a:off x="5286605"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4097" name="Oval 4097"/>
                              <wps:cNvSpPr/>
                              <wps:spPr>
                                <a:xfrm>
                                  <a:off x="6093454" y="0"/>
                                  <a:ext cx="494405" cy="494405"/>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4099" name="TextBox 2047"/>
                            <wps:cNvSpPr txBox="1"/>
                            <wps:spPr>
                              <a:xfrm>
                                <a:off x="5264405" y="669998"/>
                                <a:ext cx="1099557" cy="433535"/>
                              </a:xfrm>
                              <a:prstGeom prst="rect">
                                <a:avLst/>
                              </a:prstGeom>
                              <a:noFill/>
                            </wps:spPr>
                            <wps:txbx>
                              <w:txbxContent>
                                <w:p w14:paraId="294AD59D"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 xml:space="preserve">الاستدامة </w:t>
                                  </w:r>
                                </w:p>
                              </w:txbxContent>
                            </wps:txbx>
                            <wps:bodyPr wrap="square" rtlCol="0">
                              <a:noAutofit/>
                            </wps:bodyPr>
                          </wps:wsp>
                        </wpg:grpSp>
                      </wpg:grpSp>
                      <pic:pic xmlns:pic="http://schemas.openxmlformats.org/drawingml/2006/picture">
                        <pic:nvPicPr>
                          <pic:cNvPr id="4100" name="Graphic 31" descr="Questions with solid fill"/>
                          <pic:cNvPicPr>
                            <a:picLocks noChangeAspect="1"/>
                          </pic:cNvPicPr>
                        </pic:nvPicPr>
                        <pic:blipFill>
                          <a:blip r:embed="rId115" cstate="print">
                            <a:extLst>
                              <a:ext uri="{28A0092B-C50C-407E-A947-70E740481C1C}">
                                <a14:useLocalDpi xmlns:a14="http://schemas.microsoft.com/office/drawing/2010/main" val="0"/>
                              </a:ext>
                              <a:ext uri="{96DAC541-7B7A-43D3-8B79-37D633B846F1}">
                                <asvg:svgBlip xmlns:asvg="http://schemas.microsoft.com/office/drawing/2016/SVG/main" r:embed="rId116"/>
                              </a:ext>
                            </a:extLst>
                          </a:blip>
                          <a:stretch>
                            <a:fillRect/>
                          </a:stretch>
                        </pic:blipFill>
                        <pic:spPr>
                          <a:xfrm>
                            <a:off x="5354435" y="35800"/>
                            <a:ext cx="353682" cy="353682"/>
                          </a:xfrm>
                          <a:prstGeom prst="rect">
                            <a:avLst/>
                          </a:prstGeom>
                        </pic:spPr>
                      </pic:pic>
                      <pic:pic xmlns:pic="http://schemas.openxmlformats.org/drawingml/2006/picture">
                        <pic:nvPicPr>
                          <pic:cNvPr id="4101" name="Graphic 7" descr="Books on shelf with solid fill"/>
                          <pic:cNvPicPr>
                            <a:picLocks noChangeAspect="1"/>
                          </pic:cNvPicPr>
                        </pic:nvPicPr>
                        <pic:blipFill>
                          <a:blip r:embed="rId117" cstate="print">
                            <a:extLst>
                              <a:ext uri="{28A0092B-C50C-407E-A947-70E740481C1C}">
                                <a14:useLocalDpi xmlns:a14="http://schemas.microsoft.com/office/drawing/2010/main" val="0"/>
                              </a:ext>
                              <a:ext uri="{96DAC541-7B7A-43D3-8B79-37D633B846F1}">
                                <asvg:svgBlip xmlns:asvg="http://schemas.microsoft.com/office/drawing/2016/SVG/main" r:embed="rId118"/>
                              </a:ext>
                            </a:extLst>
                          </a:blip>
                          <a:stretch>
                            <a:fillRect/>
                          </a:stretch>
                        </pic:blipFill>
                        <pic:spPr>
                          <a:xfrm>
                            <a:off x="1886757" y="18605"/>
                            <a:ext cx="374139" cy="374139"/>
                          </a:xfrm>
                          <a:prstGeom prst="rect">
                            <a:avLst/>
                          </a:prstGeom>
                        </pic:spPr>
                      </pic:pic>
                      <pic:pic xmlns:pic="http://schemas.openxmlformats.org/drawingml/2006/picture">
                        <pic:nvPicPr>
                          <pic:cNvPr id="4102" name="Graphic 19" descr="List with solid fill"/>
                          <pic:cNvPicPr>
                            <a:picLocks noChangeAspect="1"/>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751766" y="32047"/>
                            <a:ext cx="342195" cy="342195"/>
                          </a:xfrm>
                          <a:prstGeom prst="rect">
                            <a:avLst/>
                          </a:prstGeom>
                        </pic:spPr>
                      </pic:pic>
                      <pic:pic xmlns:pic="http://schemas.openxmlformats.org/drawingml/2006/picture">
                        <pic:nvPicPr>
                          <pic:cNvPr id="4103" name="رسم 15" descr="قائمة اختيار"/>
                          <pic:cNvPicPr>
                            <a:picLocks noChangeAspect="1"/>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22"/>
                              </a:ext>
                            </a:extLst>
                          </a:blip>
                          <a:stretch>
                            <a:fillRect/>
                          </a:stretch>
                        </pic:blipFill>
                        <pic:spPr>
                          <a:xfrm>
                            <a:off x="4194334" y="35221"/>
                            <a:ext cx="350335" cy="350335"/>
                          </a:xfrm>
                          <a:prstGeom prst="rect">
                            <a:avLst/>
                          </a:prstGeom>
                        </pic:spPr>
                      </pic:pic>
                      <pic:pic xmlns:pic="http://schemas.openxmlformats.org/drawingml/2006/picture">
                        <pic:nvPicPr>
                          <pic:cNvPr id="4104" name="Graphic 14" descr="Document with solid fill"/>
                          <pic:cNvPicPr>
                            <a:picLocks noChangeAspect="1"/>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a:xfrm>
                            <a:off x="3057406" y="28065"/>
                            <a:ext cx="358657" cy="358657"/>
                          </a:xfrm>
                          <a:prstGeom prst="rect">
                            <a:avLst/>
                          </a:prstGeom>
                        </pic:spPr>
                      </pic:pic>
                    </wpg:wgp>
                  </a:graphicData>
                </a:graphic>
              </wp:inline>
            </w:drawing>
          </mc:Choice>
          <mc:Fallback>
            <w:pict>
              <v:group w14:anchorId="6A2E8FA3" id="Group 4503" o:spid="_x0000_s1157" style="width:453.7pt;height:102.45pt;mso-position-horizontal-relative:char;mso-position-vertical-relative:line" coordsize="57617,1301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">
                <v:group id="Group 1608696544" o:spid="_x0000_s1158" style="position:absolute;width:57617;height:13011" coordsize="65878,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">
                  <v:group id="Group 1608696545" o:spid="_x0000_s1159" style="position:absolute;width:13291;height:14878"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">
                    <v:group id="Group 1608696546" o:spid="_x0000_s1160" style="position:absolute;width:13012;height:14878"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">
                      <v:shape id="Freeform: Shape 1608696547" o:spid="_x0000_s1161" style="position:absolute;top:2042;width:10773;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" path="m213942,l888054,v,192123,155746,347869,347869,347869l1283630,343060r,726627c1283630,1187844,1187845,1283629,1069688,1283629r-855746,c95785,1283629,,1187844,,1069687l,213942c,95785,95785,,213942,xe" filled="f" strokecolor="#168489" strokeweight="2.25pt">
                        <v:stroke joinstyle="miter"/>
                        <v:path arrowok="t" o:connecttype="custom" o:connectlocs="179563,0;745348,0;1037316,347869;1077357,343060;1077357,1069687;897794,1283629;179563,1283629;0,1069687;0,213942;179563,0" o:connectangles="0,0,0,0,0,0,0,0,0,0"/>
                      </v:shape>
                      <v:oval id="Oval 1608696548" o:spid="_x0000_s1162" style="position:absolute;left:8068;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" fillcolor="#168489" strokecolor="#168489" strokeweight="1pt">
                        <v:stroke joinstyle="miter"/>
                      </v:oval>
                    </v:group>
                    <v:shape id="TextBox 4151" o:spid="_x0000_s1163" type="#_x0000_t202" style="position:absolute;left:150;top:5046;width:10256;height:8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" filled="f" stroked="f">
                      <v:textbox>
                        <w:txbxContent>
                          <w:p w14:paraId="6A470C67"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الإعداد والتخطيط</w:t>
                            </w:r>
                          </w:p>
                        </w:txbxContent>
                      </v:textbox>
                    </v:shape>
                    <v:shapetype id="_x0000_t32" coordsize="21600,21600" o:spt="32" o:oned="t" path="m,l21600,21600e" filled="f">
                      <v:path arrowok="t" fillok="f" o:connecttype="none"/>
                      <o:lock v:ext="edit" shapetype="t"/>
                    </v:shapetype>
                    <v:shape id="Straight Arrow Connector 1608696556" o:spid="_x0000_s1164" type="#_x0000_t32" style="position:absolute;left:8813;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" strokecolor="#d8d8d8 [2732]" strokeweight="3pt">
                      <v:stroke endarrow="block" joinstyle="miter"/>
                      <o:lock v:ext="edit" shapetype="f"/>
                    </v:shape>
                  </v:group>
                  <v:group id="Group 1608696557" o:spid="_x0000_s1165" style="position:absolute;left:13216;width:13292;height:14878" coordorigin="13216"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">
                    <v:group id="Group 1608696558" o:spid="_x0000_s1166" style="position:absolute;left:13216;width:13013;height:14878" coordorigin="13216"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">
                      <v:shape id="Freeform: Shape 1608696559" o:spid="_x0000_s1167" style="position:absolute;left:13216;top:2042;width:10774;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" path="m213942,l888054,v,192123,155746,347869,347869,347869l1283630,343060r,726627c1283630,1187844,1187845,1283629,1069688,1283629r-855746,c95785,1283629,,1187844,,1069687l,213942c,95785,95785,,213942,xe" filled="f" strokecolor="#2e75b6" strokeweight="2.25pt">
                        <v:stroke joinstyle="miter"/>
                        <v:path arrowok="t" o:connecttype="custom" o:connectlocs="179563,0;745348,0;1037316,347869;1077357,343060;1077357,1069687;897794,1283629;179563,1283629;0,1069687;0,213942;179563,0" o:connectangles="0,0,0,0,0,0,0,0,0,0"/>
                      </v:shape>
                      <v:oval id="Oval 1608696560" o:spid="_x0000_s1168" style="position:absolute;left:21285;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" fillcolor="#2e75b6" strokecolor="#2e75b6" strokeweight="1pt">
                        <v:stroke joinstyle="miter"/>
                      </v:oval>
                    </v:group>
                    <v:shape id="TextBox 1063" o:spid="_x0000_s1169" type="#_x0000_t202" style="position:absolute;left:13366;top:5311;width:10256;height:7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" filled="f" stroked="f">
                      <v:textbox>
                        <w:txbxContent>
                          <w:p w14:paraId="033ECAFA"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التنظيم والإطلاق</w:t>
                            </w:r>
                          </w:p>
                        </w:txbxContent>
                      </v:textbox>
                    </v:shape>
                    <v:shape id="Straight Arrow Connector 1608696562" o:spid="_x0000_s1170" type="#_x0000_t32" style="position:absolute;left:22030;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" strokecolor="#d8d8d8 [2732]" strokeweight="3pt">
                      <v:stroke endarrow="block" joinstyle="miter"/>
                      <o:lock v:ext="edit" shapetype="f"/>
                    </v:shape>
                  </v:group>
                  <v:group id="Group 1608696563" o:spid="_x0000_s1171" style="position:absolute;left:26433;width:13291;height:14878" coordorigin="26433"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">
                    <v:group id="Group 1608696564" o:spid="_x0000_s1172" style="position:absolute;left:26433;width:13012;height:14878" coordorigin="26433"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">
                      <v:shape id="Freeform: Shape 1608696565" o:spid="_x0000_s1173" style="position:absolute;left:26433;top:2042;width:10773;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" path="m213942,l888054,v,192123,155746,347869,347869,347869l1283630,343060r,726627c1283630,1187844,1187845,1283629,1069688,1283629r-855746,c95785,1283629,,1187844,,1069687l,213942c,95785,95785,,213942,xe" filled="f" strokecolor="#ffd366" strokeweight="2.25pt">
                        <v:stroke joinstyle="miter"/>
                        <v:path arrowok="t" o:connecttype="custom" o:connectlocs="179563,0;745348,0;1037316,347869;1077357,343060;1077357,1069687;897794,1283629;179563,1283629;0,1069687;0,213942;179563,0" o:connectangles="0,0,0,0,0,0,0,0,0,0"/>
                      </v:shape>
                      <v:oval id="Oval 1608696566" o:spid="_x0000_s1174" style="position:absolute;left:34501;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" fillcolor="#ffd366" strokecolor="#ffd366" strokeweight="1pt">
                        <v:stroke joinstyle="miter"/>
                      </v:oval>
                    </v:group>
                    <v:shape id="TextBox 1069" o:spid="_x0000_s1175" type="#_x0000_t202" style="position:absolute;left:26541;top:4738;width:10380;height:8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" filled="f" stroked="f">
                      <v:textbox>
                        <w:txbxContent>
                          <w:p w14:paraId="0BFC1149"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التنفيذ والمتابعة</w:t>
                            </w:r>
                          </w:p>
                        </w:txbxContent>
                      </v:textbox>
                    </v:shape>
                    <v:shape id="Straight Arrow Connector 1608696568" o:spid="_x0000_s1176" type="#_x0000_t32" style="position:absolute;left:35246;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" strokecolor="#d8d8d8 [2732]" strokeweight="3pt">
                      <v:stroke endarrow="block" joinstyle="miter"/>
                      <o:lock v:ext="edit" shapetype="f"/>
                    </v:shape>
                  </v:group>
                  <v:group id="Group 1608696569" o:spid="_x0000_s1177" style="position:absolute;left:39649;width:13292;height:14878" coordorigin="39649"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">
                    <v:group id="Group 1608696570" o:spid="_x0000_s1178" style="position:absolute;left:39649;width:13013;height:14878" coordorigin="39649"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">
                      <v:shape id="Freeform: Shape 1608696571" o:spid="_x0000_s1179" style="position:absolute;left:39649;top:2042;width:10774;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" path="m213942,l888054,v,192123,155746,347869,347869,347869l1283630,343060r,726627c1283630,1187844,1187845,1283629,1069688,1283629r-855746,c95785,1283629,,1187844,,1069687l,213942c,95785,95785,,213942,xe" filled="f" strokecolor="#7f7f7f" strokeweight="2.25pt">
                        <v:stroke joinstyle="miter"/>
                        <v:path arrowok="t" o:connecttype="custom" o:connectlocs="179563,0;745348,0;1037316,347869;1077357,343060;1077357,1069687;897794,1283629;179563,1283629;0,1069687;0,213942;179563,0" o:connectangles="0,0,0,0,0,0,0,0,0,0"/>
                      </v:shape>
                      <v:oval id="Oval 1608696572" o:spid="_x0000_s1180" style="position:absolute;left:47718;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" fillcolor="#7f7f7f" strokecolor="#7f7f7f" strokeweight="1pt">
                        <v:stroke joinstyle="miter"/>
                      </v:oval>
                    </v:group>
                    <v:shape id="TextBox 1081" o:spid="_x0000_s1181" type="#_x0000_t202" style="position:absolute;left:40122;top:5101;width:9613;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" filled="f" stroked="f">
                      <v:textbox>
                        <w:txbxContent>
                          <w:p w14:paraId="28D2D162"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التقييم والإغلاق</w:t>
                            </w:r>
                          </w:p>
                        </w:txbxContent>
                      </v:textbox>
                    </v:shape>
                    <v:shape id="Straight Arrow Connector 1608696574" o:spid="_x0000_s1182" type="#_x0000_t32" style="position:absolute;left:48463;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" strokecolor="#d8d8d8 [2732]" strokeweight="3pt">
                      <v:stroke endarrow="block" joinstyle="miter"/>
                      <o:lock v:ext="edit" shapetype="f"/>
                    </v:shape>
                  </v:group>
                  <v:group id="Group 1608696575" o:spid="_x0000_s1183" style="position:absolute;left:52644;width:13234;height:14878" coordorigin="52644" coordsize="13234,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">
                    <v:group id="Group 1451488595" o:spid="_x0000_s1184" style="position:absolute;left:52866;width:13012;height:14878" coordorigin="52866"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">
                      <v:shape id="Freeform: Shape 4096" o:spid="_x0000_s1185" style="position:absolute;left:52866;top:2042;width:10773;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" path="m213942,l888054,v,192123,155746,347869,347869,347869l1283630,343060r,726627c1283630,1187844,1187845,1283629,1069688,1283629r-855746,c95785,1283629,,1187844,,1069687l,213942c,95785,95785,,213942,xe" filled="f" strokecolor="#168489" strokeweight="2.25pt">
                        <v:stroke joinstyle="miter"/>
                        <v:path arrowok="t" o:connecttype="custom" o:connectlocs="179563,0;745348,0;1037316,347869;1077357,343060;1077357,1069687;897794,1283629;179563,1283629;0,1069687;0,213942;179563,0" o:connectangles="0,0,0,0,0,0,0,0,0,0"/>
                      </v:shape>
                      <v:oval id="Oval 4097" o:spid="_x0000_s1186" style="position:absolute;left:60934;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" fillcolor="#168489" strokecolor="#168489" strokeweight="1pt">
                        <v:stroke joinstyle="miter"/>
                      </v:oval>
                    </v:group>
                    <v:shape id="TextBox 2047" o:spid="_x0000_s1187" type="#_x0000_t202" style="position:absolute;left:52644;top:6699;width:10995;height:4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" filled="f" stroked="f">
                      <v:textbox>
                        <w:txbxContent>
                          <w:p w14:paraId="294AD59D"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 xml:space="preserve">الاستدامة </w:t>
                            </w:r>
                          </w:p>
                        </w:txbxContent>
                      </v:textbox>
                    </v:shape>
                  </v:group>
                </v:group>
                <v:shape id="Graphic 31" o:spid="_x0000_s1188" type="#_x0000_t75" alt="Questions with solid fill" style="position:absolute;left:53544;top:358;width:3537;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">
                  <v:imagedata r:id="rId125" o:title="Questions with solid fill"/>
                </v:shape>
                <v:shape id="Graphic 7" o:spid="_x0000_s1189" type="#_x0000_t75" alt="Books on shelf with solid fill" style="position:absolute;left:18867;top:186;width:3741;height:3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">
                  <v:imagedata r:id="rId126" o:title="Books on shelf with solid fill"/>
                </v:shape>
                <v:shape id="Graphic 19" o:spid="_x0000_s1190" type="#_x0000_t75" alt="List with solid fill" style="position:absolute;left:7517;top:320;width:3422;height:3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">
                  <v:imagedata r:id="rId127" o:title="List with solid fill"/>
                </v:shape>
                <v:shape id="رسم 15" o:spid="_x0000_s1191" type="#_x0000_t75" alt="قائمة اختيار" style="position:absolute;left:41943;top:352;width:3503;height:3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">
                  <v:imagedata r:id="rId128" o:title="قائمة اختيار"/>
                </v:shape>
                <v:shape id="Graphic 14" o:spid="_x0000_s1192" type="#_x0000_t75" alt="Document with solid fill" style="position:absolute;left:30574;top:280;width:3586;height:3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">
                  <v:imagedata r:id="rId129" o:title="Document with solid fill"/>
                </v:shape>
                <w10:anchorlock/>
              </v:group>
            </w:pict>
          </mc:Fallback>
        </mc:AlternateContent>
      </w:r>
    </w:p>
    <w:p w14:paraId="29D0A236" w14:textId="0C26E4AB"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B1F21AD" wp14:editId="66A2D2A1">
                <wp:extent cx="5731510" cy="892088"/>
                <wp:effectExtent l="0" t="0" r="2540" b="22860"/>
                <wp:docPr id="84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25" name="مجموعة 47"/>
                        <wpg:cNvGrpSpPr/>
                        <wpg:grpSpPr>
                          <a:xfrm>
                            <a:off x="0" y="0"/>
                            <a:ext cx="5731510" cy="895351"/>
                            <a:chOff x="0" y="0"/>
                            <a:chExt cx="5878196" cy="918845"/>
                          </a:xfrm>
                        </wpg:grpSpPr>
                        <wpg:grpSp>
                          <wpg:cNvPr id="8426" name="مجموعة 48"/>
                          <wpg:cNvGrpSpPr/>
                          <wpg:grpSpPr>
                            <a:xfrm>
                              <a:off x="0" y="0"/>
                              <a:ext cx="5878196" cy="918845"/>
                              <a:chOff x="0" y="0"/>
                              <a:chExt cx="6240348" cy="919070"/>
                            </a:xfrm>
                          </wpg:grpSpPr>
                          <wpg:grpSp>
                            <wpg:cNvPr id="8427" name="مجموعة 49"/>
                            <wpg:cNvGrpSpPr/>
                            <wpg:grpSpPr>
                              <a:xfrm>
                                <a:off x="0" y="169208"/>
                                <a:ext cx="5433072" cy="580613"/>
                                <a:chOff x="0" y="169208"/>
                                <a:chExt cx="5433072" cy="580613"/>
                              </a:xfrm>
                            </wpg:grpSpPr>
                            <wps:wsp>
                              <wps:cNvPr id="84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3" name="مربع نص 41"/>
                          <wps:cNvSpPr txBox="1"/>
                          <wps:spPr>
                            <a:xfrm>
                              <a:off x="204466" y="256739"/>
                              <a:ext cx="4615440" cy="389157"/>
                            </a:xfrm>
                            <a:prstGeom prst="rect">
                              <a:avLst/>
                            </a:prstGeom>
                            <a:noFill/>
                          </wps:spPr>
                          <wps:txbx>
                            <w:txbxContent>
                              <w:p w14:paraId="43EBB594" w14:textId="2E2EEEFE"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الإعداد والتخطيط:</w:t>
                                </w:r>
                              </w:p>
                            </w:txbxContent>
                          </wps:txbx>
                          <wps:bodyPr wrap="square" rtlCol="1">
                            <a:spAutoFit/>
                          </wps:bodyPr>
                        </wps:wsp>
                      </wpg:grpSp>
                      <pic:pic xmlns:pic="http://schemas.openxmlformats.org/drawingml/2006/picture">
                        <pic:nvPicPr>
                          <pic:cNvPr id="8434"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B1F21AD" id="_x0000_s11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&#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hpnb8bQcAAMw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1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">
                  <v:group id="مجموعة 48" o:spid="_x0000_s11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">
                    <v:group id="مجموعة 49" o:spid="_x0000_s11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MY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PkajuH5JjwBOX8AAAD//wMAUEsBAi0AFAAGAAgAAAAhANvh9svuAAAAhQEAABMAAAAAAAAA&#10;AAAAAAAAAAAAAFtDb250ZW50X1R5cGVzXS54bWxQSwECLQAUAAYACAAAACEAWvQsW78AAAAVAQAA&#10;CwAAAAAAAAAAAAAAAAAfAQAAX3JlbHMvLnJlbHNQSwECLQAUAAYACAAAACEA315zGMYAAADdAAAA&#10;DwAAAAAAAAAAAAAAAAAHAgAAZHJzL2Rvd25yZXYueG1sUEsFBgAAAAADAAMAtwAAAPoCAAAAAA==&#10;">
                      <v:shape id="شكل حر 50" o:spid="_x0000_s11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" fillcolor="#a5a5a5 [2092]" stroked="f" strokeweight="1pt">
                        <v:stroke joinstyle="miter"/>
                      </v:roundrect>
                    </v:group>
                    <v:oval id="شكل بيضاوي 52" o:spid="_x0000_s11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" filled="f" strokecolor="#168489" strokeweight="1pt">
                      <v:stroke joinstyle="miter"/>
                    </v:oval>
                  </v:group>
                  <v:shape id="مربع نص 41" o:spid="_x0000_s120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" filled="f" stroked="f">
                    <v:textbox style="mso-fit-shape-to-text:t">
                      <w:txbxContent>
                        <w:p w14:paraId="43EBB594" w14:textId="2E2EEEFE"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الإعداد والتخطيط:</w:t>
                          </w:r>
                        </w:p>
                      </w:txbxContent>
                    </v:textbox>
                  </v:shape>
                </v:group>
                <v:shape id="صورة 54" o:spid="_x0000_s12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">
                  <v:imagedata r:id="rId110" o:title=""/>
                </v:shape>
                <w10:anchorlock/>
              </v:group>
            </w:pict>
          </mc:Fallback>
        </mc:AlternateContent>
      </w:r>
    </w:p>
    <w:p w14:paraId="2289BCAB" w14:textId="42850A76" w:rsidR="0042208F" w:rsidRPr="001B17CB" w:rsidRDefault="0042208F" w:rsidP="0042208F">
      <w:pPr>
        <w:rPr>
          <w:rtl/>
        </w:rPr>
      </w:pPr>
      <w:r w:rsidRPr="001B17CB">
        <w:rPr>
          <w:rtl/>
        </w:rPr>
        <w:t xml:space="preserve">- </w:t>
      </w:r>
      <w:hyperlink r:id="rId130" w:history="1">
        <w:r w:rsidRPr="00976AF6">
          <w:rPr>
            <w:rStyle w:val="Hyperlink"/>
            <w:rtl/>
          </w:rPr>
          <w:t>الأنشطة الرئيسية</w:t>
        </w:r>
      </w:hyperlink>
      <w:r w:rsidRPr="001B17CB">
        <w:rPr>
          <w:rtl/>
        </w:rPr>
        <w:t>: تحديد الاحتياج، دراسة الجدوى، وضع الرؤية والأهداف، تصميم خطة العمل، تحديد الموارد المطلوبة.</w:t>
      </w:r>
    </w:p>
    <w:p w14:paraId="1917B3FB" w14:textId="77777777" w:rsidR="0042208F" w:rsidRPr="00066F1A" w:rsidRDefault="0042208F" w:rsidP="00066F1A">
      <w:pPr>
        <w:pStyle w:val="ad"/>
        <w:rPr>
          <w:b w:val="0"/>
          <w:bCs/>
          <w:color w:val="168489"/>
          <w:rtl/>
        </w:rPr>
      </w:pPr>
      <w:r w:rsidRPr="00066F1A">
        <w:rPr>
          <w:b w:val="0"/>
          <w:bCs/>
          <w:color w:val="168489"/>
          <w:rtl/>
        </w:rPr>
        <w:t xml:space="preserve">مؤشرات النجاح: </w:t>
      </w:r>
    </w:p>
    <w:p w14:paraId="3D605F14" w14:textId="77777777" w:rsidR="0042208F" w:rsidRPr="001B17CB" w:rsidRDefault="0042208F" w:rsidP="0042208F">
      <w:pPr>
        <w:rPr>
          <w:rtl/>
        </w:rPr>
      </w:pPr>
      <w:r w:rsidRPr="001B17CB">
        <w:rPr>
          <w:rtl/>
        </w:rPr>
        <w:t xml:space="preserve">  - وضوح الرؤية والأهداف.</w:t>
      </w:r>
    </w:p>
    <w:p w14:paraId="352C5344" w14:textId="77777777" w:rsidR="0042208F" w:rsidRPr="001B17CB" w:rsidRDefault="0042208F" w:rsidP="0042208F">
      <w:pPr>
        <w:rPr>
          <w:rtl/>
        </w:rPr>
      </w:pPr>
      <w:r w:rsidRPr="001B17CB">
        <w:rPr>
          <w:rtl/>
        </w:rPr>
        <w:t xml:space="preserve">  - شمولية الخطة لكافة جوانب المشروع.</w:t>
      </w:r>
    </w:p>
    <w:p w14:paraId="008318BF" w14:textId="77777777" w:rsidR="0042208F" w:rsidRPr="001B17CB" w:rsidRDefault="0042208F" w:rsidP="0042208F">
      <w:pPr>
        <w:rPr>
          <w:rtl/>
        </w:rPr>
      </w:pPr>
      <w:r w:rsidRPr="001B17CB">
        <w:rPr>
          <w:rtl/>
        </w:rPr>
        <w:t xml:space="preserve">  - واقعية التقديرات المالية والزمنية.</w:t>
      </w:r>
    </w:p>
    <w:p w14:paraId="4058FDFA" w14:textId="77777777" w:rsidR="0042208F" w:rsidRDefault="0042208F" w:rsidP="0042208F">
      <w:pPr>
        <w:rPr>
          <w:rtl/>
        </w:rPr>
      </w:pPr>
      <w:r w:rsidRPr="001B17CB">
        <w:rPr>
          <w:rtl/>
        </w:rPr>
        <w:t xml:space="preserve">  - تحديد المخاطر المحتملة وآليات التعامل معها.</w:t>
      </w:r>
    </w:p>
    <w:p w14:paraId="6F11CA57" w14:textId="6467DC11"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7F7261BF" wp14:editId="6D46385C">
                <wp:extent cx="5731510" cy="892088"/>
                <wp:effectExtent l="0" t="0" r="2540" b="22860"/>
                <wp:docPr id="84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36" name="مجموعة 47"/>
                        <wpg:cNvGrpSpPr/>
                        <wpg:grpSpPr>
                          <a:xfrm>
                            <a:off x="0" y="0"/>
                            <a:ext cx="5731510" cy="895351"/>
                            <a:chOff x="0" y="0"/>
                            <a:chExt cx="5878196" cy="918845"/>
                          </a:xfrm>
                        </wpg:grpSpPr>
                        <wpg:grpSp>
                          <wpg:cNvPr id="8437" name="مجموعة 48"/>
                          <wpg:cNvGrpSpPr/>
                          <wpg:grpSpPr>
                            <a:xfrm>
                              <a:off x="0" y="0"/>
                              <a:ext cx="5878196" cy="918845"/>
                              <a:chOff x="0" y="0"/>
                              <a:chExt cx="6240348" cy="919070"/>
                            </a:xfrm>
                          </wpg:grpSpPr>
                          <wpg:grpSp>
                            <wpg:cNvPr id="8438" name="مجموعة 49"/>
                            <wpg:cNvGrpSpPr/>
                            <wpg:grpSpPr>
                              <a:xfrm>
                                <a:off x="0" y="169208"/>
                                <a:ext cx="5433072" cy="580613"/>
                                <a:chOff x="0" y="169208"/>
                                <a:chExt cx="5433072" cy="580613"/>
                              </a:xfrm>
                            </wpg:grpSpPr>
                            <wps:wsp>
                              <wps:cNvPr id="84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2" name="مربع نص 41"/>
                          <wps:cNvSpPr txBox="1"/>
                          <wps:spPr>
                            <a:xfrm>
                              <a:off x="204466" y="256739"/>
                              <a:ext cx="4615440" cy="389157"/>
                            </a:xfrm>
                            <a:prstGeom prst="rect">
                              <a:avLst/>
                            </a:prstGeom>
                            <a:noFill/>
                          </wps:spPr>
                          <wps:txbx>
                            <w:txbxContent>
                              <w:p w14:paraId="188C4BBE" w14:textId="60982E8F"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التنظيم والإطلاق:</w:t>
                                </w:r>
                              </w:p>
                            </w:txbxContent>
                          </wps:txbx>
                          <wps:bodyPr wrap="square" rtlCol="1">
                            <a:spAutoFit/>
                          </wps:bodyPr>
                        </wps:wsp>
                      </wpg:grpSp>
                      <pic:pic xmlns:pic="http://schemas.openxmlformats.org/drawingml/2006/picture">
                        <pic:nvPicPr>
                          <pic:cNvPr id="8443"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7261BF" id="_x0000_s120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&#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">
                <v:group id="مجموعة 47" o:spid="_x0000_s12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">
                  <v:group id="مجموعة 48" o:spid="_x0000_s12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">
                    <v:group id="مجموعة 49" o:spid="_x0000_s12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">
                      <v:shape id="شكل حر 50" o:spid="_x0000_s12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" fillcolor="#a5a5a5 [2092]" stroked="f" strokeweight="1pt">
                        <v:stroke joinstyle="miter"/>
                      </v:roundrect>
                    </v:group>
                    <v:oval id="شكل بيضاوي 52" o:spid="_x0000_s12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" filled="f" strokecolor="#168489" strokeweight="1pt">
                      <v:stroke joinstyle="miter"/>
                    </v:oval>
                  </v:group>
                  <v:shape id="مربع نص 41" o:spid="_x0000_s120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" filled="f" stroked="f">
                    <v:textbox style="mso-fit-shape-to-text:t">
                      <w:txbxContent>
                        <w:p w14:paraId="188C4BBE" w14:textId="60982E8F"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التنظيم والإطلاق:</w:t>
                          </w:r>
                        </w:p>
                      </w:txbxContent>
                    </v:textbox>
                  </v:shape>
                </v:group>
                <v:shape id="صورة 54" o:spid="_x0000_s12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">
                  <v:imagedata r:id="rId110" o:title=""/>
                </v:shape>
                <w10:anchorlock/>
              </v:group>
            </w:pict>
          </mc:Fallback>
        </mc:AlternateContent>
      </w:r>
    </w:p>
    <w:p w14:paraId="6D5723A9" w14:textId="77777777" w:rsidR="0042208F" w:rsidRPr="001B17CB" w:rsidRDefault="0042208F" w:rsidP="0042208F">
      <w:pPr>
        <w:rPr>
          <w:rtl/>
        </w:rPr>
      </w:pPr>
      <w:r w:rsidRPr="001B17CB">
        <w:rPr>
          <w:rtl/>
        </w:rPr>
        <w:t>- الأنشطة الرئيسية: استقطاب المتطوّعين، تشكيل فرق العمل، توزيع المهام، تجهيز الموارد، الإعلان عن المشروع.</w:t>
      </w:r>
    </w:p>
    <w:p w14:paraId="43000341" w14:textId="77777777" w:rsidR="0042208F" w:rsidRPr="00066F1A" w:rsidRDefault="0042208F" w:rsidP="00066F1A">
      <w:pPr>
        <w:pStyle w:val="ad"/>
        <w:rPr>
          <w:b w:val="0"/>
          <w:bCs/>
          <w:color w:val="168489"/>
          <w:rtl/>
        </w:rPr>
      </w:pPr>
      <w:r w:rsidRPr="00066F1A">
        <w:rPr>
          <w:b w:val="0"/>
          <w:bCs/>
          <w:color w:val="168489"/>
          <w:rtl/>
        </w:rPr>
        <w:t>مؤشرات النجاح:</w:t>
      </w:r>
    </w:p>
    <w:p w14:paraId="7289AE00" w14:textId="77777777" w:rsidR="0042208F" w:rsidRPr="001B17CB" w:rsidRDefault="0042208F" w:rsidP="0042208F">
      <w:pPr>
        <w:rPr>
          <w:rtl/>
        </w:rPr>
      </w:pPr>
      <w:r w:rsidRPr="001B17CB">
        <w:rPr>
          <w:rtl/>
        </w:rPr>
        <w:t xml:space="preserve">  - اكتمال فريق العمل وفق الاحتياج.</w:t>
      </w:r>
    </w:p>
    <w:p w14:paraId="26E52A97" w14:textId="77777777" w:rsidR="0042208F" w:rsidRPr="001B17CB" w:rsidRDefault="0042208F" w:rsidP="0042208F">
      <w:pPr>
        <w:rPr>
          <w:rtl/>
        </w:rPr>
      </w:pPr>
      <w:r w:rsidRPr="001B17CB">
        <w:rPr>
          <w:rtl/>
        </w:rPr>
        <w:lastRenderedPageBreak/>
        <w:t xml:space="preserve">  - وضوح الأدوار والمسؤوليات.</w:t>
      </w:r>
    </w:p>
    <w:p w14:paraId="409FAE9C" w14:textId="77777777" w:rsidR="0042208F" w:rsidRPr="001B17CB" w:rsidRDefault="0042208F" w:rsidP="0042208F">
      <w:pPr>
        <w:rPr>
          <w:rtl/>
        </w:rPr>
      </w:pPr>
      <w:r w:rsidRPr="001B17CB">
        <w:rPr>
          <w:rtl/>
        </w:rPr>
        <w:t xml:space="preserve">  - فعالية التواصل داخل فريق العمل.</w:t>
      </w:r>
    </w:p>
    <w:p w14:paraId="48FA62A6" w14:textId="77777777" w:rsidR="0042208F" w:rsidRDefault="0042208F" w:rsidP="0042208F">
      <w:pPr>
        <w:rPr>
          <w:rtl/>
        </w:rPr>
      </w:pPr>
      <w:r w:rsidRPr="001B17CB">
        <w:rPr>
          <w:rtl/>
        </w:rPr>
        <w:t xml:space="preserve">  - جاهزية الموارد اللوجستية.</w:t>
      </w:r>
    </w:p>
    <w:p w14:paraId="5977A590" w14:textId="7D292A8B"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2F521ECB" wp14:editId="5654B9DE">
                <wp:extent cx="5731510" cy="892088"/>
                <wp:effectExtent l="0" t="0" r="2540" b="22860"/>
                <wp:docPr id="84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45" name="مجموعة 47"/>
                        <wpg:cNvGrpSpPr/>
                        <wpg:grpSpPr>
                          <a:xfrm>
                            <a:off x="0" y="0"/>
                            <a:ext cx="5731510" cy="895351"/>
                            <a:chOff x="0" y="0"/>
                            <a:chExt cx="5878196" cy="918845"/>
                          </a:xfrm>
                        </wpg:grpSpPr>
                        <wpg:grpSp>
                          <wpg:cNvPr id="8446" name="مجموعة 48"/>
                          <wpg:cNvGrpSpPr/>
                          <wpg:grpSpPr>
                            <a:xfrm>
                              <a:off x="0" y="0"/>
                              <a:ext cx="5878196" cy="918845"/>
                              <a:chOff x="0" y="0"/>
                              <a:chExt cx="6240348" cy="919070"/>
                            </a:xfrm>
                          </wpg:grpSpPr>
                          <wpg:grpSp>
                            <wpg:cNvPr id="8447" name="مجموعة 49"/>
                            <wpg:cNvGrpSpPr/>
                            <wpg:grpSpPr>
                              <a:xfrm>
                                <a:off x="0" y="169208"/>
                                <a:ext cx="5433072" cy="580613"/>
                                <a:chOff x="0" y="169208"/>
                                <a:chExt cx="5433072" cy="580613"/>
                              </a:xfrm>
                            </wpg:grpSpPr>
                            <wps:wsp>
                              <wps:cNvPr id="7454455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08" name="مربع نص 41"/>
                          <wps:cNvSpPr txBox="1"/>
                          <wps:spPr>
                            <a:xfrm>
                              <a:off x="204466" y="256739"/>
                              <a:ext cx="4615440" cy="389157"/>
                            </a:xfrm>
                            <a:prstGeom prst="rect">
                              <a:avLst/>
                            </a:prstGeom>
                            <a:noFill/>
                          </wps:spPr>
                          <wps:txbx>
                            <w:txbxContent>
                              <w:p w14:paraId="5E176AC4" w14:textId="166FC584"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التنفيذ والمتابعة:</w:t>
                                </w:r>
                              </w:p>
                            </w:txbxContent>
                          </wps:txbx>
                          <wps:bodyPr wrap="square" rtlCol="1">
                            <a:spAutoFit/>
                          </wps:bodyPr>
                        </wps:wsp>
                      </wpg:grpSp>
                      <pic:pic xmlns:pic="http://schemas.openxmlformats.org/drawingml/2006/picture">
                        <pic:nvPicPr>
                          <pic:cNvPr id="745445509"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521ECB" id="_x0000_s121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r1S111BwAA5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2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">
                  <v:group id="مجموعة 48" o:spid="_x0000_s12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">
                    <v:group id="مجموعة 49" o:spid="_x0000_s12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">
                      <v:shape id="شكل حر 50" o:spid="_x0000_s12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" fillcolor="#a5a5a5 [2092]" stroked="f" strokeweight="1pt">
                        <v:stroke joinstyle="miter"/>
                      </v:roundrect>
                    </v:group>
                    <v:oval id="شكل بيضاوي 52" o:spid="_x0000_s12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" filled="f" strokecolor="#168489" strokeweight="1pt">
                      <v:stroke joinstyle="miter"/>
                    </v:oval>
                  </v:group>
                  <v:shape id="مربع نص 41" o:spid="_x0000_s121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" filled="f" stroked="f">
                    <v:textbox style="mso-fit-shape-to-text:t">
                      <w:txbxContent>
                        <w:p w14:paraId="5E176AC4" w14:textId="166FC584"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التنفيذ والمتابعة:</w:t>
                          </w:r>
                        </w:p>
                      </w:txbxContent>
                    </v:textbox>
                  </v:shape>
                </v:group>
                <v:shape id="صورة 54" o:spid="_x0000_s12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">
                  <v:imagedata r:id="rId110" o:title=""/>
                </v:shape>
                <w10:anchorlock/>
              </v:group>
            </w:pict>
          </mc:Fallback>
        </mc:AlternateContent>
      </w:r>
    </w:p>
    <w:p w14:paraId="576214F5" w14:textId="34AEDF88" w:rsidR="0042208F" w:rsidRPr="001B17CB" w:rsidRDefault="0042208F" w:rsidP="0042208F">
      <w:pPr>
        <w:rPr>
          <w:rtl/>
        </w:rPr>
      </w:pPr>
      <w:r w:rsidRPr="001B17CB">
        <w:rPr>
          <w:rtl/>
        </w:rPr>
        <w:t xml:space="preserve">- </w:t>
      </w:r>
      <w:hyperlink r:id="rId131" w:history="1">
        <w:r w:rsidRPr="00976AF6">
          <w:rPr>
            <w:rStyle w:val="Hyperlink"/>
            <w:rtl/>
          </w:rPr>
          <w:t>الأنشطة الرئيسية</w:t>
        </w:r>
      </w:hyperlink>
      <w:r w:rsidRPr="001B17CB">
        <w:rPr>
          <w:rtl/>
        </w:rPr>
        <w:t>: تنفيذ أنشطة المشروع، متابعة التقدّم، مواجهة التحدّيات، توثيق الإنجازات.</w:t>
      </w:r>
    </w:p>
    <w:p w14:paraId="68CAD0A5" w14:textId="77777777" w:rsidR="0042208F" w:rsidRPr="00066F1A" w:rsidRDefault="0042208F" w:rsidP="00066F1A">
      <w:pPr>
        <w:pStyle w:val="ad"/>
        <w:rPr>
          <w:b w:val="0"/>
          <w:bCs/>
          <w:color w:val="168489"/>
          <w:rtl/>
        </w:rPr>
      </w:pPr>
      <w:r w:rsidRPr="00066F1A">
        <w:rPr>
          <w:b w:val="0"/>
          <w:bCs/>
          <w:color w:val="168489"/>
          <w:rtl/>
        </w:rPr>
        <w:t>مؤشرات النجاح:</w:t>
      </w:r>
    </w:p>
    <w:p w14:paraId="47B33B62" w14:textId="77777777" w:rsidR="0042208F" w:rsidRPr="001B17CB" w:rsidRDefault="0042208F" w:rsidP="0042208F">
      <w:pPr>
        <w:rPr>
          <w:rtl/>
        </w:rPr>
      </w:pPr>
      <w:r w:rsidRPr="001B17CB">
        <w:rPr>
          <w:rtl/>
        </w:rPr>
        <w:t xml:space="preserve">  - الالتزام بالخطة الزمنية.</w:t>
      </w:r>
    </w:p>
    <w:p w14:paraId="41F9F897" w14:textId="77777777" w:rsidR="0042208F" w:rsidRPr="001B17CB" w:rsidRDefault="0042208F" w:rsidP="0042208F">
      <w:pPr>
        <w:rPr>
          <w:rtl/>
        </w:rPr>
      </w:pPr>
      <w:r w:rsidRPr="001B17CB">
        <w:rPr>
          <w:rtl/>
        </w:rPr>
        <w:t xml:space="preserve">  - جودة المخرجات والخدمات المقدّمة.</w:t>
      </w:r>
    </w:p>
    <w:p w14:paraId="2DC29877" w14:textId="77777777" w:rsidR="0042208F" w:rsidRPr="001B17CB" w:rsidRDefault="0042208F" w:rsidP="0042208F">
      <w:pPr>
        <w:rPr>
          <w:rtl/>
        </w:rPr>
      </w:pPr>
      <w:r w:rsidRPr="001B17CB">
        <w:rPr>
          <w:rtl/>
        </w:rPr>
        <w:t xml:space="preserve">  - مستوى رضا المستفيدين.</w:t>
      </w:r>
    </w:p>
    <w:p w14:paraId="1D5FDE61" w14:textId="77777777" w:rsidR="0042208F" w:rsidRDefault="0042208F" w:rsidP="0042208F">
      <w:pPr>
        <w:rPr>
          <w:rtl/>
        </w:rPr>
      </w:pPr>
      <w:r w:rsidRPr="001B17CB">
        <w:rPr>
          <w:rtl/>
        </w:rPr>
        <w:t xml:space="preserve">  - سرعة الاستجابة للمتغيّرات والطوارئ.</w:t>
      </w:r>
    </w:p>
    <w:p w14:paraId="2E7A5F13" w14:textId="54434062"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3309D4D5" wp14:editId="6A361A9C">
                <wp:extent cx="5731510" cy="892088"/>
                <wp:effectExtent l="0" t="0" r="2540" b="22860"/>
                <wp:docPr id="7454455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11" name="مجموعة 47"/>
                        <wpg:cNvGrpSpPr/>
                        <wpg:grpSpPr>
                          <a:xfrm>
                            <a:off x="0" y="0"/>
                            <a:ext cx="5731510" cy="895351"/>
                            <a:chOff x="0" y="0"/>
                            <a:chExt cx="5878196" cy="918845"/>
                          </a:xfrm>
                        </wpg:grpSpPr>
                        <wpg:grpSp>
                          <wpg:cNvPr id="745445512" name="مجموعة 48"/>
                          <wpg:cNvGrpSpPr/>
                          <wpg:grpSpPr>
                            <a:xfrm>
                              <a:off x="0" y="0"/>
                              <a:ext cx="5878196" cy="918845"/>
                              <a:chOff x="0" y="0"/>
                              <a:chExt cx="6240348" cy="919070"/>
                            </a:xfrm>
                          </wpg:grpSpPr>
                          <wpg:grpSp>
                            <wpg:cNvPr id="745445513" name="مجموعة 49"/>
                            <wpg:cNvGrpSpPr/>
                            <wpg:grpSpPr>
                              <a:xfrm>
                                <a:off x="0" y="169208"/>
                                <a:ext cx="5433072" cy="580613"/>
                                <a:chOff x="0" y="169208"/>
                                <a:chExt cx="5433072" cy="580613"/>
                              </a:xfrm>
                            </wpg:grpSpPr>
                            <wps:wsp>
                              <wps:cNvPr id="7454455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17" name="مربع نص 41"/>
                          <wps:cNvSpPr txBox="1"/>
                          <wps:spPr>
                            <a:xfrm>
                              <a:off x="204466" y="256739"/>
                              <a:ext cx="4615440" cy="389157"/>
                            </a:xfrm>
                            <a:prstGeom prst="rect">
                              <a:avLst/>
                            </a:prstGeom>
                            <a:noFill/>
                          </wps:spPr>
                          <wps:txbx>
                            <w:txbxContent>
                              <w:p w14:paraId="279E3A50" w14:textId="52BBAB5E"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التقييم والإغلاق:</w:t>
                                </w:r>
                              </w:p>
                            </w:txbxContent>
                          </wps:txbx>
                          <wps:bodyPr wrap="square" rtlCol="1">
                            <a:spAutoFit/>
                          </wps:bodyPr>
                        </wps:wsp>
                      </wpg:grpSp>
                      <pic:pic xmlns:pic="http://schemas.openxmlformats.org/drawingml/2006/picture">
                        <pic:nvPicPr>
                          <pic:cNvPr id="745445518"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309D4D5" id="_x0000_s12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AGNinQHAAD0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2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">
                  <v:group id="مجموعة 48" o:spid="_x0000_s12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">
                    <v:group id="مجموعة 49" o:spid="_x0000_s12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">
                      <v:shape id="شكل حر 50" o:spid="_x0000_s12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" fillcolor="#a5a5a5 [2092]" stroked="f" strokeweight="1pt">
                        <v:stroke joinstyle="miter"/>
                      </v:roundrect>
                    </v:group>
                    <v:oval id="شكل بيضاوي 52" o:spid="_x0000_s12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" filled="f" strokecolor="#168489" strokeweight="1pt">
                      <v:stroke joinstyle="miter"/>
                    </v:oval>
                  </v:group>
                  <v:shape id="مربع نص 41" o:spid="_x0000_s122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" filled="f" stroked="f">
                    <v:textbox style="mso-fit-shape-to-text:t">
                      <w:txbxContent>
                        <w:p w14:paraId="279E3A50" w14:textId="52BBAB5E"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التقييم والإغلاق:</w:t>
                          </w:r>
                        </w:p>
                      </w:txbxContent>
                    </v:textbox>
                  </v:shape>
                </v:group>
                <v:shape id="صورة 54" o:spid="_x0000_s12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">
                  <v:imagedata r:id="rId110" o:title=""/>
                </v:shape>
                <w10:anchorlock/>
              </v:group>
            </w:pict>
          </mc:Fallback>
        </mc:AlternateContent>
      </w:r>
    </w:p>
    <w:p w14:paraId="7C3F48B0" w14:textId="1186F772" w:rsidR="0042208F" w:rsidRPr="001B17CB" w:rsidRDefault="0042208F" w:rsidP="0042208F">
      <w:pPr>
        <w:rPr>
          <w:rtl/>
        </w:rPr>
      </w:pPr>
      <w:r w:rsidRPr="001B17CB">
        <w:rPr>
          <w:rtl/>
        </w:rPr>
        <w:t xml:space="preserve">- </w:t>
      </w:r>
      <w:hyperlink r:id="rId132" w:history="1">
        <w:r w:rsidRPr="00976AF6">
          <w:rPr>
            <w:rStyle w:val="Hyperlink"/>
            <w:rtl/>
          </w:rPr>
          <w:t>الأنشطة الرئيسية</w:t>
        </w:r>
      </w:hyperlink>
      <w:r w:rsidRPr="001B17CB">
        <w:rPr>
          <w:rtl/>
        </w:rPr>
        <w:t>: قياس النتائج، تحليل الإنجازات والتحدّيات، استخلاص الدروس المستفادة، إعداد التقرير النهائي.</w:t>
      </w:r>
    </w:p>
    <w:p w14:paraId="22D4776F" w14:textId="77777777" w:rsidR="0042208F" w:rsidRPr="00066F1A" w:rsidRDefault="0042208F" w:rsidP="00066F1A">
      <w:pPr>
        <w:pStyle w:val="ad"/>
        <w:rPr>
          <w:b w:val="0"/>
          <w:bCs/>
          <w:color w:val="168489"/>
          <w:rtl/>
        </w:rPr>
      </w:pPr>
      <w:r w:rsidRPr="00066F1A">
        <w:rPr>
          <w:b w:val="0"/>
          <w:bCs/>
          <w:color w:val="168489"/>
          <w:rtl/>
        </w:rPr>
        <w:t>مؤشرات النجاح:</w:t>
      </w:r>
    </w:p>
    <w:p w14:paraId="4BF6B2AB" w14:textId="77777777" w:rsidR="0042208F" w:rsidRPr="001B17CB" w:rsidRDefault="0042208F" w:rsidP="0042208F">
      <w:pPr>
        <w:rPr>
          <w:rtl/>
        </w:rPr>
      </w:pPr>
      <w:r w:rsidRPr="001B17CB">
        <w:rPr>
          <w:rtl/>
        </w:rPr>
        <w:t xml:space="preserve">  - تحقيق الأهداف الموضوعة.</w:t>
      </w:r>
    </w:p>
    <w:p w14:paraId="52311FB0" w14:textId="77777777" w:rsidR="0042208F" w:rsidRPr="001B17CB" w:rsidRDefault="0042208F" w:rsidP="0042208F">
      <w:pPr>
        <w:rPr>
          <w:rtl/>
        </w:rPr>
      </w:pPr>
      <w:r w:rsidRPr="001B17CB">
        <w:rPr>
          <w:rtl/>
        </w:rPr>
        <w:t xml:space="preserve">  - قياس الأثر بطريقة علمية.</w:t>
      </w:r>
    </w:p>
    <w:p w14:paraId="41998D69" w14:textId="77777777" w:rsidR="0042208F" w:rsidRPr="001B17CB" w:rsidRDefault="0042208F" w:rsidP="0042208F">
      <w:pPr>
        <w:rPr>
          <w:rtl/>
        </w:rPr>
      </w:pPr>
      <w:r w:rsidRPr="001B17CB">
        <w:rPr>
          <w:rtl/>
        </w:rPr>
        <w:t xml:space="preserve">  - توثيق التجربة بشكل شامل.</w:t>
      </w:r>
    </w:p>
    <w:p w14:paraId="3AD2D341" w14:textId="77777777" w:rsidR="0042208F" w:rsidRDefault="0042208F" w:rsidP="0042208F">
      <w:pPr>
        <w:rPr>
          <w:rtl/>
        </w:rPr>
      </w:pPr>
      <w:r w:rsidRPr="001B17CB">
        <w:rPr>
          <w:rtl/>
        </w:rPr>
        <w:t xml:space="preserve">  - استخلاص دروس واضحة للمستقبل.</w:t>
      </w:r>
    </w:p>
    <w:p w14:paraId="15A2D778" w14:textId="351BA68B" w:rsidR="0042208F" w:rsidRPr="001B17CB" w:rsidRDefault="0042208F" w:rsidP="00066F1A">
      <w:pPr>
        <w:keepNext/>
        <w:rPr>
          <w:rtl/>
        </w:rPr>
      </w:pPr>
      <w:r w:rsidRPr="002A078C">
        <w:rPr>
          <w:rFonts w:ascii="Sakkal Majalla" w:hAnsi="Sakkal Majalla"/>
          <w:noProof/>
          <w:sz w:val="34"/>
          <w:lang w:bidi="ar-EG"/>
        </w:rPr>
        <w:lastRenderedPageBreak/>
        <mc:AlternateContent>
          <mc:Choice Requires="wpg">
            <w:drawing>
              <wp:inline distT="0" distB="0" distL="0" distR="0" wp14:anchorId="00D0F512" wp14:editId="3B74F3E2">
                <wp:extent cx="5731510" cy="892088"/>
                <wp:effectExtent l="0" t="0" r="2540" b="22860"/>
                <wp:docPr id="74544551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20" name="مجموعة 47"/>
                        <wpg:cNvGrpSpPr/>
                        <wpg:grpSpPr>
                          <a:xfrm>
                            <a:off x="0" y="0"/>
                            <a:ext cx="5731510" cy="895351"/>
                            <a:chOff x="0" y="0"/>
                            <a:chExt cx="5878196" cy="918845"/>
                          </a:xfrm>
                        </wpg:grpSpPr>
                        <wpg:grpSp>
                          <wpg:cNvPr id="745445521" name="مجموعة 48"/>
                          <wpg:cNvGrpSpPr/>
                          <wpg:grpSpPr>
                            <a:xfrm>
                              <a:off x="0" y="0"/>
                              <a:ext cx="5878196" cy="918845"/>
                              <a:chOff x="0" y="0"/>
                              <a:chExt cx="6240348" cy="919070"/>
                            </a:xfrm>
                          </wpg:grpSpPr>
                          <wpg:grpSp>
                            <wpg:cNvPr id="745445522" name="مجموعة 49"/>
                            <wpg:cNvGrpSpPr/>
                            <wpg:grpSpPr>
                              <a:xfrm>
                                <a:off x="0" y="169208"/>
                                <a:ext cx="5433072" cy="580613"/>
                                <a:chOff x="0" y="169208"/>
                                <a:chExt cx="5433072" cy="580613"/>
                              </a:xfrm>
                            </wpg:grpSpPr>
                            <wps:wsp>
                              <wps:cNvPr id="7454455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26" name="مربع نص 41"/>
                          <wps:cNvSpPr txBox="1"/>
                          <wps:spPr>
                            <a:xfrm>
                              <a:off x="204466" y="256739"/>
                              <a:ext cx="4615440" cy="389157"/>
                            </a:xfrm>
                            <a:prstGeom prst="rect">
                              <a:avLst/>
                            </a:prstGeom>
                            <a:noFill/>
                          </wps:spPr>
                          <wps:txbx>
                            <w:txbxContent>
                              <w:p w14:paraId="2330D29D" w14:textId="45F789A0"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الاستدامة (إن وُجدت):</w:t>
                                </w:r>
                              </w:p>
                            </w:txbxContent>
                          </wps:txbx>
                          <wps:bodyPr wrap="square" rtlCol="1">
                            <a:spAutoFit/>
                          </wps:bodyPr>
                        </wps:wsp>
                      </wpg:grpSp>
                      <pic:pic xmlns:pic="http://schemas.openxmlformats.org/drawingml/2006/picture">
                        <pic:nvPicPr>
                          <pic:cNvPr id="745445527"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0D0F512" id="_x0000_s12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onccXnQHAAD0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2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">
                  <v:group id="مجموعة 48" o:spid="_x0000_s12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">
                    <v:group id="مجموعة 49" o:spid="_x0000_s12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">
                      <v:shape id="شكل حر 50" o:spid="_x0000_s12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" fillcolor="#a5a5a5 [2092]" stroked="f" strokeweight="1pt">
                        <v:stroke joinstyle="miter"/>
                      </v:roundrect>
                    </v:group>
                    <v:oval id="شكل بيضاوي 52" o:spid="_x0000_s12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" filled="f" strokecolor="#168489" strokeweight="1pt">
                      <v:stroke joinstyle="miter"/>
                    </v:oval>
                  </v:group>
                  <v:shape id="مربع نص 41" o:spid="_x0000_s123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" filled="f" stroked="f">
                    <v:textbox style="mso-fit-shape-to-text:t">
                      <w:txbxContent>
                        <w:p w14:paraId="2330D29D" w14:textId="45F789A0"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الاستدامة (إن وُجدت):</w:t>
                          </w:r>
                        </w:p>
                      </w:txbxContent>
                    </v:textbox>
                  </v:shape>
                </v:group>
                <v:shape id="صورة 54" o:spid="_x0000_s12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">
                  <v:imagedata r:id="rId110" o:title=""/>
                </v:shape>
                <w10:anchorlock/>
              </v:group>
            </w:pict>
          </mc:Fallback>
        </mc:AlternateContent>
      </w:r>
    </w:p>
    <w:p w14:paraId="0FDAB081" w14:textId="5B726F6C" w:rsidR="0042208F" w:rsidRPr="001B17CB" w:rsidRDefault="0042208F" w:rsidP="0042208F">
      <w:pPr>
        <w:rPr>
          <w:rtl/>
        </w:rPr>
      </w:pPr>
      <w:r w:rsidRPr="001B17CB">
        <w:rPr>
          <w:rtl/>
        </w:rPr>
        <w:t xml:space="preserve">- </w:t>
      </w:r>
      <w:hyperlink r:id="rId133" w:history="1">
        <w:r w:rsidRPr="00976AF6">
          <w:rPr>
            <w:rStyle w:val="Hyperlink"/>
            <w:rtl/>
          </w:rPr>
          <w:t>الأنشطة الرئيسية</w:t>
        </w:r>
      </w:hyperlink>
      <w:r w:rsidRPr="001B17CB">
        <w:rPr>
          <w:rtl/>
        </w:rPr>
        <w:t>: تطوير آليات لاستمرار المشروع، بناء شراكات داعمة، نقل الخبرات للمجتمع المحلي.</w:t>
      </w:r>
    </w:p>
    <w:p w14:paraId="53B20214" w14:textId="77777777" w:rsidR="0042208F" w:rsidRPr="00066F1A" w:rsidRDefault="0042208F" w:rsidP="00066F1A">
      <w:pPr>
        <w:pStyle w:val="ad"/>
        <w:rPr>
          <w:b w:val="0"/>
          <w:bCs/>
          <w:color w:val="168489"/>
          <w:rtl/>
        </w:rPr>
      </w:pPr>
      <w:r w:rsidRPr="00066F1A">
        <w:rPr>
          <w:b w:val="0"/>
          <w:bCs/>
          <w:color w:val="168489"/>
          <w:rtl/>
        </w:rPr>
        <w:t>مؤشرات النجاح:</w:t>
      </w:r>
    </w:p>
    <w:p w14:paraId="6F06A276" w14:textId="77777777" w:rsidR="0042208F" w:rsidRPr="001B17CB" w:rsidRDefault="0042208F" w:rsidP="0042208F">
      <w:pPr>
        <w:rPr>
          <w:rtl/>
        </w:rPr>
      </w:pPr>
      <w:r w:rsidRPr="001B17CB">
        <w:rPr>
          <w:rtl/>
        </w:rPr>
        <w:t xml:space="preserve">  - استمرارية المشروع بعد انتهاء الدعم الأوّلي.</w:t>
      </w:r>
    </w:p>
    <w:p w14:paraId="6C9389F7" w14:textId="77777777" w:rsidR="0042208F" w:rsidRPr="001B17CB" w:rsidRDefault="0042208F" w:rsidP="0042208F">
      <w:pPr>
        <w:rPr>
          <w:rtl/>
        </w:rPr>
      </w:pPr>
      <w:r w:rsidRPr="001B17CB">
        <w:rPr>
          <w:rtl/>
        </w:rPr>
        <w:t xml:space="preserve">  - قدرة المجتمع المحلي على إدارة المشروع.</w:t>
      </w:r>
    </w:p>
    <w:p w14:paraId="7320C7BB" w14:textId="77777777" w:rsidR="0042208F" w:rsidRPr="001B17CB" w:rsidRDefault="0042208F" w:rsidP="0042208F">
      <w:pPr>
        <w:rPr>
          <w:rtl/>
        </w:rPr>
      </w:pPr>
      <w:r w:rsidRPr="001B17CB">
        <w:rPr>
          <w:rtl/>
        </w:rPr>
        <w:t xml:space="preserve">  - تنوّع مصادر الدعم والتمويل.</w:t>
      </w:r>
    </w:p>
    <w:p w14:paraId="4B9B4CA4" w14:textId="3A349827" w:rsidR="0042208F" w:rsidRPr="00066F1A" w:rsidRDefault="00066F1A" w:rsidP="00066F1A">
      <w:pPr>
        <w:pStyle w:val="ad"/>
        <w:rPr>
          <w:b w:val="0"/>
          <w:bCs/>
          <w:color w:val="168489"/>
          <w:rtl/>
        </w:rPr>
      </w:pPr>
      <w:r w:rsidRPr="00E42DAD">
        <w:rPr>
          <w:noProof/>
        </w:rPr>
        <mc:AlternateContent>
          <mc:Choice Requires="wpg">
            <w:drawing>
              <wp:anchor distT="0" distB="0" distL="114300" distR="114300" simplePos="0" relativeHeight="252823552" behindDoc="0" locked="0" layoutInCell="1" allowOverlap="1" wp14:anchorId="65553779" wp14:editId="4666CBA2">
                <wp:simplePos x="0" y="0"/>
                <wp:positionH relativeFrom="column">
                  <wp:posOffset>4995545</wp:posOffset>
                </wp:positionH>
                <wp:positionV relativeFrom="paragraph">
                  <wp:posOffset>10603</wp:posOffset>
                </wp:positionV>
                <wp:extent cx="735965" cy="661670"/>
                <wp:effectExtent l="0" t="0" r="6985" b="5080"/>
                <wp:wrapSquare wrapText="bothSides"/>
                <wp:docPr id="1608696539"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6540" name="Picture 1608696540"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6541" name="Rectangle: Rounded Corners 1608696541"/>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E48BD5A" id="Group 20" o:spid="_x0000_s1026" style="position:absolute;margin-left:393.35pt;margin-top:.85pt;width:57.95pt;height:52.1pt;z-index:25282355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">
                <v:shape id="Picture 1608696540"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">
                  <v:imagedata r:id="rId97" o:title="Reference "/>
                </v:shape>
                <v:roundrect id="Rectangle: Rounded Corners 160869654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" fillcolor="#168489" strokecolor="#168489" strokeweight="1pt">
                  <v:stroke joinstyle="miter"/>
                </v:roundrect>
                <w10:wrap type="square"/>
              </v:group>
            </w:pict>
          </mc:Fallback>
        </mc:AlternateContent>
      </w:r>
      <w:r w:rsidR="0042208F" w:rsidRPr="00066F1A">
        <w:rPr>
          <w:b w:val="0"/>
          <w:bCs/>
          <w:color w:val="168489"/>
          <w:rtl/>
        </w:rPr>
        <w:t xml:space="preserve">نموذج عملي: </w:t>
      </w:r>
    </w:p>
    <w:p w14:paraId="1FD80539" w14:textId="59D1C5CE" w:rsidR="0042208F" w:rsidRPr="001B17CB" w:rsidRDefault="00066F1A" w:rsidP="0042208F">
      <w:pPr>
        <w:rPr>
          <w:rtl/>
        </w:rPr>
      </w:pPr>
      <w:r>
        <w:rPr>
          <w:noProof/>
        </w:rPr>
        <w:drawing>
          <wp:anchor distT="0" distB="0" distL="114300" distR="114300" simplePos="0" relativeHeight="252824576" behindDoc="0" locked="0" layoutInCell="1" allowOverlap="1" wp14:anchorId="490DB865" wp14:editId="22FB8C1D">
            <wp:simplePos x="0" y="0"/>
            <wp:positionH relativeFrom="margin">
              <wp:align>left</wp:align>
            </wp:positionH>
            <wp:positionV relativeFrom="paragraph">
              <wp:posOffset>6852</wp:posOffset>
            </wp:positionV>
            <wp:extent cx="1223010" cy="1223010"/>
            <wp:effectExtent l="0" t="0" r="0" b="0"/>
            <wp:wrapSquare wrapText="bothSides"/>
            <wp:docPr id="1608696542" name="Picture 1608696542" descr="C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are"/>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hyperlink r:id="rId135" w:history="1">
        <w:r w:rsidR="0042208F" w:rsidRPr="00976AF6">
          <w:rPr>
            <w:rStyle w:val="Hyperlink"/>
            <w:rtl/>
          </w:rPr>
          <w:t>مشروع</w:t>
        </w:r>
      </w:hyperlink>
      <w:r w:rsidR="0042208F" w:rsidRPr="001B17CB">
        <w:rPr>
          <w:rtl/>
        </w:rPr>
        <w:t xml:space="preserve"> "كساء" التطوّعي في المملكة العربية السعودية، والذي يعنى بتوفير الملابس للأسر المحتاجة، نجح في الانتقال من مرحلة الإطلاق إلى الاستدامة عبر بناء نموذج تشغيلي مبتكر يعتمد على إنشاء متاجر خيرية ثابتة تغطّي تكاليفها التشغيلية وتمكّن المستفيدين من اختيار احتياجاتهم بكرامة، وقد نجح المشروع في خدمة أكثر من 200,000 أسرة خلال 5 سنوات.</w:t>
      </w:r>
    </w:p>
    <w:p w14:paraId="3D4D26C9" w14:textId="7D2B6877" w:rsidR="0042208F" w:rsidRDefault="0042208F" w:rsidP="0042208F">
      <w:pPr>
        <w:rPr>
          <w:rtl/>
        </w:rPr>
      </w:pPr>
      <w:r w:rsidRPr="002A078C">
        <w:rPr>
          <w:rFonts w:ascii="Sakkal Majalla" w:hAnsi="Sakkal Majalla"/>
          <w:noProof/>
          <w:color w:val="002060"/>
          <w:sz w:val="34"/>
          <w:lang w:bidi="ar-SY"/>
        </w:rPr>
        <mc:AlternateContent>
          <mc:Choice Requires="wpg">
            <w:drawing>
              <wp:inline distT="0" distB="0" distL="0" distR="0" wp14:anchorId="0553AA2D" wp14:editId="2F77922E">
                <wp:extent cx="5731510" cy="895350"/>
                <wp:effectExtent l="0" t="0" r="21590" b="19050"/>
                <wp:docPr id="4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8" name="صورة 38"/>
                          <pic:cNvPicPr/>
                        </pic:nvPicPr>
                        <pic:blipFill>
                          <a:blip r:embed="rId9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9" name="مجموعة 39"/>
                        <wpg:cNvGrpSpPr/>
                        <wpg:grpSpPr>
                          <a:xfrm>
                            <a:off x="0" y="0"/>
                            <a:ext cx="5731510" cy="895350"/>
                            <a:chOff x="0" y="0"/>
                            <a:chExt cx="5878196" cy="918845"/>
                          </a:xfrm>
                        </wpg:grpSpPr>
                        <wpg:grpSp>
                          <wpg:cNvPr id="50" name="مجموعة 40"/>
                          <wpg:cNvGrpSpPr/>
                          <wpg:grpSpPr>
                            <a:xfrm>
                              <a:off x="0" y="0"/>
                              <a:ext cx="5878196" cy="918845"/>
                              <a:chOff x="0" y="0"/>
                              <a:chExt cx="6240348" cy="919070"/>
                            </a:xfrm>
                          </wpg:grpSpPr>
                          <wpg:grpSp>
                            <wpg:cNvPr id="51" name="مجموعة 41"/>
                            <wpg:cNvGrpSpPr/>
                            <wpg:grpSpPr>
                              <a:xfrm>
                                <a:off x="0" y="169208"/>
                                <a:ext cx="5433072" cy="580613"/>
                                <a:chOff x="0" y="169208"/>
                                <a:chExt cx="5433072" cy="580613"/>
                              </a:xfrm>
                            </wpg:grpSpPr>
                            <wps:wsp>
                              <wps:cNvPr id="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 name="مربع نص 41"/>
                          <wps:cNvSpPr txBox="1"/>
                          <wps:spPr>
                            <a:xfrm>
                              <a:off x="204484" y="256976"/>
                              <a:ext cx="4616071" cy="387740"/>
                            </a:xfrm>
                            <a:prstGeom prst="rect">
                              <a:avLst/>
                            </a:prstGeom>
                            <a:noFill/>
                          </wps:spPr>
                          <wps:txbx>
                            <w:txbxContent>
                              <w:p w14:paraId="165081F3" w14:textId="1A560742"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hint="cs"/>
                                    <w:b/>
                                    <w:bCs/>
                                    <w:color w:val="FFFFFF"/>
                                    <w:kern w:val="24"/>
                                    <w:sz w:val="36"/>
                                    <w:szCs w:val="36"/>
                                    <w:rtl/>
                                    <w:lang w:bidi="ar-EG"/>
                                  </w:rPr>
                                  <w:t>صياغة الرؤية وتحديد الأهداف</w:t>
                                </w:r>
                              </w:p>
                            </w:txbxContent>
                          </wps:txbx>
                          <wps:bodyPr wrap="square" rtlCol="1">
                            <a:spAutoFit/>
                          </wps:bodyPr>
                        </wps:wsp>
                      </wpg:grpSp>
                    </wpg:wgp>
                  </a:graphicData>
                </a:graphic>
              </wp:inline>
            </w:drawing>
          </mc:Choice>
          <mc:Fallback>
            <w:pict>
              <v:group w14:anchorId="0553AA2D" id="_x0000_s123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">
                <v:shape id="صورة 38" o:spid="_x0000_s123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">
                  <v:imagedata r:id="rId91" o:title=""/>
                </v:shape>
                <v:group id="مجموعة 39" o:spid="_x0000_s12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مجموعة 40" o:spid="_x0000_s12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مجموعة 41" o:spid="_x0000_s12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شكل حر 42" o:spid="_x0000_s12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" fillcolor="#168489" stroked="f" strokeweight="1pt">
                        <v:stroke joinstyle="miter"/>
                      </v:roundrect>
                    </v:group>
                    <v:oval id="شكل بيضاوي 44" o:spid="_x0000_s12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" filled="f" strokecolor="#a5a5a5 [2092]" strokeweight="1pt">
                      <v:stroke joinstyle="miter"/>
                    </v:oval>
                  </v:group>
                  <v:shape id="مربع نص 41" o:spid="_x0000_s1246"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Kf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q0+oxPY7S8AAAD//wMAUEsBAi0AFAAGAAgAAAAhANvh9svuAAAAhQEAABMAAAAAAAAAAAAA&#10;AAAAAAAAAFtDb250ZW50X1R5cGVzXS54bWxQSwECLQAUAAYACAAAACEAWvQsW78AAAAVAQAACwAA&#10;AAAAAAAAAAAAAAAfAQAAX3JlbHMvLnJlbHNQSwECLQAUAAYACAAAACEAKxfin8MAAADcAAAADwAA&#10;AAAAAAAAAAAAAAAHAgAAZHJzL2Rvd25yZXYueG1sUEsFBgAAAAADAAMAtwAAAPcCAAAAAA==&#10;" filled="f" stroked="f">
                    <v:textbox style="mso-fit-shape-to-text:t">
                      <w:txbxContent>
                        <w:p w14:paraId="165081F3" w14:textId="1A560742"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hint="cs"/>
                              <w:b/>
                              <w:bCs/>
                              <w:color w:val="FFFFFF"/>
                              <w:kern w:val="24"/>
                              <w:sz w:val="36"/>
                              <w:szCs w:val="36"/>
                              <w:rtl/>
                              <w:lang w:bidi="ar-EG"/>
                            </w:rPr>
                            <w:t>صياغة الرؤية وتحديد الأهداف</w:t>
                          </w:r>
                        </w:p>
                      </w:txbxContent>
                    </v:textbox>
                  </v:shape>
                </v:group>
                <w10:anchorlock/>
              </v:group>
            </w:pict>
          </mc:Fallback>
        </mc:AlternateContent>
      </w:r>
    </w:p>
    <w:p w14:paraId="4B407756" w14:textId="77777777" w:rsidR="0042208F" w:rsidRPr="00066F1A" w:rsidRDefault="0042208F" w:rsidP="00066F1A">
      <w:pPr>
        <w:pStyle w:val="ad"/>
        <w:rPr>
          <w:b w:val="0"/>
          <w:bCs/>
          <w:color w:val="168489"/>
          <w:rtl/>
        </w:rPr>
      </w:pPr>
      <w:r w:rsidRPr="00066F1A">
        <w:rPr>
          <w:b w:val="0"/>
          <w:bCs/>
          <w:color w:val="168489"/>
          <w:rtl/>
        </w:rPr>
        <w:t>صياغة الرؤية:</w:t>
      </w:r>
    </w:p>
    <w:p w14:paraId="032EEF65" w14:textId="65CCF253" w:rsidR="0042208F" w:rsidRPr="001B17CB" w:rsidRDefault="00066F1A" w:rsidP="0042208F">
      <w:pPr>
        <w:rPr>
          <w:rtl/>
        </w:rPr>
      </w:pPr>
      <w:r>
        <w:rPr>
          <w:noProof/>
        </w:rPr>
        <w:drawing>
          <wp:anchor distT="0" distB="0" distL="114300" distR="114300" simplePos="0" relativeHeight="252829696" behindDoc="0" locked="0" layoutInCell="1" allowOverlap="1" wp14:anchorId="480EFF3B" wp14:editId="257CFAD5">
            <wp:simplePos x="0" y="0"/>
            <wp:positionH relativeFrom="margin">
              <wp:align>left</wp:align>
            </wp:positionH>
            <wp:positionV relativeFrom="paragraph">
              <wp:posOffset>648350</wp:posOffset>
            </wp:positionV>
            <wp:extent cx="1223010" cy="1223010"/>
            <wp:effectExtent l="0" t="0" r="0" b="0"/>
            <wp:wrapSquare wrapText="bothSides"/>
            <wp:docPr id="4114" name="Picture 4114" descr="Opportun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Opportunity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 xml:space="preserve">الرؤية هي صورة مستقبلية طموحة لما سيكون عليه الواقع بعد تنفيذ المشروع. ولصياغة رؤية فعّالة </w:t>
      </w:r>
      <w:hyperlink r:id="rId137" w:history="1">
        <w:r w:rsidR="0042208F" w:rsidRPr="00976AF6">
          <w:rPr>
            <w:rStyle w:val="Hyperlink"/>
            <w:rtl/>
          </w:rPr>
          <w:t>للمشروع التطوّعي</w:t>
        </w:r>
      </w:hyperlink>
      <w:r w:rsidR="0042208F" w:rsidRPr="001B17CB">
        <w:rPr>
          <w:rtl/>
        </w:rPr>
        <w:t>، ينبغي مراعاة أن تكون:</w:t>
      </w:r>
    </w:p>
    <w:p w14:paraId="3AA29E4E" w14:textId="0AB0DA4D" w:rsidR="0042208F" w:rsidRPr="001B17CB" w:rsidRDefault="0042208F" w:rsidP="0042208F">
      <w:pPr>
        <w:rPr>
          <w:rtl/>
        </w:rPr>
      </w:pPr>
      <w:r w:rsidRPr="00066F1A">
        <w:rPr>
          <w:color w:val="168489"/>
          <w:rtl/>
        </w:rPr>
        <w:t xml:space="preserve">- ملهِمة: </w:t>
      </w:r>
      <w:r w:rsidRPr="001B17CB">
        <w:rPr>
          <w:rtl/>
        </w:rPr>
        <w:t>تحفّز المتطوّعين والداعمين للمشاركة.</w:t>
      </w:r>
      <w:r w:rsidR="00066F1A" w:rsidRPr="00066F1A">
        <w:t xml:space="preserve"> </w:t>
      </w:r>
    </w:p>
    <w:p w14:paraId="0B9FDB0D" w14:textId="77777777" w:rsidR="0042208F" w:rsidRPr="001B17CB" w:rsidRDefault="0042208F" w:rsidP="0042208F">
      <w:pPr>
        <w:rPr>
          <w:rtl/>
        </w:rPr>
      </w:pPr>
      <w:r w:rsidRPr="00066F1A">
        <w:rPr>
          <w:color w:val="168489"/>
          <w:rtl/>
        </w:rPr>
        <w:t>- واضحة:</w:t>
      </w:r>
      <w:r w:rsidRPr="001B17CB">
        <w:rPr>
          <w:rtl/>
        </w:rPr>
        <w:t xml:space="preserve"> يسهل فهمها وتذكّرها.</w:t>
      </w:r>
    </w:p>
    <w:p w14:paraId="0EA33B7F" w14:textId="77777777" w:rsidR="0042208F" w:rsidRPr="001B17CB" w:rsidRDefault="0042208F" w:rsidP="0042208F">
      <w:pPr>
        <w:rPr>
          <w:rtl/>
        </w:rPr>
      </w:pPr>
      <w:r w:rsidRPr="00066F1A">
        <w:rPr>
          <w:color w:val="168489"/>
          <w:rtl/>
        </w:rPr>
        <w:t>- واقعية:</w:t>
      </w:r>
      <w:r w:rsidRPr="001B17CB">
        <w:rPr>
          <w:rtl/>
        </w:rPr>
        <w:t xml:space="preserve"> قابلة للتحقيق ضمن الإمكانات المتاحة.</w:t>
      </w:r>
    </w:p>
    <w:p w14:paraId="272E2C56" w14:textId="77777777" w:rsidR="0042208F" w:rsidRPr="001B17CB" w:rsidRDefault="0042208F" w:rsidP="0042208F">
      <w:pPr>
        <w:rPr>
          <w:rtl/>
        </w:rPr>
      </w:pPr>
      <w:r w:rsidRPr="00066F1A">
        <w:rPr>
          <w:color w:val="168489"/>
          <w:rtl/>
        </w:rPr>
        <w:t>- مرتبطة بالاحتياج:</w:t>
      </w:r>
      <w:r w:rsidRPr="001B17CB">
        <w:rPr>
          <w:rtl/>
        </w:rPr>
        <w:t xml:space="preserve"> تعالج قضية حقيقية في المجتمع.</w:t>
      </w:r>
    </w:p>
    <w:p w14:paraId="65ED4C5A" w14:textId="77777777" w:rsidR="00066F1A" w:rsidRDefault="00066F1A" w:rsidP="00066F1A">
      <w:pPr>
        <w:pStyle w:val="ad"/>
        <w:rPr>
          <w:b w:val="0"/>
          <w:bCs/>
          <w:color w:val="168489"/>
        </w:rPr>
      </w:pPr>
    </w:p>
    <w:p w14:paraId="3167B7BC" w14:textId="5B96FC80" w:rsidR="0042208F" w:rsidRPr="00066F1A" w:rsidRDefault="00066F1A" w:rsidP="00066F1A">
      <w:pPr>
        <w:pStyle w:val="ad"/>
        <w:rPr>
          <w:b w:val="0"/>
          <w:bCs/>
          <w:color w:val="168489"/>
          <w:rtl/>
        </w:rPr>
      </w:pPr>
      <w:r w:rsidRPr="00E42DAD">
        <w:rPr>
          <w:noProof/>
        </w:rPr>
        <w:lastRenderedPageBreak/>
        <mc:AlternateContent>
          <mc:Choice Requires="wpg">
            <w:drawing>
              <wp:anchor distT="0" distB="0" distL="114300" distR="114300" simplePos="0" relativeHeight="252826624" behindDoc="0" locked="0" layoutInCell="1" allowOverlap="1" wp14:anchorId="4A61923E" wp14:editId="289C8081">
                <wp:simplePos x="0" y="0"/>
                <wp:positionH relativeFrom="column">
                  <wp:posOffset>4995545</wp:posOffset>
                </wp:positionH>
                <wp:positionV relativeFrom="paragraph">
                  <wp:posOffset>10603</wp:posOffset>
                </wp:positionV>
                <wp:extent cx="735965" cy="661670"/>
                <wp:effectExtent l="0" t="0" r="6985" b="5080"/>
                <wp:wrapSquare wrapText="bothSides"/>
                <wp:docPr id="410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4106" name="Picture 4106"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4107" name="Rectangle: Rounded Corners 410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912E8F8" id="Group 20" o:spid="_x0000_s1026" style="position:absolute;margin-left:393.35pt;margin-top:.85pt;width:57.95pt;height:52.1pt;z-index:25282662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">
                <v:shape id="Picture 410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">
                  <v:imagedata r:id="rId97" o:title="Reference "/>
                </v:shape>
                <v:roundrect id="Rectangle: Rounded Corners 410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" fillcolor="#168489" strokecolor="#168489" strokeweight="1pt">
                  <v:stroke joinstyle="miter"/>
                </v:roundrect>
                <w10:wrap type="square"/>
              </v:group>
            </w:pict>
          </mc:Fallback>
        </mc:AlternateContent>
      </w:r>
      <w:r w:rsidR="0042208F" w:rsidRPr="00066F1A">
        <w:rPr>
          <w:b w:val="0"/>
          <w:bCs/>
          <w:color w:val="168489"/>
          <w:rtl/>
        </w:rPr>
        <w:t>مثال على رؤية فعّالة:</w:t>
      </w:r>
    </w:p>
    <w:p w14:paraId="73006EA0" w14:textId="77777777" w:rsidR="0042208F" w:rsidRPr="001B17CB" w:rsidRDefault="0042208F" w:rsidP="0042208F">
      <w:pPr>
        <w:rPr>
          <w:rtl/>
        </w:rPr>
      </w:pPr>
      <w:r w:rsidRPr="001B17CB">
        <w:rPr>
          <w:rtl/>
        </w:rPr>
        <w:t>"مجتمع خالٍ من الأمية الرقمية، يتمكّن فيه كبار السن من استخدام التكنولوجيا للتواصل مع أسرهم وإنجاز معاملاتهم اليومية باستقلالية".</w:t>
      </w:r>
    </w:p>
    <w:p w14:paraId="72A0ED54" w14:textId="056F1E5E" w:rsidR="0042208F" w:rsidRPr="00066F1A" w:rsidRDefault="0042208F" w:rsidP="00066F1A">
      <w:pPr>
        <w:pStyle w:val="ad"/>
        <w:rPr>
          <w:b w:val="0"/>
          <w:bCs/>
          <w:color w:val="168489"/>
          <w:rtl/>
        </w:rPr>
      </w:pPr>
      <w:r w:rsidRPr="00066F1A">
        <w:rPr>
          <w:b w:val="0"/>
          <w:bCs/>
          <w:color w:val="168489"/>
          <w:rtl/>
        </w:rPr>
        <w:t>تحديد الأهداف:</w:t>
      </w:r>
      <w:r w:rsidR="00066F1A" w:rsidRPr="00066F1A">
        <w:t xml:space="preserve"> </w:t>
      </w:r>
    </w:p>
    <w:p w14:paraId="22BD9D70" w14:textId="45E61341" w:rsidR="0042208F" w:rsidRDefault="0042208F" w:rsidP="0042208F">
      <w:r w:rsidRPr="001B17CB">
        <w:rPr>
          <w:rtl/>
        </w:rPr>
        <w:t xml:space="preserve">الأهداف هي النتائج المحدّدة التي يسعى المشروع لتحقيقها، وتُصاغ وفق معايير </w:t>
      </w:r>
      <w:r w:rsidRPr="001B17CB">
        <w:t>SMART</w:t>
      </w:r>
      <w:r w:rsidRPr="001B17CB">
        <w:rPr>
          <w:rtl/>
        </w:rPr>
        <w:t xml:space="preserve"> لضمان فعاليتها:</w:t>
      </w:r>
    </w:p>
    <w:p w14:paraId="6C2BBBA4" w14:textId="48C0929D" w:rsidR="00066F1A" w:rsidRPr="001B17CB" w:rsidRDefault="00066F1A" w:rsidP="00066F1A">
      <w:pPr>
        <w:rPr>
          <w:rtl/>
        </w:rPr>
      </w:pPr>
      <w:r w:rsidRPr="00066F1A">
        <w:rPr>
          <w:noProof/>
        </w:rPr>
        <mc:AlternateContent>
          <mc:Choice Requires="wpg">
            <w:drawing>
              <wp:inline distT="0" distB="0" distL="0" distR="0" wp14:anchorId="1EC55A78" wp14:editId="2B73E672">
                <wp:extent cx="5699731" cy="1546933"/>
                <wp:effectExtent l="0" t="0" r="0" b="0"/>
                <wp:docPr id="4115" name="Group 16"/>
                <wp:cNvGraphicFramePr/>
                <a:graphic xmlns:a="http://schemas.openxmlformats.org/drawingml/2006/main">
                  <a:graphicData uri="http://schemas.microsoft.com/office/word/2010/wordprocessingGroup">
                    <wpg:wgp>
                      <wpg:cNvGrpSpPr/>
                      <wpg:grpSpPr>
                        <a:xfrm>
                          <a:off x="0" y="0"/>
                          <a:ext cx="5699731" cy="1546933"/>
                          <a:chOff x="0" y="0"/>
                          <a:chExt cx="5699731" cy="1546933"/>
                        </a:xfrm>
                      </wpg:grpSpPr>
                      <wpg:grpSp>
                        <wpg:cNvPr id="4116" name="Group 4116"/>
                        <wpg:cNvGrpSpPr/>
                        <wpg:grpSpPr>
                          <a:xfrm>
                            <a:off x="8765" y="0"/>
                            <a:ext cx="995280" cy="995280"/>
                            <a:chOff x="8765" y="0"/>
                            <a:chExt cx="995280" cy="995280"/>
                          </a:xfrm>
                        </wpg:grpSpPr>
                        <wps:wsp>
                          <wps:cNvPr id="4117" name="Rectangle: Rounded Corners 4117"/>
                          <wps:cNvSpPr/>
                          <wps:spPr>
                            <a:xfrm>
                              <a:off x="8765" y="0"/>
                              <a:ext cx="995280" cy="99528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18" name="Hexagon 4118"/>
                          <wps:cNvSpPr/>
                          <wps:spPr>
                            <a:xfrm rot="5400000">
                              <a:off x="129463"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4119" name="Group 4119"/>
                        <wpg:cNvGrpSpPr/>
                        <wpg:grpSpPr>
                          <a:xfrm>
                            <a:off x="1168872" y="0"/>
                            <a:ext cx="995280" cy="995280"/>
                            <a:chOff x="1168872" y="0"/>
                            <a:chExt cx="995280" cy="995280"/>
                          </a:xfrm>
                        </wpg:grpSpPr>
                        <wps:wsp>
                          <wps:cNvPr id="4120" name="Rectangle: Rounded Corners 4120"/>
                          <wps:cNvSpPr/>
                          <wps:spPr>
                            <a:xfrm>
                              <a:off x="1168872" y="0"/>
                              <a:ext cx="995280" cy="995280"/>
                            </a:xfrm>
                            <a:prstGeom prst="roundRect">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21" name="Hexagon 4121"/>
                          <wps:cNvSpPr/>
                          <wps:spPr>
                            <a:xfrm rot="5400000">
                              <a:off x="1289570"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4122" name="Group 4122"/>
                        <wpg:cNvGrpSpPr/>
                        <wpg:grpSpPr>
                          <a:xfrm>
                            <a:off x="2348783" y="0"/>
                            <a:ext cx="995280" cy="995280"/>
                            <a:chOff x="2348783" y="0"/>
                            <a:chExt cx="995280" cy="995280"/>
                          </a:xfrm>
                        </wpg:grpSpPr>
                        <wps:wsp>
                          <wps:cNvPr id="4123" name="Rectangle: Rounded Corners 4123"/>
                          <wps:cNvSpPr/>
                          <wps:spPr>
                            <a:xfrm>
                              <a:off x="2348783" y="0"/>
                              <a:ext cx="995280" cy="995280"/>
                            </a:xfrm>
                            <a:prstGeom prst="round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24" name="Hexagon 4124"/>
                          <wps:cNvSpPr/>
                          <wps:spPr>
                            <a:xfrm rot="5400000">
                              <a:off x="2469481"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4125" name="Group 4125"/>
                        <wpg:cNvGrpSpPr/>
                        <wpg:grpSpPr>
                          <a:xfrm>
                            <a:off x="3523955" y="0"/>
                            <a:ext cx="995280" cy="995280"/>
                            <a:chOff x="3523955" y="0"/>
                            <a:chExt cx="995280" cy="995280"/>
                          </a:xfrm>
                        </wpg:grpSpPr>
                        <wps:wsp>
                          <wps:cNvPr id="4126" name="Rectangle: Rounded Corners 4126"/>
                          <wps:cNvSpPr/>
                          <wps:spPr>
                            <a:xfrm>
                              <a:off x="3523955" y="0"/>
                              <a:ext cx="995280" cy="995280"/>
                            </a:xfrm>
                            <a:prstGeom prst="roundRect">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27" name="Hexagon 4127"/>
                          <wps:cNvSpPr/>
                          <wps:spPr>
                            <a:xfrm rot="5400000">
                              <a:off x="3644653"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4128" name="Group 4128"/>
                        <wpg:cNvGrpSpPr/>
                        <wpg:grpSpPr>
                          <a:xfrm>
                            <a:off x="4695686" y="0"/>
                            <a:ext cx="995280" cy="995280"/>
                            <a:chOff x="4695686" y="0"/>
                            <a:chExt cx="995280" cy="995280"/>
                          </a:xfrm>
                        </wpg:grpSpPr>
                        <wps:wsp>
                          <wps:cNvPr id="4129" name="Rectangle: Rounded Corners 4129"/>
                          <wps:cNvSpPr/>
                          <wps:spPr>
                            <a:xfrm>
                              <a:off x="4695686" y="0"/>
                              <a:ext cx="995280" cy="99528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30" name="Hexagon 4130"/>
                          <wps:cNvSpPr/>
                          <wps:spPr>
                            <a:xfrm rot="5400000">
                              <a:off x="4816384"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4131" name="مربع نص 166"/>
                        <wps:cNvSpPr txBox="1"/>
                        <wps:spPr>
                          <a:xfrm>
                            <a:off x="0" y="1112826"/>
                            <a:ext cx="1012810" cy="434107"/>
                          </a:xfrm>
                          <a:prstGeom prst="rect">
                            <a:avLst/>
                          </a:prstGeom>
                        </wps:spPr>
                        <wps:txbx>
                          <w:txbxContent>
                            <w:p w14:paraId="7A37580D"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زمنياً </w:t>
                              </w:r>
                            </w:p>
                          </w:txbxContent>
                        </wps:txbx>
                        <wps:bodyPr wrap="square" rtlCol="1">
                          <a:noAutofit/>
                        </wps:bodyPr>
                      </wps:wsp>
                      <wps:wsp>
                        <wps:cNvPr id="4132" name="مربع نص 166"/>
                        <wps:cNvSpPr txBox="1"/>
                        <wps:spPr>
                          <a:xfrm>
                            <a:off x="4686921" y="1112826"/>
                            <a:ext cx="1012810" cy="434107"/>
                          </a:xfrm>
                          <a:prstGeom prst="rect">
                            <a:avLst/>
                          </a:prstGeom>
                        </wps:spPr>
                        <wps:txbx>
                          <w:txbxContent>
                            <w:p w14:paraId="20D99924"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w:t>
                              </w:r>
                            </w:p>
                          </w:txbxContent>
                        </wps:txbx>
                        <wps:bodyPr wrap="square" rtlCol="1">
                          <a:noAutofit/>
                        </wps:bodyPr>
                      </wps:wsp>
                      <wps:wsp>
                        <wps:cNvPr id="4133" name="مربع نص 166"/>
                        <wps:cNvSpPr txBox="1"/>
                        <wps:spPr>
                          <a:xfrm>
                            <a:off x="2211262" y="1112826"/>
                            <a:ext cx="1216938" cy="434107"/>
                          </a:xfrm>
                          <a:prstGeom prst="rect">
                            <a:avLst/>
                          </a:prstGeom>
                        </wps:spPr>
                        <wps:txbx>
                          <w:txbxContent>
                            <w:p w14:paraId="397A4218"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للتحقيق </w:t>
                              </w:r>
                            </w:p>
                          </w:txbxContent>
                        </wps:txbx>
                        <wps:bodyPr wrap="square" rtlCol="1">
                          <a:noAutofit/>
                        </wps:bodyPr>
                      </wps:wsp>
                      <wps:wsp>
                        <wps:cNvPr id="4134" name="مربع نص 166"/>
                        <wps:cNvSpPr txBox="1"/>
                        <wps:spPr>
                          <a:xfrm>
                            <a:off x="3515190" y="1112826"/>
                            <a:ext cx="1012810" cy="434107"/>
                          </a:xfrm>
                          <a:prstGeom prst="rect">
                            <a:avLst/>
                          </a:prstGeom>
                        </wps:spPr>
                        <wps:txbx>
                          <w:txbxContent>
                            <w:p w14:paraId="0038B8B9"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للقياس </w:t>
                              </w:r>
                            </w:p>
                          </w:txbxContent>
                        </wps:txbx>
                        <wps:bodyPr wrap="square" rtlCol="1">
                          <a:noAutofit/>
                        </wps:bodyPr>
                      </wps:wsp>
                      <wps:wsp>
                        <wps:cNvPr id="4135" name="مربع نص 166"/>
                        <wps:cNvSpPr txBox="1"/>
                        <wps:spPr>
                          <a:xfrm>
                            <a:off x="1171730" y="1112826"/>
                            <a:ext cx="1012810" cy="434107"/>
                          </a:xfrm>
                          <a:prstGeom prst="rect">
                            <a:avLst/>
                          </a:prstGeom>
                        </wps:spPr>
                        <wps:txbx>
                          <w:txbxContent>
                            <w:p w14:paraId="4E2794C6"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ذات صلة </w:t>
                              </w:r>
                            </w:p>
                          </w:txbxContent>
                        </wps:txbx>
                        <wps:bodyPr wrap="square" rtlCol="1">
                          <a:noAutofit/>
                        </wps:bodyPr>
                      </wps:wsp>
                      <pic:pic xmlns:pic="http://schemas.openxmlformats.org/drawingml/2006/picture">
                        <pic:nvPicPr>
                          <pic:cNvPr id="4136" name="Picture 4136" descr="Specifications "/>
                          <pic:cNvPicPr>
                            <a:picLocks noChangeAspect="1" noChangeArrowheads="1"/>
                          </pic:cNvPicPr>
                        </pic:nvPicPr>
                        <pic:blipFill>
                          <a:blip r:embed="rId138" cstate="print">
                            <a:lum bright="70000" contrast="-70000"/>
                            <a:extLst>
                              <a:ext uri="{BEBA8EAE-BF5A-486C-A8C5-ECC9F3942E4B}">
                                <a14:imgProps xmlns:a14="http://schemas.microsoft.com/office/drawing/2010/main">
                                  <a14:imgLayer r:embed="rId13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4933890" y="254339"/>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37" name="Picture 4137" descr="Indicator "/>
                          <pic:cNvPicPr>
                            <a:picLocks noChangeAspect="1" noChangeArrowheads="1"/>
                          </pic:cNvPicPr>
                        </pic:nvPicPr>
                        <pic:blipFill>
                          <a:blip r:embed="rId140">
                            <a:lum bright="70000" contrast="-70000"/>
                            <a:extLst>
                              <a:ext uri="{BEBA8EAE-BF5A-486C-A8C5-ECC9F3942E4B}">
                                <a14:imgProps xmlns:a14="http://schemas.microsoft.com/office/drawing/2010/main">
                                  <a14:imgLayer r:embed="rId14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784251" y="274330"/>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38" name="Picture 4138" descr="Badge "/>
                          <pic:cNvPicPr>
                            <a:picLocks noChangeAspect="1" noChangeArrowheads="1"/>
                          </pic:cNvPicPr>
                        </pic:nvPicPr>
                        <pic:blipFill>
                          <a:blip r:embed="rId142">
                            <a:lum bright="70000" contrast="-70000"/>
                            <a:extLst>
                              <a:ext uri="{BEBA8EAE-BF5A-486C-A8C5-ECC9F3942E4B}">
                                <a14:imgProps xmlns:a14="http://schemas.microsoft.com/office/drawing/2010/main">
                                  <a14:imgLayer r:embed="rId1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2619328" y="273389"/>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39" name="Picture 4139" descr="Puzzle "/>
                          <pic:cNvPicPr>
                            <a:picLocks noChangeAspect="1" noChangeArrowheads="1"/>
                          </pic:cNvPicPr>
                        </pic:nvPicPr>
                        <pic:blipFill>
                          <a:blip r:embed="rId144">
                            <a:lum bright="70000" contrast="-70000"/>
                            <a:extLst>
                              <a:ext uri="{BEBA8EAE-BF5A-486C-A8C5-ECC9F3942E4B}">
                                <a14:imgProps xmlns:a14="http://schemas.microsoft.com/office/drawing/2010/main">
                                  <a14:imgLayer r:embed="rId1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442997" y="273389"/>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40" name="Picture 4140" descr="Goal expiry "/>
                          <pic:cNvPicPr>
                            <a:picLocks noChangeAspect="1" noChangeArrowheads="1"/>
                          </pic:cNvPicPr>
                        </pic:nvPicPr>
                        <pic:blipFill>
                          <a:blip r:embed="rId146">
                            <a:lum bright="70000" contrast="-70000"/>
                            <a:extLst>
                              <a:ext uri="{BEBA8EAE-BF5A-486C-A8C5-ECC9F3942E4B}">
                                <a14:imgProps xmlns:a14="http://schemas.microsoft.com/office/drawing/2010/main">
                                  <a14:imgLayer r:embed="rId1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266666" y="254339"/>
                            <a:ext cx="437615" cy="4376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EC55A78" id="Group 16" o:spid="_x0000_s1247" style="width:448.8pt;height:121.8pt;mso-position-horizontal-relative:char;mso-position-vertical-relative:line" coordsize="56997,1546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">
                <v:group id="Group 4116" o:spid="_x0000_s1248" style="position:absolute;left:87;width:9953;height:9952" coordorigin="87"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">
                  <v:roundrect id="Rectangle: Rounded Corners 4117" o:spid="_x0000_s1249" style="position:absolute;left:87;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" fillcolor="#168489" stroked="f" strokeweight="1pt">
                    <v:stroke joinstyle="miter"/>
                  </v:roundre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4118" o:spid="_x0000_s1250" type="#_x0000_t9" style="position:absolute;left:1294;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" adj="4655" filled="f" strokecolor="white [3212]" strokeweight="3pt"/>
                </v:group>
                <v:group id="Group 4119" o:spid="_x0000_s1251" style="position:absolute;left:11688;width:9953;height:9952" coordorigin="11688"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">
                  <v:roundrect id="Rectangle: Rounded Corners 4120" o:spid="_x0000_s1252" style="position:absolute;left:11688;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" fillcolor="#2e75b6" stroked="f" strokeweight="1pt">
                    <v:stroke joinstyle="miter"/>
                  </v:roundrect>
                  <v:shape id="Hexagon 4121" o:spid="_x0000_s1253" type="#_x0000_t9" style="position:absolute;left:12895;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" adj="4655" filled="f" strokecolor="white [3212]" strokeweight="3pt"/>
                </v:group>
                <v:group id="Group 4122" o:spid="_x0000_s1254" style="position:absolute;left:23487;width:9953;height:9952" coordorigin="23487"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">
                  <v:roundrect id="Rectangle: Rounded Corners 4123" o:spid="_x0000_s1255" style="position:absolute;left:23487;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" fillcolor="#ffd366" stroked="f" strokeweight="1pt">
                    <v:stroke joinstyle="miter"/>
                  </v:roundrect>
                  <v:shape id="Hexagon 4124" o:spid="_x0000_s1256" type="#_x0000_t9" style="position:absolute;left:24694;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" adj="4655" filled="f" strokecolor="white [3212]" strokeweight="3pt"/>
                </v:group>
                <v:group id="Group 4125" o:spid="_x0000_s1257" style="position:absolute;left:35239;width:9953;height:9952" coordorigin="35239"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x41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JFin8vglPQK5/AAAA//8DAFBLAQItABQABgAIAAAAIQDb4fbL7gAAAIUBAAATAAAAAAAA&#10;AAAAAAAAAAAAAABbQ29udGVudF9UeXBlc10ueG1sUEsBAi0AFAAGAAgAAAAhAFr0LFu/AAAAFQEA&#10;AAsAAAAAAAAAAAAAAAAAHwEAAF9yZWxzLy5yZWxzUEsBAi0AFAAGAAgAAAAhAMkHHjXHAAAA3QAA&#10;AA8AAAAAAAAAAAAAAAAABwIAAGRycy9kb3ducmV2LnhtbFBLBQYAAAAAAwADALcAAAD7AgAAAAA=&#10;">
                  <v:roundrect id="Rectangle: Rounded Corners 4126" o:spid="_x0000_s1258" style="position:absolute;left:35239;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" fillcolor="#7f7f7f" stroked="f" strokeweight="1pt">
                    <v:stroke joinstyle="miter"/>
                  </v:roundrect>
                  <v:shape id="Hexagon 4127" o:spid="_x0000_s1259" type="#_x0000_t9" style="position:absolute;left:36446;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" adj="4655" filled="f" strokecolor="white [3212]" strokeweight="3pt"/>
                </v:group>
                <v:group id="Group 4128" o:spid="_x0000_s1260" style="position:absolute;left:46956;width:9953;height:9952" coordorigin="46956"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">
                  <v:roundrect id="Rectangle: Rounded Corners 4129" o:spid="_x0000_s1261" style="position:absolute;left:46956;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" fillcolor="#168489" stroked="f" strokeweight="1pt">
                    <v:stroke joinstyle="miter"/>
                  </v:roundrect>
                  <v:shape id="Hexagon 4130" o:spid="_x0000_s1262" type="#_x0000_t9" style="position:absolute;left:48163;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" adj="4655" filled="f" strokecolor="white [3212]" strokeweight="3pt"/>
                </v:group>
                <v:shape id="مربع نص 166" o:spid="_x0000_s1263" type="#_x0000_t202" style="position:absolute;top:11128;width:10128;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" filled="f" stroked="f">
                  <v:textbox>
                    <w:txbxContent>
                      <w:p w14:paraId="7A37580D"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زمنياً </w:t>
                        </w:r>
                      </w:p>
                    </w:txbxContent>
                  </v:textbox>
                </v:shape>
                <v:shape id="مربع نص 166" o:spid="_x0000_s1264" type="#_x0000_t202" style="position:absolute;left:46869;top:11128;width:10128;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" filled="f" stroked="f">
                  <v:textbox>
                    <w:txbxContent>
                      <w:p w14:paraId="20D99924"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w:t>
                        </w:r>
                      </w:p>
                    </w:txbxContent>
                  </v:textbox>
                </v:shape>
                <v:shape id="مربع نص 166" o:spid="_x0000_s1265" type="#_x0000_t202" style="position:absolute;left:22112;top:11128;width:12170;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" filled="f" stroked="f">
                  <v:textbox>
                    <w:txbxContent>
                      <w:p w14:paraId="397A4218"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للتحقيق </w:t>
                        </w:r>
                      </w:p>
                    </w:txbxContent>
                  </v:textbox>
                </v:shape>
                <v:shape id="مربع نص 166" o:spid="_x0000_s1266" type="#_x0000_t202" style="position:absolute;left:35151;top:11128;width:10129;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" filled="f" stroked="f">
                  <v:textbox>
                    <w:txbxContent>
                      <w:p w14:paraId="0038B8B9"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للقياس </w:t>
                        </w:r>
                      </w:p>
                    </w:txbxContent>
                  </v:textbox>
                </v:shape>
                <v:shape id="مربع نص 166" o:spid="_x0000_s1267" type="#_x0000_t202" style="position:absolute;left:11717;top:11128;width:10128;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" filled="f" stroked="f">
                  <v:textbox>
                    <w:txbxContent>
                      <w:p w14:paraId="4E2794C6"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ذات صلة </w:t>
                        </w:r>
                      </w:p>
                    </w:txbxContent>
                  </v:textbox>
                </v:shape>
                <v:shape id="Picture 4136" o:spid="_x0000_s1268" type="#_x0000_t75" alt="Specifications " style="position:absolute;left:49338;top:2543;width:4377;height: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">
                  <v:imagedata r:id="rId148" o:title="Specifications " gain="19661f" blacklevel="22938f"/>
                </v:shape>
                <v:shape id="Picture 4137" o:spid="_x0000_s1269" type="#_x0000_t75" alt="Indicator " style="position:absolute;left:37842;top:2743;width:4376;height: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">
                  <v:imagedata r:id="rId149" o:title="Indicator " gain="19661f" blacklevel="22938f"/>
                </v:shape>
                <v:shape id="Picture 4138" o:spid="_x0000_s1270" type="#_x0000_t75" alt="Badge " style="position:absolute;left:26193;top:2733;width:4376;height:4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">
                  <v:imagedata r:id="rId150" o:title="Badge " gain="19661f" blacklevel="22938f"/>
                </v:shape>
                <v:shape id="Picture 4139" o:spid="_x0000_s1271" type="#_x0000_t75" alt="Puzzle " style="position:absolute;left:14429;top:2733;width:4377;height:4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">
                  <v:imagedata r:id="rId151" o:title="Puzzle " gain="19661f" blacklevel="22938f"/>
                </v:shape>
                <v:shape id="Picture 4140" o:spid="_x0000_s1272" type="#_x0000_t75" alt="Goal expiry " style="position:absolute;left:2666;top:2543;width:4376;height: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">
                  <v:imagedata r:id="rId152" o:title="Goal expiry " gain="19661f" blacklevel="22938f"/>
                </v:shape>
                <w10:anchorlock/>
              </v:group>
            </w:pict>
          </mc:Fallback>
        </mc:AlternateContent>
      </w:r>
    </w:p>
    <w:p w14:paraId="5F4D9725" w14:textId="12ECAA15" w:rsidR="0042208F" w:rsidRPr="001B17CB" w:rsidRDefault="00066F1A" w:rsidP="0042208F">
      <w:pPr>
        <w:rPr>
          <w:rtl/>
        </w:rPr>
      </w:pPr>
      <w:r>
        <w:rPr>
          <w:noProof/>
        </w:rPr>
        <w:drawing>
          <wp:anchor distT="0" distB="0" distL="114300" distR="114300" simplePos="0" relativeHeight="252830720" behindDoc="0" locked="0" layoutInCell="1" allowOverlap="1" wp14:anchorId="45163A7E" wp14:editId="1C45A85F">
            <wp:simplePos x="0" y="0"/>
            <wp:positionH relativeFrom="margin">
              <wp:align>left</wp:align>
            </wp:positionH>
            <wp:positionV relativeFrom="paragraph">
              <wp:posOffset>105882</wp:posOffset>
            </wp:positionV>
            <wp:extent cx="1223010" cy="1223010"/>
            <wp:effectExtent l="0" t="0" r="0" b="0"/>
            <wp:wrapSquare wrapText="bothSides"/>
            <wp:docPr id="4141" name="Picture 4141"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oal "/>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066F1A">
        <w:rPr>
          <w:color w:val="168489"/>
          <w:rtl/>
        </w:rPr>
        <w:t xml:space="preserve">- </w:t>
      </w:r>
      <w:r w:rsidR="0042208F" w:rsidRPr="00066F1A">
        <w:rPr>
          <w:color w:val="168489"/>
        </w:rPr>
        <w:t>S (Specific)</w:t>
      </w:r>
      <w:r w:rsidR="0042208F" w:rsidRPr="00066F1A">
        <w:rPr>
          <w:color w:val="168489"/>
          <w:rtl/>
        </w:rPr>
        <w:t xml:space="preserve">: </w:t>
      </w:r>
      <w:r w:rsidR="0042208F" w:rsidRPr="001B17CB">
        <w:rPr>
          <w:rtl/>
        </w:rPr>
        <w:t>محدّدة بدقة ووضوح.</w:t>
      </w:r>
    </w:p>
    <w:p w14:paraId="3EAC4EE4" w14:textId="77777777" w:rsidR="0042208F" w:rsidRPr="001B17CB" w:rsidRDefault="0042208F" w:rsidP="0042208F">
      <w:pPr>
        <w:rPr>
          <w:rtl/>
        </w:rPr>
      </w:pPr>
      <w:r w:rsidRPr="00066F1A">
        <w:rPr>
          <w:color w:val="168489"/>
          <w:rtl/>
        </w:rPr>
        <w:t xml:space="preserve">- </w:t>
      </w:r>
      <w:r w:rsidRPr="00066F1A">
        <w:rPr>
          <w:color w:val="168489"/>
        </w:rPr>
        <w:t>M (Measurable)</w:t>
      </w:r>
      <w:r w:rsidRPr="00066F1A">
        <w:rPr>
          <w:color w:val="168489"/>
          <w:rtl/>
        </w:rPr>
        <w:t>:</w:t>
      </w:r>
      <w:r w:rsidRPr="001B17CB">
        <w:rPr>
          <w:rtl/>
        </w:rPr>
        <w:t xml:space="preserve"> قابلة للقياس بمؤشرات كمية أو نوعية.</w:t>
      </w:r>
    </w:p>
    <w:p w14:paraId="735B629B" w14:textId="77777777" w:rsidR="0042208F" w:rsidRPr="001B17CB" w:rsidRDefault="0042208F" w:rsidP="0042208F">
      <w:pPr>
        <w:rPr>
          <w:rtl/>
        </w:rPr>
      </w:pPr>
      <w:r w:rsidRPr="00066F1A">
        <w:rPr>
          <w:color w:val="168489"/>
          <w:rtl/>
        </w:rPr>
        <w:t xml:space="preserve">- </w:t>
      </w:r>
      <w:r w:rsidRPr="00066F1A">
        <w:rPr>
          <w:color w:val="168489"/>
        </w:rPr>
        <w:t>A (Achievable)</w:t>
      </w:r>
      <w:r w:rsidRPr="00066F1A">
        <w:rPr>
          <w:color w:val="168489"/>
          <w:rtl/>
        </w:rPr>
        <w:t>:</w:t>
      </w:r>
      <w:r w:rsidRPr="001B17CB">
        <w:rPr>
          <w:rtl/>
        </w:rPr>
        <w:t xml:space="preserve"> قابلة للتحقيق ضمن الإمكانات المتاحة.</w:t>
      </w:r>
    </w:p>
    <w:p w14:paraId="13E2D616" w14:textId="77777777" w:rsidR="0042208F" w:rsidRPr="001B17CB" w:rsidRDefault="0042208F" w:rsidP="0042208F">
      <w:pPr>
        <w:rPr>
          <w:rtl/>
        </w:rPr>
      </w:pPr>
      <w:r w:rsidRPr="00066F1A">
        <w:rPr>
          <w:color w:val="168489"/>
          <w:rtl/>
        </w:rPr>
        <w:t xml:space="preserve">- </w:t>
      </w:r>
      <w:r w:rsidRPr="00066F1A">
        <w:rPr>
          <w:color w:val="168489"/>
        </w:rPr>
        <w:t>R (Relevant)</w:t>
      </w:r>
      <w:r w:rsidRPr="00066F1A">
        <w:rPr>
          <w:color w:val="168489"/>
          <w:rtl/>
        </w:rPr>
        <w:t>:</w:t>
      </w:r>
      <w:r w:rsidRPr="001B17CB">
        <w:rPr>
          <w:rtl/>
        </w:rPr>
        <w:t xml:space="preserve"> ذات صلة باحتياجات المستفيدين ورؤية المشروع.</w:t>
      </w:r>
    </w:p>
    <w:p w14:paraId="003BD48D" w14:textId="77777777" w:rsidR="0042208F" w:rsidRPr="001B17CB" w:rsidRDefault="0042208F" w:rsidP="0042208F">
      <w:pPr>
        <w:rPr>
          <w:rtl/>
        </w:rPr>
      </w:pPr>
      <w:r w:rsidRPr="00066F1A">
        <w:rPr>
          <w:color w:val="168489"/>
          <w:rtl/>
        </w:rPr>
        <w:t xml:space="preserve">- </w:t>
      </w:r>
      <w:r w:rsidRPr="00066F1A">
        <w:rPr>
          <w:color w:val="168489"/>
        </w:rPr>
        <w:t>T (Time-bound)</w:t>
      </w:r>
      <w:r w:rsidRPr="00066F1A">
        <w:rPr>
          <w:color w:val="168489"/>
          <w:rtl/>
        </w:rPr>
        <w:t>:</w:t>
      </w:r>
      <w:r w:rsidRPr="001B17CB">
        <w:rPr>
          <w:rtl/>
        </w:rPr>
        <w:t xml:space="preserve"> محدّدة بإطار زمني واضح.</w:t>
      </w:r>
    </w:p>
    <w:p w14:paraId="1255CE70" w14:textId="50B4E567" w:rsidR="0042208F" w:rsidRPr="00066F1A" w:rsidRDefault="00066F1A" w:rsidP="00066F1A">
      <w:pPr>
        <w:pStyle w:val="ad"/>
        <w:rPr>
          <w:b w:val="0"/>
          <w:bCs/>
          <w:color w:val="168489"/>
          <w:rtl/>
        </w:rPr>
      </w:pPr>
      <w:r>
        <w:rPr>
          <w:noProof/>
        </w:rPr>
        <w:drawing>
          <wp:anchor distT="0" distB="0" distL="114300" distR="114300" simplePos="0" relativeHeight="252831744" behindDoc="0" locked="0" layoutInCell="1" allowOverlap="1" wp14:anchorId="534125F4" wp14:editId="46D17550">
            <wp:simplePos x="0" y="0"/>
            <wp:positionH relativeFrom="margin">
              <wp:align>left</wp:align>
            </wp:positionH>
            <wp:positionV relativeFrom="paragraph">
              <wp:posOffset>360104</wp:posOffset>
            </wp:positionV>
            <wp:extent cx="1223010" cy="1223010"/>
            <wp:effectExtent l="0" t="0" r="0" b="0"/>
            <wp:wrapSquare wrapText="bothSides"/>
            <wp:docPr id="4142" name="Picture 4142"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oal "/>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066F1A">
        <w:rPr>
          <w:b w:val="0"/>
          <w:bCs/>
          <w:color w:val="168489"/>
          <w:rtl/>
        </w:rPr>
        <w:t xml:space="preserve">أمثلة على أهداف </w:t>
      </w:r>
      <w:r w:rsidR="0042208F" w:rsidRPr="00066F1A">
        <w:rPr>
          <w:b w:val="0"/>
          <w:bCs/>
          <w:color w:val="168489"/>
        </w:rPr>
        <w:t>SMART</w:t>
      </w:r>
      <w:r w:rsidR="0042208F" w:rsidRPr="00066F1A">
        <w:rPr>
          <w:b w:val="0"/>
          <w:bCs/>
          <w:color w:val="168489"/>
          <w:rtl/>
        </w:rPr>
        <w:t xml:space="preserve"> لمشروع تطوّعي:</w:t>
      </w:r>
    </w:p>
    <w:p w14:paraId="00DD4E6C" w14:textId="77777777" w:rsidR="0042208F" w:rsidRPr="001B17CB" w:rsidRDefault="0042208F" w:rsidP="00976AF6">
      <w:pPr>
        <w:ind w:left="386" w:hanging="386"/>
        <w:rPr>
          <w:rtl/>
        </w:rPr>
      </w:pPr>
      <w:r w:rsidRPr="001B17CB">
        <w:rPr>
          <w:rtl/>
        </w:rPr>
        <w:t>1. تدريب 200 من كبار السن على استخدام الهواتف الذكية لإجراء المكالمات المرئية خلال 3 أشهر.</w:t>
      </w:r>
    </w:p>
    <w:p w14:paraId="45163BC3" w14:textId="1EFF4B6E" w:rsidR="0042208F" w:rsidRPr="001B17CB" w:rsidRDefault="0042208F" w:rsidP="00976AF6">
      <w:pPr>
        <w:ind w:left="386" w:hanging="386"/>
        <w:rPr>
          <w:rtl/>
        </w:rPr>
      </w:pPr>
      <w:r w:rsidRPr="001B17CB">
        <w:rPr>
          <w:rtl/>
        </w:rPr>
        <w:t>2. إنشاء 5 مراكز تدريبية مجهّزة في أحياء مختلفة بالمدينة بحلول نهاية الشهر الثاني من المشروع.</w:t>
      </w:r>
    </w:p>
    <w:p w14:paraId="00FF9286" w14:textId="2D69D8F4" w:rsidR="0042208F" w:rsidRPr="001B17CB" w:rsidRDefault="0042208F" w:rsidP="00976AF6">
      <w:pPr>
        <w:ind w:left="386" w:hanging="386"/>
        <w:rPr>
          <w:rtl/>
        </w:rPr>
      </w:pPr>
      <w:r w:rsidRPr="001B17CB">
        <w:rPr>
          <w:rtl/>
        </w:rPr>
        <w:t>3. تخريج 150 متدرّباً يستطيعون استخدام تطبيقات الخدمات الحكومية بشكل مستقل بحلول نهاية المشروع.</w:t>
      </w:r>
      <w:r w:rsidR="00066F1A" w:rsidRPr="00066F1A">
        <w:t xml:space="preserve"> </w:t>
      </w:r>
    </w:p>
    <w:p w14:paraId="67A4D84C" w14:textId="0C74939E" w:rsidR="0042208F" w:rsidRPr="00066F1A" w:rsidRDefault="00066F1A" w:rsidP="00066F1A">
      <w:pPr>
        <w:pStyle w:val="ad"/>
        <w:pageBreakBefore/>
        <w:rPr>
          <w:b w:val="0"/>
          <w:bCs/>
          <w:color w:val="168489"/>
          <w:rtl/>
        </w:rPr>
      </w:pPr>
      <w:r>
        <w:rPr>
          <w:noProof/>
        </w:rPr>
        <w:lastRenderedPageBreak/>
        <w:drawing>
          <wp:anchor distT="0" distB="0" distL="114300" distR="114300" simplePos="0" relativeHeight="252832768" behindDoc="0" locked="0" layoutInCell="1" allowOverlap="1" wp14:anchorId="11DFB9FB" wp14:editId="6F4FC9D2">
            <wp:simplePos x="0" y="0"/>
            <wp:positionH relativeFrom="margin">
              <wp:align>left</wp:align>
            </wp:positionH>
            <wp:positionV relativeFrom="paragraph">
              <wp:posOffset>10604</wp:posOffset>
            </wp:positionV>
            <wp:extent cx="1223010" cy="1223010"/>
            <wp:effectExtent l="0" t="0" r="0" b="0"/>
            <wp:wrapSquare wrapText="bothSides"/>
            <wp:docPr id="4143" name="Picture 4143" descr="3d targ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3d target "/>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066F1A">
        <w:rPr>
          <w:b w:val="0"/>
          <w:bCs/>
          <w:color w:val="168489"/>
          <w:rtl/>
        </w:rPr>
        <w:t>مستويات الأهداف:</w:t>
      </w:r>
    </w:p>
    <w:p w14:paraId="3A0ACF9A" w14:textId="749ED594" w:rsidR="0042208F" w:rsidRPr="001B17CB" w:rsidRDefault="0042208F" w:rsidP="0042208F">
      <w:pPr>
        <w:rPr>
          <w:rtl/>
        </w:rPr>
      </w:pPr>
      <w:r w:rsidRPr="001B17CB">
        <w:rPr>
          <w:rtl/>
        </w:rPr>
        <w:t>- الأهداف الاستراتيجية: طويلة المدى وترتبط بالرؤية العامة.</w:t>
      </w:r>
      <w:r w:rsidR="00066F1A" w:rsidRPr="00066F1A">
        <w:t xml:space="preserve"> </w:t>
      </w:r>
    </w:p>
    <w:p w14:paraId="4BCB0CC7" w14:textId="77777777" w:rsidR="0042208F" w:rsidRPr="001B17CB" w:rsidRDefault="0042208F" w:rsidP="0042208F">
      <w:pPr>
        <w:rPr>
          <w:rtl/>
        </w:rPr>
      </w:pPr>
      <w:r w:rsidRPr="001B17CB">
        <w:rPr>
          <w:rtl/>
        </w:rPr>
        <w:t>- الأهداف التشغيلية: متوسطة المدى وترتبط بمراحل تنفيذ المشروع.</w:t>
      </w:r>
    </w:p>
    <w:p w14:paraId="47B61339" w14:textId="77777777" w:rsidR="0042208F" w:rsidRPr="001B17CB" w:rsidRDefault="0042208F" w:rsidP="0042208F">
      <w:pPr>
        <w:rPr>
          <w:rtl/>
        </w:rPr>
      </w:pPr>
      <w:r w:rsidRPr="001B17CB">
        <w:rPr>
          <w:rtl/>
        </w:rPr>
        <w:t>- الأهداف الإجرائية: قصيرة المدى وترتبط بالأنشطة اليومية.</w:t>
      </w:r>
    </w:p>
    <w:p w14:paraId="2F0C3EE2" w14:textId="2A30692C" w:rsidR="0042208F" w:rsidRPr="00066F1A" w:rsidRDefault="00066F1A" w:rsidP="00066F1A">
      <w:pPr>
        <w:pStyle w:val="ad"/>
        <w:rPr>
          <w:b w:val="0"/>
          <w:bCs/>
          <w:color w:val="168489"/>
          <w:rtl/>
        </w:rPr>
      </w:pPr>
      <w:r>
        <w:rPr>
          <w:noProof/>
        </w:rPr>
        <w:drawing>
          <wp:anchor distT="0" distB="0" distL="114300" distR="114300" simplePos="0" relativeHeight="252833792" behindDoc="0" locked="0" layoutInCell="1" allowOverlap="1" wp14:anchorId="69B2B169" wp14:editId="1E3F8DD6">
            <wp:simplePos x="0" y="0"/>
            <wp:positionH relativeFrom="margin">
              <wp:align>left</wp:align>
            </wp:positionH>
            <wp:positionV relativeFrom="paragraph">
              <wp:posOffset>191386</wp:posOffset>
            </wp:positionV>
            <wp:extent cx="1223010" cy="1223010"/>
            <wp:effectExtent l="0" t="0" r="0" b="0"/>
            <wp:wrapSquare wrapText="bothSides"/>
            <wp:docPr id="4144" name="Picture 4144"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oal "/>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Pr="00E42DAD">
        <w:rPr>
          <w:noProof/>
        </w:rPr>
        <mc:AlternateContent>
          <mc:Choice Requires="wpg">
            <w:drawing>
              <wp:anchor distT="0" distB="0" distL="114300" distR="114300" simplePos="0" relativeHeight="252828672" behindDoc="0" locked="0" layoutInCell="1" allowOverlap="1" wp14:anchorId="6B5E8032" wp14:editId="512D82CB">
                <wp:simplePos x="0" y="0"/>
                <wp:positionH relativeFrom="column">
                  <wp:posOffset>4995545</wp:posOffset>
                </wp:positionH>
                <wp:positionV relativeFrom="paragraph">
                  <wp:posOffset>10603</wp:posOffset>
                </wp:positionV>
                <wp:extent cx="735965" cy="661670"/>
                <wp:effectExtent l="0" t="0" r="6985" b="5080"/>
                <wp:wrapSquare wrapText="bothSides"/>
                <wp:docPr id="4111"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4112" name="Picture 4112"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4113" name="Rectangle: Rounded Corners 4113"/>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27AFF4D" id="Group 20" o:spid="_x0000_s1026" style="position:absolute;margin-left:393.35pt;margin-top:.85pt;width:57.95pt;height:52.1pt;z-index:25282867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">
                <v:shape id="Picture 4112"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">
                  <v:imagedata r:id="rId97" o:title="Reference "/>
                </v:shape>
                <v:roundrect id="Rectangle: Rounded Corners 411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" fillcolor="#168489" strokecolor="#168489" strokeweight="1pt">
                  <v:stroke joinstyle="miter"/>
                </v:roundrect>
                <w10:wrap type="square"/>
              </v:group>
            </w:pict>
          </mc:Fallback>
        </mc:AlternateContent>
      </w:r>
      <w:r w:rsidR="0042208F" w:rsidRPr="00066F1A">
        <w:rPr>
          <w:b w:val="0"/>
          <w:bCs/>
          <w:color w:val="168489"/>
          <w:rtl/>
        </w:rPr>
        <w:t xml:space="preserve">نصيحة عملية: </w:t>
      </w:r>
    </w:p>
    <w:p w14:paraId="03D54164" w14:textId="2A4786B2" w:rsidR="0042208F" w:rsidRPr="001B17CB" w:rsidRDefault="0042208F" w:rsidP="0042208F">
      <w:pPr>
        <w:rPr>
          <w:rtl/>
        </w:rPr>
      </w:pPr>
      <w:r w:rsidRPr="001B17CB">
        <w:rPr>
          <w:rtl/>
        </w:rPr>
        <w:t xml:space="preserve">عند </w:t>
      </w:r>
      <w:hyperlink r:id="rId157" w:history="1">
        <w:r w:rsidRPr="00976AF6">
          <w:rPr>
            <w:rStyle w:val="Hyperlink"/>
            <w:rtl/>
          </w:rPr>
          <w:t>صياغة الأهداف</w:t>
        </w:r>
      </w:hyperlink>
      <w:r w:rsidRPr="001B17CB">
        <w:rPr>
          <w:rtl/>
        </w:rPr>
        <w:t>، استخدم أفعالاً محدّدة قابلة للقياس مثل: (تدريب، إنشاء، توزيع، تنظيم، إنتاج)، وتجنّب الأفعال العامة مثل: (دعم، تشجيع، تحسين)، إلا إذا كانت مقرونة بمؤشرات قياس واضحة.</w:t>
      </w:r>
    </w:p>
    <w:p w14:paraId="273A5247" w14:textId="170B70BD" w:rsidR="0042208F" w:rsidRDefault="0042208F" w:rsidP="0042208F">
      <w:pPr>
        <w:rPr>
          <w:rtl/>
        </w:rPr>
      </w:pPr>
      <w:r w:rsidRPr="002A078C">
        <w:rPr>
          <w:rFonts w:ascii="Sakkal Majalla" w:hAnsi="Sakkal Majalla"/>
          <w:noProof/>
          <w:color w:val="002060"/>
          <w:sz w:val="34"/>
          <w:lang w:bidi="ar-SY"/>
        </w:rPr>
        <mc:AlternateContent>
          <mc:Choice Requires="wpg">
            <w:drawing>
              <wp:inline distT="0" distB="0" distL="0" distR="0" wp14:anchorId="2CF0B2D7" wp14:editId="0A9C766B">
                <wp:extent cx="5731510" cy="895350"/>
                <wp:effectExtent l="0" t="0" r="21590" b="19050"/>
                <wp:docPr id="1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0" name="صورة 38"/>
                          <pic:cNvPicPr/>
                        </pic:nvPicPr>
                        <pic:blipFill>
                          <a:blip r:embed="rId9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1" name="مجموعة 39"/>
                        <wpg:cNvGrpSpPr/>
                        <wpg:grpSpPr>
                          <a:xfrm>
                            <a:off x="0" y="0"/>
                            <a:ext cx="5731510" cy="895350"/>
                            <a:chOff x="0" y="0"/>
                            <a:chExt cx="5878196" cy="918845"/>
                          </a:xfrm>
                        </wpg:grpSpPr>
                        <wpg:grpSp>
                          <wpg:cNvPr id="132" name="مجموعة 40"/>
                          <wpg:cNvGrpSpPr/>
                          <wpg:grpSpPr>
                            <a:xfrm>
                              <a:off x="0" y="0"/>
                              <a:ext cx="5878196" cy="918845"/>
                              <a:chOff x="0" y="0"/>
                              <a:chExt cx="6240348" cy="919070"/>
                            </a:xfrm>
                          </wpg:grpSpPr>
                          <wpg:grpSp>
                            <wpg:cNvPr id="133" name="مجموعة 41"/>
                            <wpg:cNvGrpSpPr/>
                            <wpg:grpSpPr>
                              <a:xfrm>
                                <a:off x="0" y="169208"/>
                                <a:ext cx="5433072" cy="580613"/>
                                <a:chOff x="0" y="169208"/>
                                <a:chExt cx="5433072" cy="580613"/>
                              </a:xfrm>
                            </wpg:grpSpPr>
                            <wps:wsp>
                              <wps:cNvPr id="1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 name="مربع نص 41"/>
                          <wps:cNvSpPr txBox="1"/>
                          <wps:spPr>
                            <a:xfrm>
                              <a:off x="204484" y="256976"/>
                              <a:ext cx="4616071" cy="387740"/>
                            </a:xfrm>
                            <a:prstGeom prst="rect">
                              <a:avLst/>
                            </a:prstGeom>
                            <a:noFill/>
                          </wps:spPr>
                          <wps:txbx>
                            <w:txbxContent>
                              <w:p w14:paraId="2882D940" w14:textId="7F79F049"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التخطيط التشغيلي وتوزيع المهام</w:t>
                                </w:r>
                              </w:p>
                            </w:txbxContent>
                          </wps:txbx>
                          <wps:bodyPr wrap="square" rtlCol="1">
                            <a:spAutoFit/>
                          </wps:bodyPr>
                        </wps:wsp>
                      </wpg:grpSp>
                    </wpg:wgp>
                  </a:graphicData>
                </a:graphic>
              </wp:inline>
            </w:drawing>
          </mc:Choice>
          <mc:Fallback>
            <w:pict>
              <v:group w14:anchorId="2CF0B2D7" id="_x0000_s12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">
                <v:shape id="صورة 38" o:spid="_x0000_s12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">
                  <v:imagedata r:id="rId91" o:title=""/>
                </v:shape>
                <v:group id="مجموعة 39" o:spid="_x0000_s12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group id="مجموعة 40" o:spid="_x0000_s12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group id="مجموعة 41" o:spid="_x0000_s12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شكل حر 42" o:spid="_x0000_s12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" fillcolor="#168489" stroked="f" strokeweight="1pt">
                        <v:stroke joinstyle="miter"/>
                      </v:roundrect>
                    </v:group>
                    <v:oval id="شكل بيضاوي 44" o:spid="_x0000_s12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" filled="f" strokecolor="#a5a5a5 [2092]" strokeweight="1pt">
                      <v:stroke joinstyle="miter"/>
                    </v:oval>
                  </v:group>
                  <v:shape id="مربع نص 41" o:spid="_x0000_s1281"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eAwwAAAANwAAAAPAAAAZHJzL2Rvd25yZXYueG1sRE9Na8JA&#10;EL0X/A/LCL3VjUp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31HgMMAAAADcAAAADwAAAAAA&#10;AAAAAAAAAAAHAgAAZHJzL2Rvd25yZXYueG1sUEsFBgAAAAADAAMAtwAAAPQCAAAAAA==&#10;" filled="f" stroked="f">
                    <v:textbox style="mso-fit-shape-to-text:t">
                      <w:txbxContent>
                        <w:p w14:paraId="2882D940" w14:textId="7F79F049"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التخطيط التشغيلي وتوزيع المهام</w:t>
                          </w:r>
                        </w:p>
                      </w:txbxContent>
                    </v:textbox>
                  </v:shape>
                </v:group>
                <w10:anchorlock/>
              </v:group>
            </w:pict>
          </mc:Fallback>
        </mc:AlternateContent>
      </w:r>
    </w:p>
    <w:p w14:paraId="731522A2" w14:textId="77777777" w:rsidR="0042208F" w:rsidRPr="00066F1A" w:rsidRDefault="0042208F" w:rsidP="00066F1A">
      <w:pPr>
        <w:pStyle w:val="ad"/>
        <w:rPr>
          <w:b w:val="0"/>
          <w:bCs/>
          <w:color w:val="168489"/>
          <w:rtl/>
        </w:rPr>
      </w:pPr>
      <w:r w:rsidRPr="00066F1A">
        <w:rPr>
          <w:b w:val="0"/>
          <w:bCs/>
          <w:color w:val="168489"/>
          <w:rtl/>
        </w:rPr>
        <w:t>التخطيط التشغيلي:</w:t>
      </w:r>
    </w:p>
    <w:p w14:paraId="0CDE8A6E" w14:textId="536C7041" w:rsidR="0042208F" w:rsidRDefault="0042208F" w:rsidP="0042208F">
      <w:r w:rsidRPr="001B17CB">
        <w:rPr>
          <w:rtl/>
        </w:rPr>
        <w:t xml:space="preserve">هو ترجمة </w:t>
      </w:r>
      <w:hyperlink r:id="rId158" w:history="1">
        <w:r w:rsidRPr="00817614">
          <w:rPr>
            <w:rStyle w:val="Hyperlink"/>
            <w:rtl/>
          </w:rPr>
          <w:t>الأهداف الاستراتيجية</w:t>
        </w:r>
      </w:hyperlink>
      <w:r w:rsidRPr="001B17CB">
        <w:rPr>
          <w:rtl/>
        </w:rPr>
        <w:t xml:space="preserve"> إلى خطط عمل تفصيلية تحدّد الإجراءات والأنشطة والموارد اللازمة لتنفيذ المشروع. ويشمل:</w:t>
      </w:r>
    </w:p>
    <w:p w14:paraId="1CB2AD59" w14:textId="19A57BD7" w:rsidR="00066F1A" w:rsidRPr="001B17CB" w:rsidRDefault="00066F1A" w:rsidP="00066F1A">
      <w:pPr>
        <w:bidi w:val="0"/>
        <w:rPr>
          <w:rtl/>
        </w:rPr>
      </w:pPr>
      <w:r w:rsidRPr="00066F1A">
        <w:rPr>
          <w:noProof/>
        </w:rPr>
        <mc:AlternateContent>
          <mc:Choice Requires="wpg">
            <w:drawing>
              <wp:inline distT="0" distB="0" distL="0" distR="0" wp14:anchorId="7C8CA585" wp14:editId="65997106">
                <wp:extent cx="5819525" cy="1252094"/>
                <wp:effectExtent l="0" t="0" r="10160" b="24765"/>
                <wp:docPr id="4145" name="Group 15"/>
                <wp:cNvGraphicFramePr/>
                <a:graphic xmlns:a="http://schemas.openxmlformats.org/drawingml/2006/main">
                  <a:graphicData uri="http://schemas.microsoft.com/office/word/2010/wordprocessingGroup">
                    <wpg:wgp>
                      <wpg:cNvGrpSpPr/>
                      <wpg:grpSpPr>
                        <a:xfrm>
                          <a:off x="0" y="0"/>
                          <a:ext cx="5819525" cy="1252094"/>
                          <a:chOff x="0" y="0"/>
                          <a:chExt cx="5819525" cy="1252094"/>
                        </a:xfrm>
                      </wpg:grpSpPr>
                      <wpg:grpSp>
                        <wpg:cNvPr id="4146" name="Group 4146"/>
                        <wpg:cNvGrpSpPr/>
                        <wpg:grpSpPr>
                          <a:xfrm>
                            <a:off x="0" y="0"/>
                            <a:ext cx="1132732" cy="1252094"/>
                            <a:chOff x="0" y="0"/>
                            <a:chExt cx="2120066" cy="1805054"/>
                          </a:xfrm>
                        </wpg:grpSpPr>
                        <wpg:grpSp>
                          <wpg:cNvPr id="4147" name="Group 4147"/>
                          <wpg:cNvGrpSpPr/>
                          <wpg:grpSpPr>
                            <a:xfrm>
                              <a:off x="0" y="0"/>
                              <a:ext cx="2120066" cy="1805054"/>
                              <a:chOff x="0" y="0"/>
                              <a:chExt cx="2809460" cy="2392014"/>
                            </a:xfrm>
                          </wpg:grpSpPr>
                          <wps:wsp>
                            <wps:cNvPr id="4148" name="Freeform: Shape 4148"/>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149" name="Freeform: Shape 4149"/>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150" name="TextBox 126"/>
                          <wps:cNvSpPr txBox="1">
                            <a:spLocks noChangeArrowheads="1"/>
                          </wps:cNvSpPr>
                          <wps:spPr bwMode="auto">
                            <a:xfrm flipV="1">
                              <a:off x="104870" y="413982"/>
                              <a:ext cx="1831839" cy="963764"/>
                            </a:xfrm>
                            <a:prstGeom prst="rect">
                              <a:avLst/>
                            </a:prstGeom>
                          </wps:spPr>
                          <wps:txbx>
                            <w:txbxContent>
                              <w:p w14:paraId="665A119B" w14:textId="3C8C0085"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تحديد مؤشرات الأداء</w:t>
                                </w:r>
                              </w:p>
                            </w:txbxContent>
                          </wps:txbx>
                          <wps:bodyPr rot="0" vert="horz" wrap="square" lIns="0" tIns="45720" rIns="0" bIns="45720" anchor="b" anchorCtr="0" upright="1">
                            <a:noAutofit/>
                          </wps:bodyPr>
                        </wps:wsp>
                      </wpg:grpSp>
                      <wpg:grpSp>
                        <wpg:cNvPr id="4151" name="Group 4151"/>
                        <wpg:cNvGrpSpPr/>
                        <wpg:grpSpPr>
                          <a:xfrm>
                            <a:off x="1170601" y="0"/>
                            <a:ext cx="4648924" cy="1252094"/>
                            <a:chOff x="1170601" y="0"/>
                            <a:chExt cx="4648924" cy="1252094"/>
                          </a:xfrm>
                        </wpg:grpSpPr>
                        <wpg:grpSp>
                          <wpg:cNvPr id="4152" name="Group 4152"/>
                          <wpg:cNvGrpSpPr/>
                          <wpg:grpSpPr>
                            <a:xfrm>
                              <a:off x="1170601" y="0"/>
                              <a:ext cx="1132732" cy="1252094"/>
                              <a:chOff x="1170601" y="0"/>
                              <a:chExt cx="2120066" cy="1805054"/>
                            </a:xfrm>
                          </wpg:grpSpPr>
                          <wpg:grpSp>
                            <wpg:cNvPr id="4153" name="Group 4153"/>
                            <wpg:cNvGrpSpPr/>
                            <wpg:grpSpPr>
                              <a:xfrm>
                                <a:off x="1170601" y="0"/>
                                <a:ext cx="2120066" cy="1805054"/>
                                <a:chOff x="1170601" y="0"/>
                                <a:chExt cx="2809460" cy="2392014"/>
                              </a:xfrm>
                            </wpg:grpSpPr>
                            <wps:wsp>
                              <wps:cNvPr id="4154" name="Freeform: Shape 4154"/>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155" name="Freeform: Shape 4155"/>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156" name="TextBox 153"/>
                            <wps:cNvSpPr txBox="1">
                              <a:spLocks noChangeArrowheads="1"/>
                            </wps:cNvSpPr>
                            <wps:spPr bwMode="auto">
                              <a:xfrm flipV="1">
                                <a:off x="1275471" y="374561"/>
                                <a:ext cx="1831839" cy="1042606"/>
                              </a:xfrm>
                              <a:prstGeom prst="rect">
                                <a:avLst/>
                              </a:prstGeom>
                            </wps:spPr>
                            <wps:txbx>
                              <w:txbxContent>
                                <w:p w14:paraId="5C981E68" w14:textId="73B63EFD"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وضع الميزانية التقديرية</w:t>
                                  </w:r>
                                </w:p>
                              </w:txbxContent>
                            </wps:txbx>
                            <wps:bodyPr rot="0" vert="horz" wrap="square" lIns="0" tIns="45720" rIns="0" bIns="45720" anchor="b" anchorCtr="0" upright="1">
                              <a:noAutofit/>
                            </wps:bodyPr>
                          </wps:wsp>
                        </wpg:grpSp>
                        <wpg:grpSp>
                          <wpg:cNvPr id="4157" name="Group 4157"/>
                          <wpg:cNvGrpSpPr/>
                          <wpg:grpSpPr>
                            <a:xfrm>
                              <a:off x="3511166" y="0"/>
                              <a:ext cx="1132732" cy="1252094"/>
                              <a:chOff x="3511166" y="0"/>
                              <a:chExt cx="2120066" cy="1805054"/>
                            </a:xfrm>
                          </wpg:grpSpPr>
                          <wpg:grpSp>
                            <wpg:cNvPr id="4158" name="Group 4158"/>
                            <wpg:cNvGrpSpPr/>
                            <wpg:grpSpPr>
                              <a:xfrm>
                                <a:off x="3511166" y="0"/>
                                <a:ext cx="2120066" cy="1805054"/>
                                <a:chOff x="3511166" y="0"/>
                                <a:chExt cx="2809460" cy="2392014"/>
                              </a:xfrm>
                            </wpg:grpSpPr>
                            <wps:wsp>
                              <wps:cNvPr id="4159" name="Freeform: Shape 4159"/>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62637163" name="Freeform: Shape 1462637163"/>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1337" name="TextBox 144"/>
                            <wps:cNvSpPr txBox="1">
                              <a:spLocks noChangeArrowheads="1"/>
                            </wps:cNvSpPr>
                            <wps:spPr bwMode="auto">
                              <a:xfrm flipV="1">
                                <a:off x="3616036" y="399521"/>
                                <a:ext cx="1831839" cy="992685"/>
                              </a:xfrm>
                              <a:prstGeom prst="rect">
                                <a:avLst/>
                              </a:prstGeom>
                            </wps:spPr>
                            <wps:txbx>
                              <w:txbxContent>
                                <w:p w14:paraId="12153497" w14:textId="5719B26E"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وضع الجدول الزمني</w:t>
                                  </w:r>
                                </w:p>
                              </w:txbxContent>
                            </wps:txbx>
                            <wps:bodyPr rot="0" vert="horz" wrap="square" lIns="0" tIns="45720" rIns="0" bIns="45720" anchor="b" anchorCtr="0" upright="1">
                              <a:noAutofit/>
                            </wps:bodyPr>
                          </wps:wsp>
                        </wpg:grpSp>
                        <wpg:grpSp>
                          <wpg:cNvPr id="1608691355" name="Group 1608691355"/>
                          <wpg:cNvGrpSpPr/>
                          <wpg:grpSpPr>
                            <a:xfrm>
                              <a:off x="2346228" y="0"/>
                              <a:ext cx="1132732" cy="1252094"/>
                              <a:chOff x="2346228" y="0"/>
                              <a:chExt cx="2120066" cy="1805054"/>
                            </a:xfrm>
                          </wpg:grpSpPr>
                          <wpg:grpSp>
                            <wpg:cNvPr id="1608691356" name="Group 1608691356"/>
                            <wpg:cNvGrpSpPr/>
                            <wpg:grpSpPr>
                              <a:xfrm>
                                <a:off x="2346228" y="0"/>
                                <a:ext cx="2120066" cy="1805054"/>
                                <a:chOff x="2346228" y="0"/>
                                <a:chExt cx="2809460" cy="2392014"/>
                              </a:xfrm>
                            </wpg:grpSpPr>
                            <wps:wsp>
                              <wps:cNvPr id="1608691357" name="Freeform: Shape 1608691357"/>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1358" name="Freeform: Shape 1608691358"/>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1365" name="TextBox 148"/>
                            <wps:cNvSpPr txBox="1">
                              <a:spLocks noChangeArrowheads="1"/>
                            </wps:cNvSpPr>
                            <wps:spPr bwMode="auto">
                              <a:xfrm flipV="1">
                                <a:off x="2451098" y="425635"/>
                                <a:ext cx="1831839" cy="940459"/>
                              </a:xfrm>
                              <a:prstGeom prst="rect">
                                <a:avLst/>
                              </a:prstGeom>
                            </wps:spPr>
                            <wps:txbx>
                              <w:txbxContent>
                                <w:p w14:paraId="5C625BB0" w14:textId="24A34A60"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تحديد الموارد المطلوبة</w:t>
                                  </w:r>
                                </w:p>
                              </w:txbxContent>
                            </wps:txbx>
                            <wps:bodyPr rot="0" vert="horz" wrap="square" lIns="0" tIns="45720" rIns="0" bIns="45720" anchor="b" anchorCtr="0" upright="1">
                              <a:noAutofit/>
                            </wps:bodyPr>
                          </wps:wsp>
                        </wpg:grpSp>
                        <wpg:grpSp>
                          <wpg:cNvPr id="1608691371" name="Group 1608691371"/>
                          <wpg:cNvGrpSpPr/>
                          <wpg:grpSpPr>
                            <a:xfrm>
                              <a:off x="4686793" y="0"/>
                              <a:ext cx="1132732" cy="1252094"/>
                              <a:chOff x="4686793" y="0"/>
                              <a:chExt cx="2120066" cy="1805054"/>
                            </a:xfrm>
                          </wpg:grpSpPr>
                          <wpg:grpSp>
                            <wpg:cNvPr id="1608691372" name="Group 1608691372"/>
                            <wpg:cNvGrpSpPr/>
                            <wpg:grpSpPr>
                              <a:xfrm>
                                <a:off x="4686793" y="0"/>
                                <a:ext cx="2120066" cy="1805054"/>
                                <a:chOff x="4686793" y="0"/>
                                <a:chExt cx="2809460" cy="2392014"/>
                              </a:xfrm>
                            </wpg:grpSpPr>
                            <wps:wsp>
                              <wps:cNvPr id="1608691373" name="Freeform: Shape 1608691373"/>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1374" name="Freeform: Shape 1608691374"/>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1375" name="TextBox 140"/>
                            <wps:cNvSpPr txBox="1">
                              <a:spLocks noChangeArrowheads="1"/>
                            </wps:cNvSpPr>
                            <wps:spPr bwMode="auto">
                              <a:xfrm flipV="1">
                                <a:off x="5031498" y="400950"/>
                                <a:ext cx="1350875" cy="989503"/>
                              </a:xfrm>
                              <a:prstGeom prst="rect">
                                <a:avLst/>
                              </a:prstGeom>
                            </wps:spPr>
                            <wps:txbx>
                              <w:txbxContent>
                                <w:p w14:paraId="56150E4B" w14:textId="2F6D4F89" w:rsid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تحديد الأنشطة</w:t>
                                  </w:r>
                                </w:p>
                              </w:txbxContent>
                            </wps:txbx>
                            <wps:bodyPr rot="0" vert="horz" wrap="square" lIns="0" tIns="45720" rIns="0" bIns="45720" anchor="b" anchorCtr="0" upright="1">
                              <a:noAutofit/>
                            </wps:bodyPr>
                          </wps:wsp>
                        </wpg:grpSp>
                      </wpg:grpSp>
                    </wpg:wgp>
                  </a:graphicData>
                </a:graphic>
              </wp:inline>
            </w:drawing>
          </mc:Choice>
          <mc:Fallback>
            <w:pict>
              <v:group w14:anchorId="7C8CA585" id="Group 15" o:spid="_x0000_s1282" style="width:458.25pt;height:98.6pt;mso-position-horizontal-relative:char;mso-position-vertical-relative:line" coordsize="58195,1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">
                <v:group id="Group 4146" o:spid="_x0000_s1283" style="position:absolute;width:11327;height:12520"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">
                  <v:group id="Group 4147" o:spid="_x0000_s1284" style="position:absolute;width:21200;height:18050"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">
                    <v:shape id="Freeform: Shape 4148" o:spid="_x0000_s1285" style="position:absolute;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4149" o:spid="_x0000_s1286" style="position:absolute;left:1060;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26" o:spid="_x0000_s1287" type="#_x0000_t202" style="position:absolute;left:1048;top:4139;width:18319;height:963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" filled="f" stroked="f">
                    <v:textbox inset="0,,0">
                      <w:txbxContent>
                        <w:p w14:paraId="665A119B" w14:textId="3C8C0085"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تحديد مؤشرات الأداء</w:t>
                          </w:r>
                        </w:p>
                      </w:txbxContent>
                    </v:textbox>
                  </v:shape>
                </v:group>
                <v:group id="Group 4151" o:spid="_x0000_s1288" style="position:absolute;left:11706;width:46489;height:12520" coordorigin="11706" coordsize="46489,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">
                  <v:group id="Group 4152" o:spid="_x0000_s1289" style="position:absolute;left:11706;width:11327;height:12520" coordorigin="11706"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PU8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J0gX8vglPQK5/AAAA//8DAFBLAQItABQABgAIAAAAIQDb4fbL7gAAAIUBAAATAAAAAAAA&#10;AAAAAAAAAAAAAABbQ29udGVudF9UeXBlc10ueG1sUEsBAi0AFAAGAAgAAAAhAFr0LFu/AAAAFQEA&#10;AAsAAAAAAAAAAAAAAAAAHwEAAF9yZWxzLy5yZWxzUEsBAi0AFAAGAAgAAAAhAB7o9TzHAAAA3QAA&#10;AA8AAAAAAAAAAAAAAAAABwIAAGRycy9kb3ducmV2LnhtbFBLBQYAAAAAAwADALcAAAD7AgAAAAA=&#10;">
                    <v:group id="Group 4153" o:spid="_x0000_s1290" style="position:absolute;left:11706;width:21200;height:18050" coordorigin="11706"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">
                      <v:shape id="Freeform: Shape 4154" o:spid="_x0000_s1291" style="position:absolute;left:11706;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4155" o:spid="_x0000_s1292" style="position:absolute;left:12766;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53" o:spid="_x0000_s1293" type="#_x0000_t202" style="position:absolute;left:12754;top:3745;width:18319;height:1042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" filled="f" stroked="f">
                      <v:textbox inset="0,,0">
                        <w:txbxContent>
                          <w:p w14:paraId="5C981E68" w14:textId="73B63EFD"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وضع الميزانية التقديرية</w:t>
                            </w:r>
                          </w:p>
                        </w:txbxContent>
                      </v:textbox>
                    </v:shape>
                  </v:group>
                  <v:group id="Group 4157" o:spid="_x0000_s1294" style="position:absolute;left:35111;width:11327;height:12520" coordorigin="35111"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">
                    <v:group id="Group 4158" o:spid="_x0000_s1295" style="position:absolute;left:35111;width:21201;height:18050" coordorigin="35111"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">
                      <v:shape id="Freeform: Shape 4159" o:spid="_x0000_s1296" style="position:absolute;left:35111;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462637163" o:spid="_x0000_s1297" style="position:absolute;left:36171;width:25710;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4" o:spid="_x0000_s1298" type="#_x0000_t202" style="position:absolute;left:36160;top:3995;width:18318;height:992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" filled="f" stroked="f">
                      <v:textbox inset="0,,0">
                        <w:txbxContent>
                          <w:p w14:paraId="12153497" w14:textId="5719B26E"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وضع الجدول الزمني</w:t>
                            </w:r>
                          </w:p>
                        </w:txbxContent>
                      </v:textbox>
                    </v:shape>
                  </v:group>
                  <v:group id="Group 1608691355" o:spid="_x0000_s1299" style="position:absolute;left:23462;width:11327;height:12520" coordorigin="2346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">
                    <v:group id="Group 1608691356" o:spid="_x0000_s1300" style="position:absolute;left:23462;width:21200;height:18050" coordorigin="2346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">
                      <v:shape id="Freeform: Shape 1608691357" o:spid="_x0000_s1301" style="position:absolute;left:23462;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1358" o:spid="_x0000_s1302" style="position:absolute;left:24522;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8" o:spid="_x0000_s1303" type="#_x0000_t202" style="position:absolute;left:24510;top:4256;width:18319;height:940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" filled="f" stroked="f">
                      <v:textbox inset="0,,0">
                        <w:txbxContent>
                          <w:p w14:paraId="5C625BB0" w14:textId="24A34A60"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تحديد الموارد المطلوبة</w:t>
                            </w:r>
                          </w:p>
                        </w:txbxContent>
                      </v:textbox>
                    </v:shape>
                  </v:group>
                  <v:group id="Group 1608691371" o:spid="_x0000_s1304" style="position:absolute;left:46867;width:11328;height:12520" coordorigin="46867"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">
                    <v:group id="Group 1608691372" o:spid="_x0000_s1305" style="position:absolute;left:46867;width:21201;height:18050" coordorigin="46867"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">
                      <v:shape id="Freeform: Shape 1608691373" o:spid="_x0000_s1306" style="position:absolute;left:46867;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1374" o:spid="_x0000_s1307" style="position:absolute;left:47928;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0" o:spid="_x0000_s1308" type="#_x0000_t202" style="position:absolute;left:50314;top:4009;width:13509;height:98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" filled="f" stroked="f">
                      <v:textbox inset="0,,0">
                        <w:txbxContent>
                          <w:p w14:paraId="56150E4B" w14:textId="2F6D4F89" w:rsid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تحديد الأنشطة</w:t>
                            </w:r>
                          </w:p>
                        </w:txbxContent>
                      </v:textbox>
                    </v:shape>
                  </v:group>
                </v:group>
                <w10:anchorlock/>
              </v:group>
            </w:pict>
          </mc:Fallback>
        </mc:AlternateContent>
      </w:r>
    </w:p>
    <w:p w14:paraId="50714EE3" w14:textId="77777777" w:rsidR="0042208F" w:rsidRPr="001B17CB" w:rsidRDefault="0042208F" w:rsidP="0042208F">
      <w:pPr>
        <w:rPr>
          <w:rtl/>
        </w:rPr>
      </w:pPr>
      <w:r w:rsidRPr="00066F1A">
        <w:rPr>
          <w:color w:val="168489"/>
          <w:rtl/>
        </w:rPr>
        <w:t>1. تحديد الأنشطة:</w:t>
      </w:r>
      <w:r w:rsidRPr="001B17CB">
        <w:rPr>
          <w:rtl/>
        </w:rPr>
        <w:t xml:space="preserve"> حصر كافة الأنشطة والمهام اللازمة لتحقيق أهداف المشروع.</w:t>
      </w:r>
    </w:p>
    <w:p w14:paraId="25EC4BC2" w14:textId="77777777" w:rsidR="0042208F" w:rsidRPr="001B17CB" w:rsidRDefault="0042208F" w:rsidP="0042208F">
      <w:pPr>
        <w:rPr>
          <w:rtl/>
        </w:rPr>
      </w:pPr>
      <w:r w:rsidRPr="00066F1A">
        <w:rPr>
          <w:color w:val="168489"/>
          <w:rtl/>
        </w:rPr>
        <w:t>2. وضع الجدول الزمني:</w:t>
      </w:r>
      <w:r w:rsidRPr="001B17CB">
        <w:rPr>
          <w:rtl/>
        </w:rPr>
        <w:t xml:space="preserve"> تحديد مواعيد بدء وانتهاء كل نشاط، مع مراعاة التسلسل المنطقي والاعتماديات بين الأنشطة.</w:t>
      </w:r>
    </w:p>
    <w:p w14:paraId="75231D87" w14:textId="77777777" w:rsidR="0042208F" w:rsidRPr="001B17CB" w:rsidRDefault="0042208F" w:rsidP="0042208F">
      <w:pPr>
        <w:rPr>
          <w:rtl/>
        </w:rPr>
      </w:pPr>
      <w:r w:rsidRPr="00066F1A">
        <w:rPr>
          <w:color w:val="168489"/>
          <w:rtl/>
        </w:rPr>
        <w:t>3. تحديد الموارد المطلوبة:</w:t>
      </w:r>
      <w:r w:rsidRPr="001B17CB">
        <w:rPr>
          <w:rtl/>
        </w:rPr>
        <w:t xml:space="preserve"> حصر الاحتياجات البشرية واللوجستية والمالية لكل نشاط.</w:t>
      </w:r>
    </w:p>
    <w:p w14:paraId="5F30ABE4" w14:textId="77777777" w:rsidR="0042208F" w:rsidRPr="001B17CB" w:rsidRDefault="0042208F" w:rsidP="0042208F">
      <w:pPr>
        <w:rPr>
          <w:rtl/>
        </w:rPr>
      </w:pPr>
      <w:r w:rsidRPr="00066F1A">
        <w:rPr>
          <w:color w:val="168489"/>
          <w:rtl/>
        </w:rPr>
        <w:t>4. وضع الميزانية التقديرية:</w:t>
      </w:r>
      <w:r w:rsidRPr="001B17CB">
        <w:rPr>
          <w:rtl/>
        </w:rPr>
        <w:t xml:space="preserve"> تقدير التكاليف المتوقعة وتحديد مصادر التمويل.</w:t>
      </w:r>
    </w:p>
    <w:p w14:paraId="693F40BD" w14:textId="77777777" w:rsidR="0042208F" w:rsidRPr="001B17CB" w:rsidRDefault="0042208F" w:rsidP="0042208F">
      <w:pPr>
        <w:rPr>
          <w:rtl/>
        </w:rPr>
      </w:pPr>
      <w:r w:rsidRPr="00066F1A">
        <w:rPr>
          <w:color w:val="168489"/>
          <w:rtl/>
        </w:rPr>
        <w:t>5. تحديد مؤشرات الأداء:</w:t>
      </w:r>
      <w:r w:rsidRPr="001B17CB">
        <w:rPr>
          <w:rtl/>
        </w:rPr>
        <w:t xml:space="preserve"> وضع مقاييس واضحة لمتابعة التقدّم وتقييم النجاح.</w:t>
      </w:r>
    </w:p>
    <w:p w14:paraId="3AA3769D" w14:textId="77777777" w:rsidR="0042208F" w:rsidRDefault="0042208F" w:rsidP="00066F1A">
      <w:pPr>
        <w:pStyle w:val="ad"/>
        <w:keepNext/>
        <w:rPr>
          <w:b w:val="0"/>
          <w:bCs/>
          <w:color w:val="168489"/>
        </w:rPr>
      </w:pPr>
      <w:r w:rsidRPr="00066F1A">
        <w:rPr>
          <w:b w:val="0"/>
          <w:bCs/>
          <w:color w:val="168489"/>
          <w:rtl/>
        </w:rPr>
        <w:lastRenderedPageBreak/>
        <w:t>أدوات مساعدة للتخطيط التشغيلي:</w:t>
      </w:r>
    </w:p>
    <w:p w14:paraId="1477D8C8" w14:textId="17906310" w:rsidR="00066F1A" w:rsidRPr="00066F1A" w:rsidRDefault="00066F1A" w:rsidP="00066F1A">
      <w:pPr>
        <w:pStyle w:val="ad"/>
        <w:keepNext/>
        <w:rPr>
          <w:b w:val="0"/>
          <w:bCs/>
          <w:color w:val="168489"/>
          <w:rtl/>
        </w:rPr>
      </w:pPr>
      <w:r w:rsidRPr="00066F1A">
        <w:rPr>
          <w:b w:val="0"/>
          <w:bCs/>
          <w:noProof/>
          <w:color w:val="168489"/>
        </w:rPr>
        <mc:AlternateContent>
          <mc:Choice Requires="wpg">
            <w:drawing>
              <wp:inline distT="0" distB="0" distL="0" distR="0" wp14:anchorId="193516F6" wp14:editId="5A2E3C5D">
                <wp:extent cx="5397054" cy="1753072"/>
                <wp:effectExtent l="0" t="0" r="13335" b="19050"/>
                <wp:docPr id="1608691376" name="Group 61"/>
                <wp:cNvGraphicFramePr/>
                <a:graphic xmlns:a="http://schemas.openxmlformats.org/drawingml/2006/main">
                  <a:graphicData uri="http://schemas.microsoft.com/office/word/2010/wordprocessingGroup">
                    <wpg:wgp>
                      <wpg:cNvGrpSpPr/>
                      <wpg:grpSpPr>
                        <a:xfrm>
                          <a:off x="0" y="0"/>
                          <a:ext cx="5397054" cy="1753072"/>
                          <a:chOff x="0" y="0"/>
                          <a:chExt cx="5397054" cy="1753072"/>
                        </a:xfrm>
                      </wpg:grpSpPr>
                      <wpg:grpSp>
                        <wpg:cNvPr id="1608691377" name="Group 1608691377"/>
                        <wpg:cNvGrpSpPr/>
                        <wpg:grpSpPr>
                          <a:xfrm>
                            <a:off x="1817024" y="0"/>
                            <a:ext cx="1753074" cy="1753072"/>
                            <a:chOff x="1817024" y="0"/>
                            <a:chExt cx="1722784" cy="1722784"/>
                          </a:xfrm>
                        </wpg:grpSpPr>
                        <wps:wsp>
                          <wps:cNvPr id="1608691378" name="Oval 1608691378"/>
                          <wps:cNvSpPr/>
                          <wps:spPr>
                            <a:xfrm>
                              <a:off x="1817024" y="0"/>
                              <a:ext cx="1722784" cy="1722784"/>
                            </a:xfrm>
                            <a:prstGeom prst="ellipse">
                              <a:avLst/>
                            </a:prstGeom>
                            <a:noFill/>
                            <a:ln>
                              <a:solidFill>
                                <a:schemeClr val="bg1">
                                  <a:lumMod val="50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79" name="Oval 1608691379"/>
                          <wps:cNvSpPr/>
                          <wps:spPr>
                            <a:xfrm>
                              <a:off x="1909790" y="92766"/>
                              <a:ext cx="1537252" cy="1537252"/>
                            </a:xfrm>
                            <a:prstGeom prst="ellipse">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80" name="Oval 1608691380"/>
                          <wps:cNvSpPr/>
                          <wps:spPr>
                            <a:xfrm>
                              <a:off x="1989578" y="172554"/>
                              <a:ext cx="1377676" cy="1377676"/>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81" name="TextBox 13"/>
                          <wps:cNvSpPr txBox="1">
                            <a:spLocks noChangeArrowheads="1"/>
                          </wps:cNvSpPr>
                          <wps:spPr bwMode="auto">
                            <a:xfrm flipV="1">
                              <a:off x="1909791" y="41852"/>
                              <a:ext cx="1537252" cy="1234444"/>
                            </a:xfrm>
                            <a:prstGeom prst="rect">
                              <a:avLst/>
                            </a:prstGeom>
                          </wps:spPr>
                          <wps:txbx>
                            <w:txbxContent>
                              <w:p w14:paraId="2E0CB71D" w14:textId="4DDC89D8" w:rsidR="00066F1A" w:rsidRPr="00066F1A" w:rsidRDefault="00066F1A" w:rsidP="00066F1A">
                                <w:pPr>
                                  <w:jc w:val="center"/>
                                  <w:rPr>
                                    <w:rFonts w:ascii="Adobe Arabic" w:hAnsi="Adobe Arabic" w:cs="Adobe Arabic"/>
                                    <w:b/>
                                    <w:bCs/>
                                    <w:color w:val="000000"/>
                                    <w:kern w:val="24"/>
                                    <w:sz w:val="36"/>
                                    <w:szCs w:val="36"/>
                                    <w:lang w:bidi="ar-SY"/>
                                  </w:rPr>
                                </w:pPr>
                                <w:r w:rsidRPr="00066F1A">
                                  <w:rPr>
                                    <w:rFonts w:ascii="Adobe Arabic" w:hAnsi="Adobe Arabic" w:cs="Adobe Arabic"/>
                                    <w:b/>
                                    <w:bCs/>
                                    <w:color w:val="000000"/>
                                    <w:kern w:val="24"/>
                                    <w:sz w:val="36"/>
                                    <w:szCs w:val="36"/>
                                    <w:rtl/>
                                    <w:lang w:bidi="ar-SY"/>
                                  </w:rPr>
                                  <w:t>مصفوفة المسؤوليات (</w:t>
                                </w:r>
                                <w:r w:rsidRPr="00066F1A">
                                  <w:rPr>
                                    <w:rFonts w:ascii="Adobe Arabic" w:hAnsi="Adobe Arabic" w:cs="Adobe Arabic"/>
                                    <w:b/>
                                    <w:bCs/>
                                    <w:color w:val="000000"/>
                                    <w:kern w:val="24"/>
                                    <w:sz w:val="36"/>
                                    <w:szCs w:val="36"/>
                                    <w:lang w:bidi="ar-SY"/>
                                  </w:rPr>
                                  <w:t>RACI Matrix</w:t>
                                </w:r>
                                <w:r w:rsidRPr="00066F1A">
                                  <w:rPr>
                                    <w:rFonts w:ascii="Adobe Arabic" w:hAnsi="Adobe Arabic" w:cs="Adobe Arabic"/>
                                    <w:b/>
                                    <w:bCs/>
                                    <w:color w:val="000000"/>
                                    <w:kern w:val="24"/>
                                    <w:sz w:val="36"/>
                                    <w:szCs w:val="36"/>
                                    <w:rtl/>
                                    <w:lang w:bidi="ar-SY"/>
                                  </w:rPr>
                                  <w:t>)</w:t>
                                </w:r>
                              </w:p>
                            </w:txbxContent>
                          </wps:txbx>
                          <wps:bodyPr rot="0" vert="horz" wrap="square" lIns="0" tIns="45720" rIns="0" bIns="45720" anchor="b" anchorCtr="0" upright="1">
                            <a:noAutofit/>
                          </wps:bodyPr>
                        </wps:wsp>
                      </wpg:grpSp>
                      <wpg:grpSp>
                        <wpg:cNvPr id="1608691382" name="Group 1608691382"/>
                        <wpg:cNvGrpSpPr/>
                        <wpg:grpSpPr>
                          <a:xfrm>
                            <a:off x="0" y="0"/>
                            <a:ext cx="5397054" cy="1753072"/>
                            <a:chOff x="0" y="0"/>
                            <a:chExt cx="5397054" cy="1753072"/>
                          </a:xfrm>
                        </wpg:grpSpPr>
                        <wpg:grpSp>
                          <wpg:cNvPr id="1608691383" name="Group 1608691383"/>
                          <wpg:cNvGrpSpPr/>
                          <wpg:grpSpPr>
                            <a:xfrm>
                              <a:off x="0" y="0"/>
                              <a:ext cx="1753074" cy="1753072"/>
                              <a:chOff x="0" y="0"/>
                              <a:chExt cx="1722784" cy="1722784"/>
                            </a:xfrm>
                          </wpg:grpSpPr>
                          <wps:wsp>
                            <wps:cNvPr id="1608691384" name="Oval 1608691384"/>
                            <wps:cNvSpPr/>
                            <wps:spPr>
                              <a:xfrm>
                                <a:off x="0" y="0"/>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85" name="Oval 1608691385"/>
                            <wps:cNvSpPr/>
                            <wps:spPr>
                              <a:xfrm>
                                <a:off x="92766" y="92766"/>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86" name="Oval 1608691386"/>
                            <wps:cNvSpPr/>
                            <wps:spPr>
                              <a:xfrm>
                                <a:off x="172554" y="172554"/>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87" name="TextBox 22"/>
                            <wps:cNvSpPr txBox="1">
                              <a:spLocks noChangeArrowheads="1"/>
                            </wps:cNvSpPr>
                            <wps:spPr bwMode="auto">
                              <a:xfrm flipV="1">
                                <a:off x="92767" y="210989"/>
                                <a:ext cx="1537252" cy="1234444"/>
                              </a:xfrm>
                              <a:prstGeom prst="rect">
                                <a:avLst/>
                              </a:prstGeom>
                            </wps:spPr>
                            <wps:txbx>
                              <w:txbxContent>
                                <w:p w14:paraId="0F8FC810" w14:textId="0B71ED65" w:rsidR="00066F1A" w:rsidRPr="00066F1A" w:rsidRDefault="00066F1A" w:rsidP="00066F1A">
                                  <w:pPr>
                                    <w:jc w:val="center"/>
                                    <w:rPr>
                                      <w:rFonts w:ascii="Adobe Arabic" w:hAnsi="Adobe Arabic" w:cs="Adobe Arabic"/>
                                      <w:b/>
                                      <w:bCs/>
                                      <w:color w:val="000000"/>
                                      <w:kern w:val="24"/>
                                      <w:sz w:val="36"/>
                                      <w:szCs w:val="36"/>
                                      <w:lang w:bidi="ar-SY"/>
                                    </w:rPr>
                                  </w:pPr>
                                  <w:r w:rsidRPr="00066F1A">
                                    <w:rPr>
                                      <w:rFonts w:ascii="Adobe Arabic" w:hAnsi="Adobe Arabic" w:cs="Adobe Arabic"/>
                                      <w:b/>
                                      <w:bCs/>
                                      <w:color w:val="000000"/>
                                      <w:kern w:val="24"/>
                                      <w:sz w:val="36"/>
                                      <w:szCs w:val="36"/>
                                      <w:rtl/>
                                      <w:lang w:bidi="ar-SY"/>
                                    </w:rPr>
                                    <w:t>تحليل المسار الحرج (</w:t>
                                  </w:r>
                                  <w:r w:rsidRPr="00066F1A">
                                    <w:rPr>
                                      <w:rFonts w:ascii="Adobe Arabic" w:hAnsi="Adobe Arabic" w:cs="Adobe Arabic"/>
                                      <w:b/>
                                      <w:bCs/>
                                      <w:color w:val="000000"/>
                                      <w:kern w:val="24"/>
                                      <w:sz w:val="36"/>
                                      <w:szCs w:val="36"/>
                                      <w:lang w:bidi="ar-SY"/>
                                    </w:rPr>
                                    <w:t>Critical Path Analysis</w:t>
                                  </w:r>
                                  <w:r w:rsidRPr="00066F1A">
                                    <w:rPr>
                                      <w:rFonts w:ascii="Adobe Arabic" w:hAnsi="Adobe Arabic" w:cs="Adobe Arabic"/>
                                      <w:b/>
                                      <w:bCs/>
                                      <w:color w:val="000000"/>
                                      <w:kern w:val="24"/>
                                      <w:sz w:val="36"/>
                                      <w:szCs w:val="36"/>
                                      <w:rtl/>
                                      <w:lang w:bidi="ar-SY"/>
                                    </w:rPr>
                                    <w:t>)</w:t>
                                  </w:r>
                                </w:p>
                              </w:txbxContent>
                            </wps:txbx>
                            <wps:bodyPr rot="0" vert="horz" wrap="square" lIns="0" tIns="45720" rIns="0" bIns="45720" anchor="b" anchorCtr="0" upright="1">
                              <a:noAutofit/>
                            </wps:bodyPr>
                          </wps:wsp>
                        </wpg:grpSp>
                        <wpg:grpSp>
                          <wpg:cNvPr id="1608691388" name="Group 1608691388"/>
                          <wpg:cNvGrpSpPr/>
                          <wpg:grpSpPr>
                            <a:xfrm>
                              <a:off x="3643980" y="0"/>
                              <a:ext cx="1753074" cy="1753072"/>
                              <a:chOff x="3643980" y="0"/>
                              <a:chExt cx="1722784" cy="1722784"/>
                            </a:xfrm>
                          </wpg:grpSpPr>
                          <wps:wsp>
                            <wps:cNvPr id="1608691389" name="Oval 1608691389"/>
                            <wps:cNvSpPr/>
                            <wps:spPr>
                              <a:xfrm>
                                <a:off x="364398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90" name="Oval 1608691390"/>
                            <wps:cNvSpPr/>
                            <wps:spPr>
                              <a:xfrm>
                                <a:off x="373674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91" name="Oval 1608691391"/>
                            <wps:cNvSpPr/>
                            <wps:spPr>
                              <a:xfrm>
                                <a:off x="3816534"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52" name="TextBox 9"/>
                            <wps:cNvSpPr txBox="1">
                              <a:spLocks noChangeArrowheads="1"/>
                            </wps:cNvSpPr>
                            <wps:spPr bwMode="auto">
                              <a:xfrm flipV="1">
                                <a:off x="3736747" y="144494"/>
                                <a:ext cx="1537252" cy="1154653"/>
                              </a:xfrm>
                              <a:prstGeom prst="rect">
                                <a:avLst/>
                              </a:prstGeom>
                            </wps:spPr>
                            <wps:txbx>
                              <w:txbxContent>
                                <w:p w14:paraId="43E464E8" w14:textId="5CFFE27F" w:rsidR="00066F1A" w:rsidRPr="00066F1A" w:rsidRDefault="00066F1A" w:rsidP="00066F1A">
                                  <w:pPr>
                                    <w:jc w:val="center"/>
                                    <w:rPr>
                                      <w:rFonts w:ascii="Adobe Arabic" w:hAnsi="Adobe Arabic" w:cs="Adobe Arabic"/>
                                      <w:b/>
                                      <w:bCs/>
                                      <w:color w:val="000000"/>
                                      <w:kern w:val="24"/>
                                      <w:sz w:val="36"/>
                                      <w:szCs w:val="36"/>
                                      <w:lang w:bidi="ar-SY"/>
                                    </w:rPr>
                                  </w:pPr>
                                  <w:r w:rsidRPr="00066F1A">
                                    <w:rPr>
                                      <w:rFonts w:ascii="Adobe Arabic" w:hAnsi="Adobe Arabic" w:cs="Adobe Arabic"/>
                                      <w:b/>
                                      <w:bCs/>
                                      <w:color w:val="000000"/>
                                      <w:kern w:val="24"/>
                                      <w:sz w:val="36"/>
                                      <w:szCs w:val="36"/>
                                      <w:rtl/>
                                      <w:lang w:bidi="ar-SY"/>
                                    </w:rPr>
                                    <w:t>مخطط غانت (</w:t>
                                  </w:r>
                                  <w:r w:rsidRPr="00066F1A">
                                    <w:rPr>
                                      <w:rFonts w:ascii="Adobe Arabic" w:hAnsi="Adobe Arabic" w:cs="Adobe Arabic"/>
                                      <w:b/>
                                      <w:bCs/>
                                      <w:color w:val="000000"/>
                                      <w:kern w:val="24"/>
                                      <w:sz w:val="36"/>
                                      <w:szCs w:val="36"/>
                                      <w:lang w:bidi="ar-SY"/>
                                    </w:rPr>
                                    <w:t>Gantt Chart</w:t>
                                  </w:r>
                                  <w:r w:rsidRPr="00066F1A">
                                    <w:rPr>
                                      <w:rFonts w:ascii="Adobe Arabic" w:hAnsi="Adobe Arabic" w:cs="Adobe Arabic"/>
                                      <w:b/>
                                      <w:bCs/>
                                      <w:color w:val="000000"/>
                                      <w:kern w:val="24"/>
                                      <w:sz w:val="36"/>
                                      <w:szCs w:val="36"/>
                                      <w:rtl/>
                                      <w:lang w:bidi="ar-SY"/>
                                    </w:rPr>
                                    <w:t>)</w:t>
                                  </w:r>
                                </w:p>
                              </w:txbxContent>
                            </wps:txbx>
                            <wps:bodyPr rot="0" vert="horz" wrap="square" lIns="0" tIns="45720" rIns="0" bIns="45720" anchor="b" anchorCtr="0" upright="1">
                              <a:noAutofit/>
                            </wps:bodyPr>
                          </wps:wsp>
                        </wpg:grpSp>
                      </wpg:grpSp>
                    </wpg:wgp>
                  </a:graphicData>
                </a:graphic>
              </wp:inline>
            </w:drawing>
          </mc:Choice>
          <mc:Fallback>
            <w:pict>
              <v:group w14:anchorId="193516F6" id="Group 61" o:spid="_x0000_s1309" style="width:424.95pt;height:138.05pt;mso-position-horizontal-relative:char;mso-position-vertical-relative:line" coordsize="53970,17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">
                <v:group id="Group 1608691377" o:spid="_x0000_s1310" style="position:absolute;left:18170;width:17530;height:17530" coordorigin="1817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">
                  <v:oval id="Oval 1608691378" o:spid="_x0000_s1311" style="position:absolute;left:1817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" filled="f" strokecolor="#7f7f7f [1612]" strokeweight="1pt">
                    <v:stroke dashstyle="1 1" joinstyle="miter"/>
                  </v:oval>
                  <v:oval id="Oval 1608691379" o:spid="_x0000_s1312" style="position:absolute;left:1909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" fillcolor="#7f7f7f [1612]" strokecolor="#7f7f7f [1612]" strokeweight="1pt">
                    <v:stroke joinstyle="miter"/>
                  </v:oval>
                  <v:oval id="Oval 1608691380" o:spid="_x0000_s1313" style="position:absolute;left:1989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" fillcolor="white [3212]" strokecolor="#7f7f7f [1612]" strokeweight="1pt">
                    <v:stroke joinstyle="miter"/>
                  </v:oval>
                  <v:shape id="TextBox 13" o:spid="_x0000_s1314" type="#_x0000_t202" style="position:absolute;left:19097;top:418;width:15373;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" filled="f" stroked="f">
                    <v:textbox inset="0,,0">
                      <w:txbxContent>
                        <w:p w14:paraId="2E0CB71D" w14:textId="4DDC89D8" w:rsidR="00066F1A" w:rsidRPr="00066F1A" w:rsidRDefault="00066F1A" w:rsidP="00066F1A">
                          <w:pPr>
                            <w:jc w:val="center"/>
                            <w:rPr>
                              <w:rFonts w:ascii="Adobe Arabic" w:hAnsi="Adobe Arabic" w:cs="Adobe Arabic"/>
                              <w:b/>
                              <w:bCs/>
                              <w:color w:val="000000"/>
                              <w:kern w:val="24"/>
                              <w:sz w:val="36"/>
                              <w:szCs w:val="36"/>
                              <w:lang w:bidi="ar-SY"/>
                            </w:rPr>
                          </w:pPr>
                          <w:r w:rsidRPr="00066F1A">
                            <w:rPr>
                              <w:rFonts w:ascii="Adobe Arabic" w:hAnsi="Adobe Arabic" w:cs="Adobe Arabic"/>
                              <w:b/>
                              <w:bCs/>
                              <w:color w:val="000000"/>
                              <w:kern w:val="24"/>
                              <w:sz w:val="36"/>
                              <w:szCs w:val="36"/>
                              <w:rtl/>
                              <w:lang w:bidi="ar-SY"/>
                            </w:rPr>
                            <w:t>مصفوفة المسؤوليات (</w:t>
                          </w:r>
                          <w:r w:rsidRPr="00066F1A">
                            <w:rPr>
                              <w:rFonts w:ascii="Adobe Arabic" w:hAnsi="Adobe Arabic" w:cs="Adobe Arabic"/>
                              <w:b/>
                              <w:bCs/>
                              <w:color w:val="000000"/>
                              <w:kern w:val="24"/>
                              <w:sz w:val="36"/>
                              <w:szCs w:val="36"/>
                              <w:lang w:bidi="ar-SY"/>
                            </w:rPr>
                            <w:t>RACI Matrix</w:t>
                          </w:r>
                          <w:r w:rsidRPr="00066F1A">
                            <w:rPr>
                              <w:rFonts w:ascii="Adobe Arabic" w:hAnsi="Adobe Arabic" w:cs="Adobe Arabic"/>
                              <w:b/>
                              <w:bCs/>
                              <w:color w:val="000000"/>
                              <w:kern w:val="24"/>
                              <w:sz w:val="36"/>
                              <w:szCs w:val="36"/>
                              <w:rtl/>
                              <w:lang w:bidi="ar-SY"/>
                            </w:rPr>
                            <w:t>)</w:t>
                          </w:r>
                        </w:p>
                      </w:txbxContent>
                    </v:textbox>
                  </v:shape>
                </v:group>
                <v:group id="Group 1608691382" o:spid="_x0000_s1315" style="position:absolute;width:53970;height:17530" coordsize="53970,1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">
                  <v:group id="Group 1608691383" o:spid="_x0000_s1316" style="position:absolute;width:17530;height:1753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">
                    <v:oval id="Oval 1608691384" o:spid="_x0000_s1317"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" filled="f" strokecolor="#ffd366" strokeweight="1pt">
                      <v:stroke dashstyle="1 1" joinstyle="miter"/>
                    </v:oval>
                    <v:oval id="Oval 1608691385" o:spid="_x0000_s1318"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" fillcolor="#ffd366" strokecolor="#ffd366" strokeweight="1pt">
                      <v:stroke joinstyle="miter"/>
                    </v:oval>
                    <v:oval id="Oval 1608691386" o:spid="_x0000_s1319"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" fillcolor="white [3212]" strokecolor="#ffd366" strokeweight="1pt">
                      <v:stroke joinstyle="miter"/>
                    </v:oval>
                    <v:shape id="TextBox 22" o:spid="_x0000_s1320" type="#_x0000_t202" style="position:absolute;left:927;top:2109;width:15373;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" filled="f" stroked="f">
                      <v:textbox inset="0,,0">
                        <w:txbxContent>
                          <w:p w14:paraId="0F8FC810" w14:textId="0B71ED65" w:rsidR="00066F1A" w:rsidRPr="00066F1A" w:rsidRDefault="00066F1A" w:rsidP="00066F1A">
                            <w:pPr>
                              <w:jc w:val="center"/>
                              <w:rPr>
                                <w:rFonts w:ascii="Adobe Arabic" w:hAnsi="Adobe Arabic" w:cs="Adobe Arabic"/>
                                <w:b/>
                                <w:bCs/>
                                <w:color w:val="000000"/>
                                <w:kern w:val="24"/>
                                <w:sz w:val="36"/>
                                <w:szCs w:val="36"/>
                                <w:lang w:bidi="ar-SY"/>
                              </w:rPr>
                            </w:pPr>
                            <w:r w:rsidRPr="00066F1A">
                              <w:rPr>
                                <w:rFonts w:ascii="Adobe Arabic" w:hAnsi="Adobe Arabic" w:cs="Adobe Arabic"/>
                                <w:b/>
                                <w:bCs/>
                                <w:color w:val="000000"/>
                                <w:kern w:val="24"/>
                                <w:sz w:val="36"/>
                                <w:szCs w:val="36"/>
                                <w:rtl/>
                                <w:lang w:bidi="ar-SY"/>
                              </w:rPr>
                              <w:t>تحليل المسار الحرج (</w:t>
                            </w:r>
                            <w:r w:rsidRPr="00066F1A">
                              <w:rPr>
                                <w:rFonts w:ascii="Adobe Arabic" w:hAnsi="Adobe Arabic" w:cs="Adobe Arabic"/>
                                <w:b/>
                                <w:bCs/>
                                <w:color w:val="000000"/>
                                <w:kern w:val="24"/>
                                <w:sz w:val="36"/>
                                <w:szCs w:val="36"/>
                                <w:lang w:bidi="ar-SY"/>
                              </w:rPr>
                              <w:t>Critical Path Analysis</w:t>
                            </w:r>
                            <w:r w:rsidRPr="00066F1A">
                              <w:rPr>
                                <w:rFonts w:ascii="Adobe Arabic" w:hAnsi="Adobe Arabic" w:cs="Adobe Arabic"/>
                                <w:b/>
                                <w:bCs/>
                                <w:color w:val="000000"/>
                                <w:kern w:val="24"/>
                                <w:sz w:val="36"/>
                                <w:szCs w:val="36"/>
                                <w:rtl/>
                                <w:lang w:bidi="ar-SY"/>
                              </w:rPr>
                              <w:t>)</w:t>
                            </w:r>
                          </w:p>
                        </w:txbxContent>
                      </v:textbox>
                    </v:shape>
                  </v:group>
                  <v:group id="Group 1608691388" o:spid="_x0000_s1321" style="position:absolute;left:36439;width:17531;height:17530" coordorigin="3643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">
                    <v:oval id="Oval 1608691389" o:spid="_x0000_s1322" style="position:absolute;left:36439;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" filled="f" strokecolor="#168489" strokeweight="1pt">
                      <v:stroke dashstyle="1 1" joinstyle="miter"/>
                    </v:oval>
                    <v:oval id="Oval 1608691390" o:spid="_x0000_s1323" style="position:absolute;left:37367;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" fillcolor="#168489" strokecolor="#168489" strokeweight="1pt">
                      <v:stroke joinstyle="miter"/>
                    </v:oval>
                    <v:oval id="Oval 1608691391" o:spid="_x0000_s1324" style="position:absolute;left:3816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" fillcolor="white [3212]" strokecolor="#168489" strokeweight="1pt">
                      <v:stroke joinstyle="miter"/>
                    </v:oval>
                    <v:shape id="TextBox 9" o:spid="_x0000_s1325" type="#_x0000_t202" style="position:absolute;left:37367;top:1444;width:15372;height:1154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" filled="f" stroked="f">
                      <v:textbox inset="0,,0">
                        <w:txbxContent>
                          <w:p w14:paraId="43E464E8" w14:textId="5CFFE27F" w:rsidR="00066F1A" w:rsidRPr="00066F1A" w:rsidRDefault="00066F1A" w:rsidP="00066F1A">
                            <w:pPr>
                              <w:jc w:val="center"/>
                              <w:rPr>
                                <w:rFonts w:ascii="Adobe Arabic" w:hAnsi="Adobe Arabic" w:cs="Adobe Arabic"/>
                                <w:b/>
                                <w:bCs/>
                                <w:color w:val="000000"/>
                                <w:kern w:val="24"/>
                                <w:sz w:val="36"/>
                                <w:szCs w:val="36"/>
                                <w:lang w:bidi="ar-SY"/>
                              </w:rPr>
                            </w:pPr>
                            <w:r w:rsidRPr="00066F1A">
                              <w:rPr>
                                <w:rFonts w:ascii="Adobe Arabic" w:hAnsi="Adobe Arabic" w:cs="Adobe Arabic"/>
                                <w:b/>
                                <w:bCs/>
                                <w:color w:val="000000"/>
                                <w:kern w:val="24"/>
                                <w:sz w:val="36"/>
                                <w:szCs w:val="36"/>
                                <w:rtl/>
                                <w:lang w:bidi="ar-SY"/>
                              </w:rPr>
                              <w:t>مخطط غانت (</w:t>
                            </w:r>
                            <w:r w:rsidRPr="00066F1A">
                              <w:rPr>
                                <w:rFonts w:ascii="Adobe Arabic" w:hAnsi="Adobe Arabic" w:cs="Adobe Arabic"/>
                                <w:b/>
                                <w:bCs/>
                                <w:color w:val="000000"/>
                                <w:kern w:val="24"/>
                                <w:sz w:val="36"/>
                                <w:szCs w:val="36"/>
                                <w:lang w:bidi="ar-SY"/>
                              </w:rPr>
                              <w:t>Gantt Chart</w:t>
                            </w:r>
                            <w:r w:rsidRPr="00066F1A">
                              <w:rPr>
                                <w:rFonts w:ascii="Adobe Arabic" w:hAnsi="Adobe Arabic" w:cs="Adobe Arabic"/>
                                <w:b/>
                                <w:bCs/>
                                <w:color w:val="000000"/>
                                <w:kern w:val="24"/>
                                <w:sz w:val="36"/>
                                <w:szCs w:val="36"/>
                                <w:rtl/>
                                <w:lang w:bidi="ar-SY"/>
                              </w:rPr>
                              <w:t>)</w:t>
                            </w:r>
                          </w:p>
                        </w:txbxContent>
                      </v:textbox>
                    </v:shape>
                  </v:group>
                </v:group>
                <w10:anchorlock/>
              </v:group>
            </w:pict>
          </mc:Fallback>
        </mc:AlternateContent>
      </w:r>
    </w:p>
    <w:p w14:paraId="2C0A4AB7" w14:textId="77777777" w:rsidR="0042208F" w:rsidRPr="001B17CB" w:rsidRDefault="0042208F" w:rsidP="0042208F">
      <w:pPr>
        <w:rPr>
          <w:rtl/>
        </w:rPr>
      </w:pPr>
      <w:r w:rsidRPr="00066F1A">
        <w:rPr>
          <w:color w:val="168489"/>
          <w:rtl/>
        </w:rPr>
        <w:t>- مخطط غانت (</w:t>
      </w:r>
      <w:r w:rsidRPr="00066F1A">
        <w:rPr>
          <w:color w:val="168489"/>
        </w:rPr>
        <w:t>Gantt Chart</w:t>
      </w:r>
      <w:r w:rsidRPr="00066F1A">
        <w:rPr>
          <w:color w:val="168489"/>
          <w:rtl/>
        </w:rPr>
        <w:t>):</w:t>
      </w:r>
      <w:r w:rsidRPr="001B17CB">
        <w:rPr>
          <w:rtl/>
        </w:rPr>
        <w:t xml:space="preserve"> لتوضيح الجدول الزمني للأنشطة.</w:t>
      </w:r>
    </w:p>
    <w:p w14:paraId="21E1149E" w14:textId="77777777" w:rsidR="0042208F" w:rsidRPr="001B17CB" w:rsidRDefault="0042208F" w:rsidP="0042208F">
      <w:pPr>
        <w:rPr>
          <w:rtl/>
        </w:rPr>
      </w:pPr>
      <w:r w:rsidRPr="00066F1A">
        <w:rPr>
          <w:color w:val="168489"/>
          <w:rtl/>
        </w:rPr>
        <w:t>- مصفوفة المسؤوليات (</w:t>
      </w:r>
      <w:r w:rsidRPr="00066F1A">
        <w:rPr>
          <w:color w:val="168489"/>
        </w:rPr>
        <w:t>RACI Matrix</w:t>
      </w:r>
      <w:r w:rsidRPr="00066F1A">
        <w:rPr>
          <w:color w:val="168489"/>
          <w:rtl/>
        </w:rPr>
        <w:t>):</w:t>
      </w:r>
      <w:r w:rsidRPr="001B17CB">
        <w:rPr>
          <w:rtl/>
        </w:rPr>
        <w:t xml:space="preserve"> لتحديد دور كل عضو في الفريق.</w:t>
      </w:r>
    </w:p>
    <w:p w14:paraId="52E0A579" w14:textId="77777777" w:rsidR="0042208F" w:rsidRPr="001B17CB" w:rsidRDefault="0042208F" w:rsidP="0042208F">
      <w:pPr>
        <w:rPr>
          <w:rtl/>
        </w:rPr>
      </w:pPr>
      <w:r w:rsidRPr="00066F1A">
        <w:rPr>
          <w:color w:val="168489"/>
          <w:rtl/>
        </w:rPr>
        <w:t>- تحليل المسار الحرج (</w:t>
      </w:r>
      <w:r w:rsidRPr="00066F1A">
        <w:rPr>
          <w:color w:val="168489"/>
        </w:rPr>
        <w:t>Critical Path Analysis</w:t>
      </w:r>
      <w:r w:rsidRPr="00066F1A">
        <w:rPr>
          <w:color w:val="168489"/>
          <w:rtl/>
        </w:rPr>
        <w:t>):</w:t>
      </w:r>
      <w:r w:rsidRPr="001B17CB">
        <w:rPr>
          <w:rtl/>
        </w:rPr>
        <w:t xml:space="preserve"> لتحديد الأنشطة الحرجة التي يؤثر تأخيرها على الجدول الزمني للمشروع.</w:t>
      </w:r>
    </w:p>
    <w:p w14:paraId="0F38F604" w14:textId="77777777" w:rsidR="0042208F" w:rsidRPr="00066F1A" w:rsidRDefault="0042208F" w:rsidP="00066F1A">
      <w:pPr>
        <w:pStyle w:val="ad"/>
        <w:rPr>
          <w:b w:val="0"/>
          <w:bCs/>
          <w:color w:val="168489"/>
          <w:rtl/>
        </w:rPr>
      </w:pPr>
      <w:r w:rsidRPr="00066F1A">
        <w:rPr>
          <w:b w:val="0"/>
          <w:bCs/>
          <w:color w:val="168489"/>
          <w:rtl/>
        </w:rPr>
        <w:t>توزيع المهام:</w:t>
      </w:r>
    </w:p>
    <w:p w14:paraId="1742AFE0" w14:textId="7D2641E5" w:rsidR="0042208F" w:rsidRDefault="00817614" w:rsidP="0042208F">
      <w:hyperlink r:id="rId159" w:history="1">
        <w:r w:rsidR="0042208F" w:rsidRPr="00817614">
          <w:rPr>
            <w:rStyle w:val="Hyperlink"/>
            <w:rtl/>
          </w:rPr>
          <w:t>ي</w:t>
        </w:r>
        <w:r w:rsidR="0042208F" w:rsidRPr="00817614">
          <w:rPr>
            <w:rStyle w:val="Hyperlink"/>
            <w:rFonts w:hint="cs"/>
            <w:rtl/>
          </w:rPr>
          <w:t>ُ</w:t>
        </w:r>
        <w:r w:rsidR="0042208F" w:rsidRPr="00817614">
          <w:rPr>
            <w:rStyle w:val="Hyperlink"/>
            <w:rtl/>
          </w:rPr>
          <w:t>عدّ توزيع المهام من أهم عوامل نجاح المشروع التطوّعي، ويتمّ بناءً على:</w:t>
        </w:r>
      </w:hyperlink>
    </w:p>
    <w:p w14:paraId="38FD83D1" w14:textId="0EA03C76" w:rsidR="00066F1A" w:rsidRPr="001B17CB" w:rsidRDefault="00066F1A" w:rsidP="00066F1A">
      <w:pPr>
        <w:rPr>
          <w:rtl/>
        </w:rPr>
      </w:pPr>
      <w:r w:rsidRPr="00066F1A">
        <w:rPr>
          <w:noProof/>
        </w:rPr>
        <mc:AlternateContent>
          <mc:Choice Requires="wpg">
            <w:drawing>
              <wp:inline distT="0" distB="0" distL="0" distR="0" wp14:anchorId="343C41AD" wp14:editId="7E75A8B6">
                <wp:extent cx="5957716" cy="1432999"/>
                <wp:effectExtent l="0" t="0" r="24130" b="15240"/>
                <wp:docPr id="801405953" name="Group 31"/>
                <wp:cNvGraphicFramePr/>
                <a:graphic xmlns:a="http://schemas.openxmlformats.org/drawingml/2006/main">
                  <a:graphicData uri="http://schemas.microsoft.com/office/word/2010/wordprocessingGroup">
                    <wpg:wgp>
                      <wpg:cNvGrpSpPr/>
                      <wpg:grpSpPr>
                        <a:xfrm>
                          <a:off x="0" y="0"/>
                          <a:ext cx="5957716" cy="1432999"/>
                          <a:chOff x="0" y="0"/>
                          <a:chExt cx="5957713" cy="1432999"/>
                        </a:xfrm>
                      </wpg:grpSpPr>
                      <wpg:grpSp>
                        <wpg:cNvPr id="801405954" name="Group 801405954"/>
                        <wpg:cNvGrpSpPr/>
                        <wpg:grpSpPr>
                          <a:xfrm>
                            <a:off x="0" y="0"/>
                            <a:ext cx="1432998" cy="1432999"/>
                            <a:chOff x="0" y="0"/>
                            <a:chExt cx="1432998" cy="1432999"/>
                          </a:xfrm>
                        </wpg:grpSpPr>
                        <wpg:grpSp>
                          <wpg:cNvPr id="801405955" name="Group 801405955"/>
                          <wpg:cNvGrpSpPr/>
                          <wpg:grpSpPr>
                            <a:xfrm>
                              <a:off x="0" y="0"/>
                              <a:ext cx="1432998" cy="1432999"/>
                              <a:chOff x="0" y="0"/>
                              <a:chExt cx="1714500" cy="1714500"/>
                            </a:xfrm>
                          </wpg:grpSpPr>
                          <wps:wsp>
                            <wps:cNvPr id="801405956" name="Rectangle: Diagonal Corners Rounded 801405956"/>
                            <wps:cNvSpPr/>
                            <wps:spPr>
                              <a:xfrm flipV="1">
                                <a:off x="45971" y="23618"/>
                                <a:ext cx="1622560" cy="1667264"/>
                              </a:xfrm>
                              <a:prstGeom prst="round2DiagRect">
                                <a:avLst>
                                  <a:gd name="adj1" fmla="val 7948"/>
                                  <a:gd name="adj2" fmla="val 45033"/>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57" name="Oval 801405957"/>
                            <wps:cNvSpPr/>
                            <wps:spPr>
                              <a:xfrm>
                                <a:off x="0" y="0"/>
                                <a:ext cx="1714500" cy="1714500"/>
                              </a:xfrm>
                              <a:prstGeom prst="ellipse">
                                <a:avLst/>
                              </a:prstGeom>
                              <a:solidFill>
                                <a:schemeClr val="bg1"/>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58" name="TextBox 4101"/>
                          <wps:cNvSpPr txBox="1"/>
                          <wps:spPr>
                            <a:xfrm>
                              <a:off x="38418" y="583516"/>
                              <a:ext cx="1355089" cy="409575"/>
                            </a:xfrm>
                            <a:prstGeom prst="rect">
                              <a:avLst/>
                            </a:prstGeom>
                            <a:noFill/>
                          </wps:spPr>
                          <wps:txbx>
                            <w:txbxContent>
                              <w:p w14:paraId="2E6E8FDF" w14:textId="6CE61B0E"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ضمان التكامل</w:t>
                                </w:r>
                              </w:p>
                            </w:txbxContent>
                          </wps:txbx>
                          <wps:bodyPr wrap="square" rtlCol="0">
                            <a:spAutoFit/>
                          </wps:bodyPr>
                        </wps:wsp>
                      </wpg:grpSp>
                      <wpg:grpSp>
                        <wpg:cNvPr id="801405959" name="Group 801405959"/>
                        <wpg:cNvGrpSpPr/>
                        <wpg:grpSpPr>
                          <a:xfrm>
                            <a:off x="1508238" y="0"/>
                            <a:ext cx="4449475" cy="1432999"/>
                            <a:chOff x="1508238" y="0"/>
                            <a:chExt cx="4449475" cy="1432999"/>
                          </a:xfrm>
                        </wpg:grpSpPr>
                        <wpg:grpSp>
                          <wpg:cNvPr id="801405960" name="Group 801405960"/>
                          <wpg:cNvGrpSpPr/>
                          <wpg:grpSpPr>
                            <a:xfrm>
                              <a:off x="3016476" y="0"/>
                              <a:ext cx="1432998" cy="1432999"/>
                              <a:chOff x="3016476" y="0"/>
                              <a:chExt cx="1432998" cy="1432999"/>
                            </a:xfrm>
                          </wpg:grpSpPr>
                          <wpg:grpSp>
                            <wpg:cNvPr id="801405961" name="Group 801405961"/>
                            <wpg:cNvGrpSpPr/>
                            <wpg:grpSpPr>
                              <a:xfrm>
                                <a:off x="3016476" y="0"/>
                                <a:ext cx="1432998" cy="1432999"/>
                                <a:chOff x="3016478" y="0"/>
                                <a:chExt cx="1714500" cy="1714500"/>
                              </a:xfrm>
                            </wpg:grpSpPr>
                            <wps:wsp>
                              <wps:cNvPr id="801405962" name="Rectangle: Diagonal Corners Rounded 801405962"/>
                              <wps:cNvSpPr/>
                              <wps:spPr>
                                <a:xfrm flipV="1">
                                  <a:off x="3062449" y="23618"/>
                                  <a:ext cx="1622560" cy="1667264"/>
                                </a:xfrm>
                                <a:prstGeom prst="round2DiagRect">
                                  <a:avLst>
                                    <a:gd name="adj1" fmla="val 7948"/>
                                    <a:gd name="adj2" fmla="val 45033"/>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63" name="Oval 801405963"/>
                              <wps:cNvSpPr/>
                              <wps:spPr>
                                <a:xfrm>
                                  <a:off x="3016478" y="0"/>
                                  <a:ext cx="1714500" cy="1714500"/>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64" name="TextBox 67"/>
                            <wps:cNvSpPr txBox="1"/>
                            <wps:spPr>
                              <a:xfrm>
                                <a:off x="3054674" y="583516"/>
                                <a:ext cx="1355724" cy="409575"/>
                              </a:xfrm>
                              <a:prstGeom prst="rect">
                                <a:avLst/>
                              </a:prstGeom>
                              <a:noFill/>
                            </wps:spPr>
                            <wps:txbx>
                              <w:txbxContent>
                                <w:p w14:paraId="1B0E7F0E" w14:textId="206794E9"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تحديد الأدوار</w:t>
                                  </w:r>
                                </w:p>
                              </w:txbxContent>
                            </wps:txbx>
                            <wps:bodyPr wrap="square" rtlCol="0">
                              <a:spAutoFit/>
                            </wps:bodyPr>
                          </wps:wsp>
                        </wpg:grpSp>
                        <wpg:grpSp>
                          <wpg:cNvPr id="801405965" name="Group 801405965"/>
                          <wpg:cNvGrpSpPr/>
                          <wpg:grpSpPr>
                            <a:xfrm>
                              <a:off x="1508238" y="0"/>
                              <a:ext cx="4449475" cy="1432999"/>
                              <a:chOff x="1508238" y="0"/>
                              <a:chExt cx="4449475" cy="1432999"/>
                            </a:xfrm>
                          </wpg:grpSpPr>
                          <wpg:grpSp>
                            <wpg:cNvPr id="801405966" name="Group 801405966"/>
                            <wpg:cNvGrpSpPr/>
                            <wpg:grpSpPr>
                              <a:xfrm>
                                <a:off x="1508238" y="0"/>
                                <a:ext cx="1432998" cy="1432999"/>
                                <a:chOff x="1508238" y="0"/>
                                <a:chExt cx="1432998" cy="1432999"/>
                              </a:xfrm>
                            </wpg:grpSpPr>
                            <wpg:grpSp>
                              <wpg:cNvPr id="801405967" name="Group 801405967"/>
                              <wpg:cNvGrpSpPr/>
                              <wpg:grpSpPr>
                                <a:xfrm>
                                  <a:off x="1508238" y="0"/>
                                  <a:ext cx="1432998" cy="1432999"/>
                                  <a:chOff x="1508239" y="0"/>
                                  <a:chExt cx="1714500" cy="1714500"/>
                                </a:xfrm>
                              </wpg:grpSpPr>
                              <wps:wsp>
                                <wps:cNvPr id="801405968" name="Rectangle: Diagonal Corners Rounded 801405968"/>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69" name="Oval 801405969"/>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70" name="TextBox 71"/>
                              <wps:cNvSpPr txBox="1"/>
                              <wps:spPr>
                                <a:xfrm>
                                  <a:off x="1546546" y="583516"/>
                                  <a:ext cx="1355724" cy="409575"/>
                                </a:xfrm>
                                <a:prstGeom prst="rect">
                                  <a:avLst/>
                                </a:prstGeom>
                                <a:noFill/>
                              </wps:spPr>
                              <wps:txbx>
                                <w:txbxContent>
                                  <w:p w14:paraId="5805B56B" w14:textId="31719462"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مطابقة المهارات</w:t>
                                    </w:r>
                                  </w:p>
                                </w:txbxContent>
                              </wps:txbx>
                              <wps:bodyPr wrap="square" rtlCol="0">
                                <a:spAutoFit/>
                              </wps:bodyPr>
                            </wps:wsp>
                          </wpg:grpSp>
                          <wpg:grpSp>
                            <wpg:cNvPr id="801405971" name="Group 801405971"/>
                            <wpg:cNvGrpSpPr/>
                            <wpg:grpSpPr>
                              <a:xfrm>
                                <a:off x="4524715" y="0"/>
                                <a:ext cx="1432998" cy="1432999"/>
                                <a:chOff x="4524715" y="0"/>
                                <a:chExt cx="1432998" cy="1432999"/>
                              </a:xfrm>
                            </wpg:grpSpPr>
                            <wpg:grpSp>
                              <wpg:cNvPr id="801405972" name="Group 801405972"/>
                              <wpg:cNvGrpSpPr/>
                              <wpg:grpSpPr>
                                <a:xfrm>
                                  <a:off x="4524715" y="0"/>
                                  <a:ext cx="1432998" cy="1432999"/>
                                  <a:chOff x="4524717" y="0"/>
                                  <a:chExt cx="1714500" cy="1714500"/>
                                </a:xfrm>
                              </wpg:grpSpPr>
                              <wps:wsp>
                                <wps:cNvPr id="801405973" name="Rectangle: Diagonal Corners Rounded 801405973"/>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74" name="Oval 801405974"/>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75" name="TextBox 4142"/>
                              <wps:cNvSpPr txBox="1"/>
                              <wps:spPr>
                                <a:xfrm>
                                  <a:off x="4562802" y="466558"/>
                                  <a:ext cx="1355724" cy="727710"/>
                                </a:xfrm>
                                <a:prstGeom prst="rect">
                                  <a:avLst/>
                                </a:prstGeom>
                                <a:noFill/>
                              </wps:spPr>
                              <wps:txbx>
                                <w:txbxContent>
                                  <w:p w14:paraId="1EE0912D" w14:textId="426F8313"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تحديد الهيكل التنظيمي</w:t>
                                    </w:r>
                                  </w:p>
                                </w:txbxContent>
                              </wps:txbx>
                              <wps:bodyPr wrap="square" rtlCol="0">
                                <a:spAutoFit/>
                              </wps:bodyPr>
                            </wps:wsp>
                          </wpg:grpSp>
                        </wpg:grpSp>
                      </wpg:grpSp>
                    </wpg:wgp>
                  </a:graphicData>
                </a:graphic>
              </wp:inline>
            </w:drawing>
          </mc:Choice>
          <mc:Fallback>
            <w:pict>
              <v:group w14:anchorId="343C41AD" id="Group 31" o:spid="_x0000_s1326" style="width:469.1pt;height:112.85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">
                <v:group id="Group 801405954" o:spid="_x0000_s1327"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">
                  <v:group id="Group 801405955" o:spid="_x0000_s1328"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">
                    <v:shape id="Rectangle: Diagonal Corners Rounded 801405956" o:spid="_x0000_s1329"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" path="m128961,l891873,v403547,,730687,327140,730687,730687l1622560,1538303v,71223,-57738,128961,-128961,128961l730687,1667264c327140,1667264,,1340124,,936577l,128961c,57738,57738,,128961,xe" fillcolor="#2e74b5 [2408]" strokecolor="#2e74b5 [2408]" strokeweight="1pt">
                      <v:stroke joinstyle="miter"/>
                      <v:path arrowok="t" o:connecttype="custom" o:connectlocs="128961,0;891873,0;1622560,730687;1622560,1538303;1493599,1667264;730687,1667264;0,936577;0,128961;128961,0" o:connectangles="0,0,0,0,0,0,0,0,0"/>
                    </v:shape>
                    <v:oval id="Oval 801405957" o:spid="_x0000_s1330"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" fillcolor="white [3212]" strokecolor="#2e74b5 [2408]" strokeweight="1pt">
                      <v:stroke joinstyle="miter"/>
                    </v:oval>
                  </v:group>
                  <v:shape id="TextBox 4101" o:spid="_x0000_s1331" type="#_x0000_t202" style="position:absolute;left:384;top:5835;width:1355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" filled="f" stroked="f">
                    <v:textbox style="mso-fit-shape-to-text:t">
                      <w:txbxContent>
                        <w:p w14:paraId="2E6E8FDF" w14:textId="6CE61B0E"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ضمان التكامل</w:t>
                          </w:r>
                        </w:p>
                      </w:txbxContent>
                    </v:textbox>
                  </v:shape>
                </v:group>
                <v:group id="Group 801405959" o:spid="_x0000_s1332"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">
                  <v:group id="Group 801405960" o:spid="_x0000_s1333"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">
                    <v:group id="Group 801405961" o:spid="_x0000_s1334"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">
                      <v:shape id="Rectangle: Diagonal Corners Rounded 801405962" o:spid="_x0000_s1335"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" path="m128961,l891873,v403547,,730687,327140,730687,730687l1622560,1538303v,71223,-57738,128961,-128961,128961l730687,1667264c327140,1667264,,1340124,,936577l,128961c,57738,57738,,128961,xe" fillcolor="#7f7f7f [1612]" strokecolor="#7f7f7f [1612]" strokeweight="1pt">
                        <v:stroke joinstyle="miter"/>
                        <v:path arrowok="t" o:connecttype="custom" o:connectlocs="128961,0;891873,0;1622560,730687;1622560,1538303;1493599,1667264;730687,1667264;0,936577;0,128961;128961,0" o:connectangles="0,0,0,0,0,0,0,0,0"/>
                      </v:shape>
                      <v:oval id="Oval 801405963" o:spid="_x0000_s1336"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" fillcolor="white [3212]" strokecolor="#7f7f7f [1612]" strokeweight="1pt">
                        <v:stroke joinstyle="miter"/>
                      </v:oval>
                    </v:group>
                    <v:shape id="TextBox 67" o:spid="_x0000_s1337" type="#_x0000_t202" style="position:absolute;left:30546;top:5835;width:13557;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" filled="f" stroked="f">
                      <v:textbox style="mso-fit-shape-to-text:t">
                        <w:txbxContent>
                          <w:p w14:paraId="1B0E7F0E" w14:textId="206794E9"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تحديد الأدوار</w:t>
                            </w:r>
                          </w:p>
                        </w:txbxContent>
                      </v:textbox>
                    </v:shape>
                  </v:group>
                  <v:group id="Group 801405965" o:spid="_x0000_s1338"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">
                    <v:group id="Group 801405966" o:spid="_x0000_s1339"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">
                      <v:group id="Group 801405967" o:spid="_x0000_s1340"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">
                        <v:shape id="Rectangle: Diagonal Corners Rounded 801405968" o:spid="_x0000_s1341"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801405969" o:spid="_x0000_s1342"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" fillcolor="white [3212]" strokecolor="#ffd366" strokeweight="1pt">
                          <v:stroke joinstyle="miter"/>
                        </v:oval>
                      </v:group>
                      <v:shape id="TextBox 71" o:spid="_x0000_s1343" type="#_x0000_t202" style="position:absolute;left:15465;top:5835;width:13557;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" filled="f" stroked="f">
                        <v:textbox style="mso-fit-shape-to-text:t">
                          <w:txbxContent>
                            <w:p w14:paraId="5805B56B" w14:textId="31719462"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مطابقة المهارات</w:t>
                              </w:r>
                            </w:p>
                          </w:txbxContent>
                        </v:textbox>
                      </v:shape>
                    </v:group>
                    <v:group id="Group 801405971" o:spid="_x0000_s1344"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">
                      <v:group id="Group 801405972" o:spid="_x0000_s1345"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">
                        <v:shape id="Rectangle: Diagonal Corners Rounded 801405973" o:spid="_x0000_s1346"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801405974" o:spid="_x0000_s1347"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" fillcolor="white [3212]" strokecolor="#168489" strokeweight="1pt">
                          <v:stroke joinstyle="miter"/>
                        </v:oval>
                      </v:group>
                      <v:shape id="TextBox 4142" o:spid="_x0000_s1348" type="#_x0000_t202" style="position:absolute;left:45628;top:4665;width:13557;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" filled="f" stroked="f">
                        <v:textbox style="mso-fit-shape-to-text:t">
                          <w:txbxContent>
                            <w:p w14:paraId="1EE0912D" w14:textId="426F8313"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تحديد الهيكل التنظيمي</w:t>
                              </w:r>
                            </w:p>
                          </w:txbxContent>
                        </v:textbox>
                      </v:shape>
                    </v:group>
                  </v:group>
                </v:group>
                <w10:anchorlock/>
              </v:group>
            </w:pict>
          </mc:Fallback>
        </mc:AlternateContent>
      </w:r>
    </w:p>
    <w:p w14:paraId="7461F598" w14:textId="77777777" w:rsidR="0042208F" w:rsidRPr="001B17CB" w:rsidRDefault="0042208F" w:rsidP="0042208F">
      <w:pPr>
        <w:rPr>
          <w:rtl/>
        </w:rPr>
      </w:pPr>
      <w:r w:rsidRPr="00066F1A">
        <w:rPr>
          <w:color w:val="168489"/>
          <w:rtl/>
        </w:rPr>
        <w:t>1. تحديد الهيكل التنظيمي:</w:t>
      </w:r>
      <w:r w:rsidRPr="001B17CB">
        <w:rPr>
          <w:rtl/>
        </w:rPr>
        <w:t xml:space="preserve"> توضيح المستويات الإدارية وخطوط الإشراف والتواصل.</w:t>
      </w:r>
    </w:p>
    <w:p w14:paraId="6D17C486" w14:textId="77777777" w:rsidR="0042208F" w:rsidRPr="001B17CB" w:rsidRDefault="0042208F" w:rsidP="0042208F">
      <w:pPr>
        <w:rPr>
          <w:rtl/>
        </w:rPr>
      </w:pPr>
      <w:r w:rsidRPr="00066F1A">
        <w:rPr>
          <w:color w:val="168489"/>
          <w:rtl/>
        </w:rPr>
        <w:t>2. تحديد الأدوار:</w:t>
      </w:r>
      <w:r w:rsidRPr="001B17CB">
        <w:rPr>
          <w:rtl/>
        </w:rPr>
        <w:t xml:space="preserve"> تعريف المسؤوليات والصلاحيات لكل دور.</w:t>
      </w:r>
    </w:p>
    <w:p w14:paraId="43DB2FB5" w14:textId="77777777" w:rsidR="0042208F" w:rsidRPr="001B17CB" w:rsidRDefault="0042208F" w:rsidP="0042208F">
      <w:pPr>
        <w:rPr>
          <w:rtl/>
        </w:rPr>
      </w:pPr>
      <w:r w:rsidRPr="00066F1A">
        <w:rPr>
          <w:color w:val="168489"/>
          <w:rtl/>
        </w:rPr>
        <w:t>3. مطابقة المهارات:</w:t>
      </w:r>
      <w:r w:rsidRPr="001B17CB">
        <w:rPr>
          <w:rtl/>
        </w:rPr>
        <w:t xml:space="preserve"> توزيع المهام بناءً على مهارات وخبرات المتطوّعين.</w:t>
      </w:r>
    </w:p>
    <w:p w14:paraId="4AC2034D" w14:textId="77777777" w:rsidR="0042208F" w:rsidRPr="001B17CB" w:rsidRDefault="0042208F" w:rsidP="0042208F">
      <w:pPr>
        <w:rPr>
          <w:rtl/>
        </w:rPr>
      </w:pPr>
      <w:r w:rsidRPr="00066F1A">
        <w:rPr>
          <w:color w:val="168489"/>
          <w:rtl/>
        </w:rPr>
        <w:t>4. ضمان التكامل:</w:t>
      </w:r>
      <w:r w:rsidRPr="001B17CB">
        <w:rPr>
          <w:rtl/>
        </w:rPr>
        <w:t xml:space="preserve"> التأكد من تغطية كافة جوانب المشروع دون تداخل أو تكرار.</w:t>
      </w:r>
    </w:p>
    <w:p w14:paraId="100584EE" w14:textId="77777777" w:rsidR="0042208F" w:rsidRPr="00066F1A" w:rsidRDefault="0042208F" w:rsidP="00066F1A">
      <w:pPr>
        <w:pStyle w:val="ad"/>
        <w:rPr>
          <w:b w:val="0"/>
          <w:bCs/>
          <w:color w:val="168489"/>
          <w:rtl/>
        </w:rPr>
      </w:pPr>
      <w:r w:rsidRPr="00066F1A">
        <w:rPr>
          <w:b w:val="0"/>
          <w:bCs/>
          <w:color w:val="168489"/>
          <w:rtl/>
        </w:rPr>
        <w:t>مصفوفة المسؤوليات (</w:t>
      </w:r>
      <w:r w:rsidRPr="00066F1A">
        <w:rPr>
          <w:b w:val="0"/>
          <w:bCs/>
          <w:color w:val="168489"/>
        </w:rPr>
        <w:t>RACI</w:t>
      </w:r>
      <w:r w:rsidRPr="00066F1A">
        <w:rPr>
          <w:b w:val="0"/>
          <w:bCs/>
          <w:color w:val="168489"/>
          <w:rtl/>
        </w:rPr>
        <w:t>):</w:t>
      </w:r>
    </w:p>
    <w:p w14:paraId="3EC95DC7" w14:textId="77777777" w:rsidR="0042208F" w:rsidRPr="001B17CB" w:rsidRDefault="0042208F" w:rsidP="0042208F">
      <w:pPr>
        <w:rPr>
          <w:rtl/>
        </w:rPr>
      </w:pPr>
      <w:r w:rsidRPr="00066F1A">
        <w:rPr>
          <w:color w:val="168489"/>
          <w:rtl/>
        </w:rPr>
        <w:t xml:space="preserve">- </w:t>
      </w:r>
      <w:r w:rsidRPr="00066F1A">
        <w:rPr>
          <w:color w:val="168489"/>
        </w:rPr>
        <w:t>R (Responsible)</w:t>
      </w:r>
      <w:r w:rsidRPr="00066F1A">
        <w:rPr>
          <w:color w:val="168489"/>
          <w:rtl/>
        </w:rPr>
        <w:t xml:space="preserve">: </w:t>
      </w:r>
      <w:r w:rsidRPr="001B17CB">
        <w:rPr>
          <w:rtl/>
        </w:rPr>
        <w:t>المسؤول عن تنفيذ المهمة.</w:t>
      </w:r>
    </w:p>
    <w:p w14:paraId="4E1F616D" w14:textId="77777777" w:rsidR="0042208F" w:rsidRPr="001B17CB" w:rsidRDefault="0042208F" w:rsidP="0042208F">
      <w:pPr>
        <w:rPr>
          <w:rtl/>
        </w:rPr>
      </w:pPr>
      <w:r w:rsidRPr="00066F1A">
        <w:rPr>
          <w:color w:val="168489"/>
          <w:rtl/>
        </w:rPr>
        <w:t xml:space="preserve">- </w:t>
      </w:r>
      <w:r w:rsidRPr="00066F1A">
        <w:rPr>
          <w:color w:val="168489"/>
        </w:rPr>
        <w:t>A (Accountable)</w:t>
      </w:r>
      <w:r w:rsidRPr="00066F1A">
        <w:rPr>
          <w:color w:val="168489"/>
          <w:rtl/>
        </w:rPr>
        <w:t xml:space="preserve">: </w:t>
      </w:r>
      <w:r w:rsidRPr="001B17CB">
        <w:rPr>
          <w:rtl/>
        </w:rPr>
        <w:t>المسؤول عن اتخاذ القرار النهائي والمحاسبة.</w:t>
      </w:r>
    </w:p>
    <w:p w14:paraId="24E96D0A" w14:textId="77777777" w:rsidR="0042208F" w:rsidRPr="001B17CB" w:rsidRDefault="0042208F" w:rsidP="0042208F">
      <w:pPr>
        <w:rPr>
          <w:rtl/>
        </w:rPr>
      </w:pPr>
      <w:r w:rsidRPr="00066F1A">
        <w:rPr>
          <w:color w:val="168489"/>
          <w:rtl/>
        </w:rPr>
        <w:t xml:space="preserve">- </w:t>
      </w:r>
      <w:r w:rsidRPr="00066F1A">
        <w:rPr>
          <w:color w:val="168489"/>
        </w:rPr>
        <w:t>C (Consulted)</w:t>
      </w:r>
      <w:r w:rsidRPr="00066F1A">
        <w:rPr>
          <w:color w:val="168489"/>
          <w:rtl/>
        </w:rPr>
        <w:t>:</w:t>
      </w:r>
      <w:r w:rsidRPr="001B17CB">
        <w:rPr>
          <w:rtl/>
        </w:rPr>
        <w:t xml:space="preserve"> من يتم استشارته قبل اتخاذ القرار.</w:t>
      </w:r>
    </w:p>
    <w:p w14:paraId="2A08D554" w14:textId="77777777" w:rsidR="0042208F" w:rsidRPr="001B17CB" w:rsidRDefault="0042208F" w:rsidP="0042208F">
      <w:pPr>
        <w:rPr>
          <w:rtl/>
        </w:rPr>
      </w:pPr>
      <w:r w:rsidRPr="00066F1A">
        <w:rPr>
          <w:color w:val="168489"/>
          <w:rtl/>
        </w:rPr>
        <w:lastRenderedPageBreak/>
        <w:t xml:space="preserve">- </w:t>
      </w:r>
      <w:r w:rsidRPr="00066F1A">
        <w:rPr>
          <w:color w:val="168489"/>
        </w:rPr>
        <w:t>I (Informed)</w:t>
      </w:r>
      <w:r w:rsidRPr="00066F1A">
        <w:rPr>
          <w:color w:val="168489"/>
          <w:rtl/>
        </w:rPr>
        <w:t>:</w:t>
      </w:r>
      <w:r w:rsidRPr="001B17CB">
        <w:rPr>
          <w:rtl/>
        </w:rPr>
        <w:t xml:space="preserve"> من يجب إبلاغه بالقرارات والتقدّم.</w:t>
      </w:r>
    </w:p>
    <w:p w14:paraId="2FECAFF0" w14:textId="47B24DC5" w:rsidR="0042208F" w:rsidRPr="00066F1A" w:rsidRDefault="00066F1A" w:rsidP="00066F1A">
      <w:pPr>
        <w:pStyle w:val="ad"/>
        <w:rPr>
          <w:b w:val="0"/>
          <w:bCs/>
          <w:color w:val="168489"/>
          <w:rtl/>
        </w:rPr>
      </w:pPr>
      <w:r w:rsidRPr="00E42DAD">
        <w:rPr>
          <w:noProof/>
        </w:rPr>
        <mc:AlternateContent>
          <mc:Choice Requires="wpg">
            <w:drawing>
              <wp:anchor distT="0" distB="0" distL="114300" distR="114300" simplePos="0" relativeHeight="252835840" behindDoc="0" locked="0" layoutInCell="1" allowOverlap="1" wp14:anchorId="1E5E5EED" wp14:editId="00CF4AC4">
                <wp:simplePos x="0" y="0"/>
                <wp:positionH relativeFrom="column">
                  <wp:posOffset>4995545</wp:posOffset>
                </wp:positionH>
                <wp:positionV relativeFrom="paragraph">
                  <wp:posOffset>10603</wp:posOffset>
                </wp:positionV>
                <wp:extent cx="735965" cy="661670"/>
                <wp:effectExtent l="0" t="0" r="6985" b="5080"/>
                <wp:wrapSquare wrapText="bothSides"/>
                <wp:docPr id="801405976"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801405977" name="Picture 801405977"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01405978" name="Rectangle: Rounded Corners 80140597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C25374E" id="Group 20" o:spid="_x0000_s1026" style="position:absolute;margin-left:393.35pt;margin-top:.85pt;width:57.95pt;height:52.1pt;z-index:25283584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">
                <v:shape id="Picture 801405977"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">
                  <v:imagedata r:id="rId97" o:title="Reference "/>
                </v:shape>
                <v:roundrect id="Rectangle: Rounded Corners 80140597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" fillcolor="#168489" strokecolor="#168489" strokeweight="1pt">
                  <v:stroke joinstyle="miter"/>
                </v:roundrect>
                <w10:wrap type="square"/>
              </v:group>
            </w:pict>
          </mc:Fallback>
        </mc:AlternateContent>
      </w:r>
      <w:r w:rsidR="0042208F" w:rsidRPr="00066F1A">
        <w:rPr>
          <w:b w:val="0"/>
          <w:bCs/>
          <w:color w:val="168489"/>
          <w:rtl/>
        </w:rPr>
        <w:t xml:space="preserve">مثال عملي: </w:t>
      </w:r>
    </w:p>
    <w:p w14:paraId="26265B69" w14:textId="4C2580F2" w:rsidR="0042208F" w:rsidRPr="001B17CB" w:rsidRDefault="0042208F" w:rsidP="0042208F">
      <w:pPr>
        <w:rPr>
          <w:rtl/>
        </w:rPr>
      </w:pPr>
      <w:r w:rsidRPr="001B17CB">
        <w:rPr>
          <w:rtl/>
        </w:rPr>
        <w:t xml:space="preserve">في </w:t>
      </w:r>
      <w:hyperlink r:id="rId160" w:history="1">
        <w:r w:rsidRPr="00817614">
          <w:rPr>
            <w:rStyle w:val="Hyperlink"/>
            <w:rtl/>
          </w:rPr>
          <w:t>مشروع تطوّعي</w:t>
        </w:r>
      </w:hyperlink>
      <w:r w:rsidRPr="001B17CB">
        <w:rPr>
          <w:rtl/>
        </w:rPr>
        <w:t xml:space="preserve"> لتحسين البيئة المدرسية، يمكن توزيع المهام كالتالي:</w:t>
      </w:r>
    </w:p>
    <w:p w14:paraId="288DA117" w14:textId="77777777" w:rsidR="0042208F" w:rsidRPr="001B17CB" w:rsidRDefault="0042208F" w:rsidP="0042208F">
      <w:pPr>
        <w:rPr>
          <w:rtl/>
        </w:rPr>
      </w:pPr>
      <w:r w:rsidRPr="001B17CB">
        <w:rPr>
          <w:rtl/>
        </w:rPr>
        <w:t>- منسّق عام للمشروع: مسؤول عن الإشراف العام والتنسيق مع إدارة المدرسة.</w:t>
      </w:r>
    </w:p>
    <w:p w14:paraId="5C69AFF1" w14:textId="4ED81463" w:rsidR="0042208F" w:rsidRPr="001B17CB" w:rsidRDefault="00770AE9" w:rsidP="0042208F">
      <w:pPr>
        <w:rPr>
          <w:rtl/>
        </w:rPr>
      </w:pPr>
      <w:r>
        <w:rPr>
          <w:noProof/>
        </w:rPr>
        <w:drawing>
          <wp:anchor distT="0" distB="0" distL="114300" distR="114300" simplePos="0" relativeHeight="252836864" behindDoc="0" locked="0" layoutInCell="1" allowOverlap="1" wp14:anchorId="434C7494" wp14:editId="5292E844">
            <wp:simplePos x="0" y="0"/>
            <wp:positionH relativeFrom="margin">
              <wp:align>left</wp:align>
            </wp:positionH>
            <wp:positionV relativeFrom="paragraph">
              <wp:posOffset>170401</wp:posOffset>
            </wp:positionV>
            <wp:extent cx="1223010" cy="1223010"/>
            <wp:effectExtent l="0" t="0" r="0" b="0"/>
            <wp:wrapSquare wrapText="bothSides"/>
            <wp:docPr id="801405979" name="Picture 801405979" descr="Voluntee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Volunteering "/>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 فريق البنية التحتية: مسؤول عن أعمال الصيانة والتجديد.</w:t>
      </w:r>
    </w:p>
    <w:p w14:paraId="5D8FA06B" w14:textId="2DB689FA" w:rsidR="0042208F" w:rsidRPr="001B17CB" w:rsidRDefault="0042208F" w:rsidP="0042208F">
      <w:pPr>
        <w:rPr>
          <w:rtl/>
        </w:rPr>
      </w:pPr>
      <w:r w:rsidRPr="001B17CB">
        <w:rPr>
          <w:rtl/>
        </w:rPr>
        <w:t>- فريق التجميل: مسؤول عن الرسومات والزراعة وتجميل الساحات.</w:t>
      </w:r>
      <w:r w:rsidR="00770AE9" w:rsidRPr="00770AE9">
        <w:t xml:space="preserve"> </w:t>
      </w:r>
    </w:p>
    <w:p w14:paraId="6A0A09FA" w14:textId="77777777" w:rsidR="0042208F" w:rsidRPr="001B17CB" w:rsidRDefault="0042208F" w:rsidP="0042208F">
      <w:pPr>
        <w:rPr>
          <w:rtl/>
        </w:rPr>
      </w:pPr>
      <w:r w:rsidRPr="001B17CB">
        <w:rPr>
          <w:rtl/>
        </w:rPr>
        <w:t>- فريق التوثيق والإعلام: مسؤول عن توثيق المراحل والترويج للمشروع.</w:t>
      </w:r>
    </w:p>
    <w:p w14:paraId="1E2DA53F" w14:textId="77777777" w:rsidR="0042208F" w:rsidRPr="001B17CB" w:rsidRDefault="0042208F" w:rsidP="0042208F">
      <w:pPr>
        <w:rPr>
          <w:rtl/>
        </w:rPr>
      </w:pPr>
      <w:r w:rsidRPr="001B17CB">
        <w:rPr>
          <w:rtl/>
        </w:rPr>
        <w:t>- فريق اللوجستيات: مسؤول عن توفير المواد والأدوات وتنظيم العمل.</w:t>
      </w:r>
    </w:p>
    <w:p w14:paraId="58292B2A" w14:textId="77777777" w:rsidR="0042208F" w:rsidRPr="00066F1A" w:rsidRDefault="0042208F" w:rsidP="00066F1A">
      <w:pPr>
        <w:pStyle w:val="ad"/>
        <w:rPr>
          <w:b w:val="0"/>
          <w:bCs/>
          <w:color w:val="168489"/>
          <w:rtl/>
        </w:rPr>
      </w:pPr>
      <w:r w:rsidRPr="00066F1A">
        <w:rPr>
          <w:b w:val="0"/>
          <w:bCs/>
          <w:color w:val="168489"/>
          <w:rtl/>
        </w:rPr>
        <w:t xml:space="preserve">نصيحة عملية: </w:t>
      </w:r>
    </w:p>
    <w:p w14:paraId="3E69DCD3" w14:textId="77777777" w:rsidR="0042208F" w:rsidRPr="001B17CB" w:rsidRDefault="0042208F" w:rsidP="0042208F">
      <w:pPr>
        <w:rPr>
          <w:rtl/>
        </w:rPr>
      </w:pPr>
      <w:r w:rsidRPr="001B17CB">
        <w:rPr>
          <w:rtl/>
        </w:rPr>
        <w:t>احرص على توثيق خطة توزيع المهام كتابياً، وعقد اجتماع مع كافة المتطوّعين لتوضيح الأدوار والمسؤوليات، والإجابة على استفساراتهم، مما يقلّل من احتمالات سوء الفهم أو تداخل الصلاحيات.</w:t>
      </w:r>
    </w:p>
    <w:p w14:paraId="7E495A13" w14:textId="77777777" w:rsidR="0042208F" w:rsidRDefault="0042208F" w:rsidP="0042208F"/>
    <w:p w14:paraId="3F8B5C74" w14:textId="77777777" w:rsidR="00770AE9" w:rsidRDefault="00770AE9" w:rsidP="0042208F"/>
    <w:p w14:paraId="36CCB926" w14:textId="77777777" w:rsidR="00770AE9" w:rsidRDefault="00770AE9" w:rsidP="0042208F"/>
    <w:p w14:paraId="60C2AF0C" w14:textId="77777777" w:rsidR="00770AE9" w:rsidRDefault="00770AE9" w:rsidP="0042208F"/>
    <w:p w14:paraId="63860F43" w14:textId="05ED9F16" w:rsidR="00770AE9" w:rsidRDefault="00770AE9" w:rsidP="00770AE9">
      <w:pPr>
        <w:jc w:val="center"/>
      </w:pPr>
      <w:r>
        <w:rPr>
          <w:noProof/>
        </w:rPr>
        <w:drawing>
          <wp:inline distT="0" distB="0" distL="0" distR="0" wp14:anchorId="61D01144" wp14:editId="2855FD92">
            <wp:extent cx="1223010" cy="1223010"/>
            <wp:effectExtent l="0" t="0" r="0" b="0"/>
            <wp:docPr id="801405980" name="Picture 801405980" descr="Volunte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Volunteer "/>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770AE9" w14:paraId="396841B8" w14:textId="77777777" w:rsidTr="00D41F4D">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C4714B2" w14:textId="77777777" w:rsidR="00770AE9" w:rsidRPr="00B45CE2" w:rsidRDefault="00770AE9" w:rsidP="00D41F4D">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0705DD89" wp14:editId="04CEBFB0">
                  <wp:extent cx="485140" cy="485140"/>
                  <wp:effectExtent l="0" t="0" r="0" b="0"/>
                  <wp:docPr id="1717196165" name="Picture 1717196165"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4DF1EDDE" w14:textId="77777777" w:rsidR="00770AE9" w:rsidRPr="00B45CE2" w:rsidRDefault="00770AE9" w:rsidP="00D41F4D">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553F4B91" w14:textId="77777777" w:rsidR="00770AE9" w:rsidRDefault="00770AE9" w:rsidP="00D41F4D">
            <w:pPr>
              <w:bidi w:val="0"/>
              <w:jc w:val="center"/>
              <w:rPr>
                <w:rFonts w:ascii="Adobe Arabic" w:hAnsi="Adobe Arabic" w:cs="Adobe Arabic"/>
                <w:bCs/>
                <w:color w:val="168489"/>
                <w:sz w:val="52"/>
                <w:szCs w:val="52"/>
                <w:rtl/>
                <w:lang w:bidi="ar-EG"/>
              </w:rPr>
            </w:pPr>
          </w:p>
          <w:p w14:paraId="7842E56B" w14:textId="52D13207" w:rsidR="00770AE9" w:rsidRPr="00AB5D47" w:rsidRDefault="00770AE9" w:rsidP="00D41F4D">
            <w:pPr>
              <w:bidi w:val="0"/>
              <w:jc w:val="center"/>
              <w:rPr>
                <w:rFonts w:ascii="Adobe Arabic" w:hAnsi="Adobe Arabic" w:cs="Adobe Arabic"/>
                <w:bCs/>
                <w:color w:val="168489"/>
                <w:sz w:val="52"/>
                <w:szCs w:val="52"/>
                <w:rtl/>
                <w:lang w:bidi="ar-EG"/>
              </w:rPr>
            </w:pPr>
            <w:r w:rsidRPr="00770AE9">
              <w:rPr>
                <w:rFonts w:ascii="Adobe Arabic" w:hAnsi="Adobe Arabic" w:cs="Adobe Arabic"/>
                <w:bCs/>
                <w:color w:val="168489"/>
                <w:sz w:val="52"/>
                <w:szCs w:val="52"/>
                <w:rtl/>
                <w:lang w:bidi="ar-EG"/>
              </w:rPr>
              <w:t>من الفكرة إلى الخطة: تصميم مشروع تطوّعي متكامل</w:t>
            </w:r>
          </w:p>
        </w:tc>
      </w:tr>
    </w:tbl>
    <w:p w14:paraId="6FADEF75" w14:textId="77777777" w:rsidR="00770AE9" w:rsidRPr="008D39CE" w:rsidRDefault="00770AE9" w:rsidP="00770AE9">
      <w:r w:rsidRPr="00853909">
        <w:rPr>
          <w:noProof/>
        </w:rPr>
        <mc:AlternateContent>
          <mc:Choice Requires="wpg">
            <w:drawing>
              <wp:inline distT="0" distB="0" distL="0" distR="0" wp14:anchorId="21B39F48" wp14:editId="02F259A9">
                <wp:extent cx="4406692" cy="545009"/>
                <wp:effectExtent l="0" t="0" r="0" b="26670"/>
                <wp:docPr id="1608697970"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608697971" name="Group 1608697971"/>
                        <wpg:cNvGrpSpPr/>
                        <wpg:grpSpPr>
                          <a:xfrm>
                            <a:off x="3797654" y="0"/>
                            <a:ext cx="609038" cy="545009"/>
                            <a:chOff x="3797654" y="0"/>
                            <a:chExt cx="609038" cy="545009"/>
                          </a:xfrm>
                        </wpg:grpSpPr>
                        <pic:pic xmlns:pic="http://schemas.openxmlformats.org/drawingml/2006/picture">
                          <pic:nvPicPr>
                            <pic:cNvPr id="1608697972" name="Picture 1608697972" descr="Clock "/>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7973" name="Rectangle: Rounded Corners 1608697973"/>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7974" name="TextBox 19"/>
                        <wps:cNvSpPr txBox="1"/>
                        <wps:spPr>
                          <a:xfrm>
                            <a:off x="0" y="113532"/>
                            <a:ext cx="3597910" cy="395605"/>
                          </a:xfrm>
                          <a:prstGeom prst="rect">
                            <a:avLst/>
                          </a:prstGeom>
                          <a:noFill/>
                        </wps:spPr>
                        <wps:txbx>
                          <w:txbxContent>
                            <w:p w14:paraId="3E03F3B2" w14:textId="77777777" w:rsidR="00770AE9" w:rsidRPr="00B45CE2" w:rsidRDefault="00770AE9" w:rsidP="00770AE9">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21B39F48" id="Group 26" o:spid="_x0000_s1349"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">
                <v:group id="Group 1608697971" o:spid="_x0000_s1350"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">
                  <v:shape id="Picture 1608697972" o:spid="_x0000_s1351"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">
                    <v:imagedata r:id="rId164" o:title="Clock "/>
                  </v:shape>
                  <v:roundrect id="Rectangle: Rounded Corners 1608697973" o:spid="_x0000_s1352"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" fillcolor="#7a8696" strokecolor="#7a8696" strokeweight="1pt">
                    <v:stroke joinstyle="miter"/>
                  </v:roundrect>
                </v:group>
                <v:shape id="TextBox 19" o:spid="_x0000_s1353"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" filled="f" stroked="f">
                  <v:textbox style="mso-fit-shape-to-text:t">
                    <w:txbxContent>
                      <w:p w14:paraId="3E03F3B2" w14:textId="77777777" w:rsidR="00770AE9" w:rsidRPr="00B45CE2" w:rsidRDefault="00770AE9" w:rsidP="00770AE9">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7EC83D82" w14:textId="77777777" w:rsidR="00770AE9" w:rsidRPr="0024372F" w:rsidRDefault="00770AE9" w:rsidP="00770AE9">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62EC948B" w14:textId="77777777" w:rsidR="00770AE9" w:rsidRPr="008D39CE" w:rsidRDefault="00770AE9" w:rsidP="00770AE9">
      <w:r w:rsidRPr="00853909">
        <w:rPr>
          <w:noProof/>
        </w:rPr>
        <mc:AlternateContent>
          <mc:Choice Requires="wpg">
            <w:drawing>
              <wp:inline distT="0" distB="0" distL="0" distR="0" wp14:anchorId="26666D55" wp14:editId="427D0D8E">
                <wp:extent cx="4435062" cy="545009"/>
                <wp:effectExtent l="0" t="0" r="3810" b="26670"/>
                <wp:docPr id="1608697975"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608697976" name="Picture 1608697976" descr="Goal "/>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7977" name="Rectangle: Rounded Corners 1608697977"/>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7978" name="TextBox 23"/>
                        <wps:cNvSpPr txBox="1"/>
                        <wps:spPr>
                          <a:xfrm>
                            <a:off x="0" y="64202"/>
                            <a:ext cx="3600450" cy="395605"/>
                          </a:xfrm>
                          <a:prstGeom prst="rect">
                            <a:avLst/>
                          </a:prstGeom>
                          <a:noFill/>
                        </wps:spPr>
                        <wps:txbx>
                          <w:txbxContent>
                            <w:p w14:paraId="3DF4EA24" w14:textId="77777777" w:rsidR="00770AE9" w:rsidRPr="00B45CE2" w:rsidRDefault="00770AE9" w:rsidP="00770AE9">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26666D55" id="Group 28" o:spid="_x0000_s1354"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">
                <v:shape id="Picture 1608697976" o:spid="_x0000_s1355"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">
                  <v:imagedata r:id="rId166" o:title="Goal "/>
                </v:shape>
                <v:roundrect id="Rectangle: Rounded Corners 1608697977" o:spid="_x0000_s1356"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" fillcolor="#7a8696" strokecolor="#7a8696" strokeweight="1pt">
                  <v:stroke joinstyle="miter"/>
                </v:roundrect>
                <v:shape id="TextBox 23" o:spid="_x0000_s1357"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" filled="f" stroked="f">
                  <v:textbox style="mso-fit-shape-to-text:t">
                    <w:txbxContent>
                      <w:p w14:paraId="3DF4EA24" w14:textId="77777777" w:rsidR="00770AE9" w:rsidRPr="00B45CE2" w:rsidRDefault="00770AE9" w:rsidP="00770AE9">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41E9F281" w14:textId="77777777" w:rsidR="00770AE9" w:rsidRPr="001B17CB" w:rsidRDefault="00770AE9" w:rsidP="00770AE9">
      <w:pPr>
        <w:rPr>
          <w:rtl/>
        </w:rPr>
      </w:pPr>
      <w:r w:rsidRPr="001B17CB">
        <w:rPr>
          <w:rtl/>
        </w:rPr>
        <w:t>1. تطبيق مفاهيم التخطيط للمشاريع التطوّعية بشكل عملي.</w:t>
      </w:r>
    </w:p>
    <w:p w14:paraId="470906A5" w14:textId="77777777" w:rsidR="00770AE9" w:rsidRPr="001B17CB" w:rsidRDefault="00770AE9" w:rsidP="00770AE9">
      <w:pPr>
        <w:rPr>
          <w:rtl/>
        </w:rPr>
      </w:pPr>
      <w:r w:rsidRPr="001B17CB">
        <w:rPr>
          <w:rtl/>
        </w:rPr>
        <w:t>2. تنمية مهارات العمل الجماعي وتوزيع الأدوار.</w:t>
      </w:r>
    </w:p>
    <w:p w14:paraId="4050C23B" w14:textId="77777777" w:rsidR="00770AE9" w:rsidRPr="001B17CB" w:rsidRDefault="00770AE9" w:rsidP="00770AE9">
      <w:pPr>
        <w:rPr>
          <w:rtl/>
        </w:rPr>
      </w:pPr>
      <w:r w:rsidRPr="001B17CB">
        <w:rPr>
          <w:rtl/>
        </w:rPr>
        <w:t xml:space="preserve">3. تعزيز القدرة على تحديد أهداف </w:t>
      </w:r>
      <w:r w:rsidRPr="001B17CB">
        <w:t>SMART</w:t>
      </w:r>
      <w:r w:rsidRPr="001B17CB">
        <w:rPr>
          <w:rtl/>
        </w:rPr>
        <w:t>.</w:t>
      </w:r>
    </w:p>
    <w:p w14:paraId="7538268D" w14:textId="77777777" w:rsidR="00770AE9" w:rsidRPr="001B17CB" w:rsidRDefault="00770AE9" w:rsidP="00770AE9">
      <w:pPr>
        <w:rPr>
          <w:rtl/>
        </w:rPr>
      </w:pPr>
      <w:r w:rsidRPr="001B17CB">
        <w:rPr>
          <w:rtl/>
        </w:rPr>
        <w:t>4. تنمية مهارات العرض والإقناع.</w:t>
      </w:r>
    </w:p>
    <w:p w14:paraId="3488C47B" w14:textId="77777777" w:rsidR="00770AE9" w:rsidRDefault="00770AE9" w:rsidP="00770AE9">
      <w:pPr>
        <w:rPr>
          <w:rtl/>
        </w:rPr>
      </w:pPr>
      <w:r w:rsidRPr="00DF5C59">
        <w:rPr>
          <w:noProof/>
        </w:rPr>
        <mc:AlternateContent>
          <mc:Choice Requires="wpg">
            <w:drawing>
              <wp:inline distT="0" distB="0" distL="0" distR="0" wp14:anchorId="527DC97E" wp14:editId="3EA7B67F">
                <wp:extent cx="4399280" cy="544971"/>
                <wp:effectExtent l="0" t="0" r="1270" b="26670"/>
                <wp:docPr id="1608697979"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608697980" name="Group 1608697980"/>
                        <wpg:cNvGrpSpPr/>
                        <wpg:grpSpPr>
                          <a:xfrm>
                            <a:off x="0" y="0"/>
                            <a:ext cx="3843037" cy="544971"/>
                            <a:chOff x="0" y="0"/>
                            <a:chExt cx="3843373" cy="545009"/>
                          </a:xfrm>
                        </wpg:grpSpPr>
                        <wps:wsp>
                          <wps:cNvPr id="1608697981" name="Rectangle: Rounded Corners 1608697981"/>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7982" name="TextBox 19"/>
                          <wps:cNvSpPr txBox="1"/>
                          <wps:spPr>
                            <a:xfrm>
                              <a:off x="0" y="113676"/>
                              <a:ext cx="3599495" cy="395633"/>
                            </a:xfrm>
                            <a:prstGeom prst="rect">
                              <a:avLst/>
                            </a:prstGeom>
                            <a:noFill/>
                          </wps:spPr>
                          <wps:txbx>
                            <w:txbxContent>
                              <w:p w14:paraId="30E7567E" w14:textId="77777777" w:rsidR="00770AE9" w:rsidRPr="00B45CE2" w:rsidRDefault="00770AE9" w:rsidP="00770AE9">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608697983" name="Picture 1608697983" descr="Idea"/>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27DC97E" id="Group 4096" o:spid="_x0000_s1358"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">
                <v:group id="Group 1608697980" o:spid="_x0000_s1359"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">
                  <v:roundrect id="Rectangle: Rounded Corners 1608697981" o:spid="_x0000_s1360"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" fillcolor="#7a8696" strokecolor="#7a8696" strokeweight="1pt">
                    <v:stroke joinstyle="miter"/>
                  </v:roundrect>
                  <v:shape id="TextBox 19" o:spid="_x0000_s1361"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" filled="f" stroked="f">
                    <v:textbox style="mso-fit-shape-to-text:t">
                      <w:txbxContent>
                        <w:p w14:paraId="30E7567E" w14:textId="77777777" w:rsidR="00770AE9" w:rsidRPr="00B45CE2" w:rsidRDefault="00770AE9" w:rsidP="00770AE9">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608697983" o:spid="_x0000_s1362"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">
                  <v:imagedata r:id="rId168" o:title="Idea"/>
                </v:shape>
                <w10:anchorlock/>
              </v:group>
            </w:pict>
          </mc:Fallback>
        </mc:AlternateContent>
      </w:r>
    </w:p>
    <w:p w14:paraId="53C5A62C" w14:textId="77777777" w:rsidR="00770AE9" w:rsidRPr="001B17CB" w:rsidRDefault="00770AE9" w:rsidP="00770AE9">
      <w:pPr>
        <w:rPr>
          <w:rtl/>
        </w:rPr>
      </w:pPr>
      <w:r w:rsidRPr="001B17CB">
        <w:rPr>
          <w:rtl/>
        </w:rPr>
        <w:t>- بطاقات المشكلات المجتمعية (بطاقة لكل مجموعة).</w:t>
      </w:r>
    </w:p>
    <w:p w14:paraId="6084B70E" w14:textId="77777777" w:rsidR="00770AE9" w:rsidRPr="001B17CB" w:rsidRDefault="00770AE9" w:rsidP="00770AE9">
      <w:pPr>
        <w:rPr>
          <w:rtl/>
        </w:rPr>
      </w:pPr>
      <w:r w:rsidRPr="001B17CB">
        <w:rPr>
          <w:rtl/>
        </w:rPr>
        <w:t>- أوراق عمل كبيرة (فليب تشارت).</w:t>
      </w:r>
    </w:p>
    <w:p w14:paraId="5E6F8274" w14:textId="77777777" w:rsidR="00770AE9" w:rsidRPr="001B17CB" w:rsidRDefault="00770AE9" w:rsidP="00770AE9">
      <w:pPr>
        <w:rPr>
          <w:rtl/>
        </w:rPr>
      </w:pPr>
      <w:r w:rsidRPr="001B17CB">
        <w:rPr>
          <w:rtl/>
        </w:rPr>
        <w:t>- أقلام ملونة.</w:t>
      </w:r>
    </w:p>
    <w:p w14:paraId="76EC8B55" w14:textId="77777777" w:rsidR="00770AE9" w:rsidRPr="001B17CB" w:rsidRDefault="00770AE9" w:rsidP="00770AE9">
      <w:pPr>
        <w:rPr>
          <w:rtl/>
        </w:rPr>
      </w:pPr>
      <w:r w:rsidRPr="001B17CB">
        <w:rPr>
          <w:rtl/>
        </w:rPr>
        <w:t>- ساعة توقيت.</w:t>
      </w:r>
    </w:p>
    <w:p w14:paraId="6BAA2AFF" w14:textId="77777777" w:rsidR="00770AE9" w:rsidRPr="001B17CB" w:rsidRDefault="00770AE9" w:rsidP="00770AE9">
      <w:pPr>
        <w:rPr>
          <w:rtl/>
        </w:rPr>
      </w:pPr>
      <w:r w:rsidRPr="001B17CB">
        <w:rPr>
          <w:rtl/>
        </w:rPr>
        <w:t>- لاصق ورقي.</w:t>
      </w:r>
    </w:p>
    <w:p w14:paraId="6A001D20" w14:textId="77777777" w:rsidR="00770AE9" w:rsidRPr="00AC7B58" w:rsidRDefault="00770AE9" w:rsidP="00770AE9">
      <w:pPr>
        <w:rPr>
          <w:rtl/>
        </w:rPr>
      </w:pPr>
      <w:r w:rsidRPr="00873F62">
        <w:rPr>
          <w:noProof/>
          <w:color w:val="C00000"/>
        </w:rPr>
        <mc:AlternateContent>
          <mc:Choice Requires="wpg">
            <w:drawing>
              <wp:inline distT="0" distB="0" distL="0" distR="0" wp14:anchorId="43110A2B" wp14:editId="7FBFD9E6">
                <wp:extent cx="4418827" cy="545009"/>
                <wp:effectExtent l="0" t="0" r="1270" b="26670"/>
                <wp:docPr id="1717196160"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717196161" name="Group 1717196161"/>
                        <wpg:cNvGrpSpPr/>
                        <wpg:grpSpPr>
                          <a:xfrm>
                            <a:off x="3803929" y="0"/>
                            <a:ext cx="614898" cy="545009"/>
                            <a:chOff x="3803929" y="0"/>
                            <a:chExt cx="614898" cy="545009"/>
                          </a:xfrm>
                        </wpg:grpSpPr>
                        <pic:pic xmlns:pic="http://schemas.openxmlformats.org/drawingml/2006/picture">
                          <pic:nvPicPr>
                            <pic:cNvPr id="1717196162" name="Picture 1717196162" descr="Activity "/>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717196163" name="Rectangle: Rounded Corners 1717196163"/>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7196164" name="TextBox 17"/>
                        <wps:cNvSpPr txBox="1"/>
                        <wps:spPr>
                          <a:xfrm>
                            <a:off x="0" y="110634"/>
                            <a:ext cx="3597275" cy="395605"/>
                          </a:xfrm>
                          <a:prstGeom prst="rect">
                            <a:avLst/>
                          </a:prstGeom>
                          <a:noFill/>
                        </wps:spPr>
                        <wps:txbx>
                          <w:txbxContent>
                            <w:p w14:paraId="067F42D9" w14:textId="77777777" w:rsidR="00770AE9" w:rsidRPr="00262BBE" w:rsidRDefault="00770AE9" w:rsidP="00770AE9">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w:pict>
              <v:group w14:anchorId="43110A2B" id="_x0000_s1363"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&#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">
                <v:group id="Group 1717196161" o:spid="_x0000_s1364"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">
                  <v:shape id="Picture 1717196162" o:spid="_x0000_s1365"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">
                    <v:imagedata r:id="rId170" o:title="Activity "/>
                  </v:shape>
                  <v:roundrect id="Rectangle: Rounded Corners 1717196163" o:spid="_x0000_s1366"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" fillcolor="#7a8696" strokecolor="#7a8696" strokeweight="1pt">
                    <v:stroke joinstyle="miter"/>
                  </v:roundrect>
                </v:group>
                <v:shape id="TextBox 17" o:spid="_x0000_s1367"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" filled="f" stroked="f">
                  <v:textbox style="mso-fit-shape-to-text:t">
                    <w:txbxContent>
                      <w:p w14:paraId="067F42D9" w14:textId="77777777" w:rsidR="00770AE9" w:rsidRPr="00262BBE" w:rsidRDefault="00770AE9" w:rsidP="00770AE9">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7C665D46" w14:textId="77777777" w:rsidR="0042208F" w:rsidRPr="001B17CB" w:rsidRDefault="0042208F" w:rsidP="0042208F">
      <w:pPr>
        <w:rPr>
          <w:rtl/>
        </w:rPr>
      </w:pPr>
      <w:r w:rsidRPr="001B17CB">
        <w:rPr>
          <w:rtl/>
        </w:rPr>
        <w:t>1. تقسيم المشاركين إلى مجموعات (3-4 أشخاص في كل مجموعة) - (2 دقائق).</w:t>
      </w:r>
    </w:p>
    <w:p w14:paraId="7E154522" w14:textId="77777777" w:rsidR="0042208F" w:rsidRPr="001B17CB" w:rsidRDefault="0042208F" w:rsidP="0042208F">
      <w:pPr>
        <w:rPr>
          <w:rtl/>
        </w:rPr>
      </w:pPr>
      <w:r w:rsidRPr="001B17CB">
        <w:rPr>
          <w:rtl/>
        </w:rPr>
        <w:t>2. توزيع بطاقات المشكلات المجتمعية بشكل عشوائي على المجموعات - (1 دقيقة).</w:t>
      </w:r>
    </w:p>
    <w:p w14:paraId="110A1793" w14:textId="77777777" w:rsidR="0042208F" w:rsidRPr="001B17CB" w:rsidRDefault="0042208F" w:rsidP="0042208F">
      <w:pPr>
        <w:rPr>
          <w:rtl/>
        </w:rPr>
      </w:pPr>
      <w:r w:rsidRPr="001B17CB">
        <w:rPr>
          <w:rtl/>
        </w:rPr>
        <w:t>3. شرح المهام المطلوبة من كل مجموعة:</w:t>
      </w:r>
    </w:p>
    <w:p w14:paraId="4B371D5F" w14:textId="77777777" w:rsidR="0042208F" w:rsidRPr="001B17CB" w:rsidRDefault="0042208F" w:rsidP="0042208F">
      <w:pPr>
        <w:rPr>
          <w:rtl/>
        </w:rPr>
      </w:pPr>
      <w:r w:rsidRPr="001B17CB">
        <w:rPr>
          <w:rtl/>
        </w:rPr>
        <w:t xml:space="preserve">   - صياغة فكرة مشروع تطوّعي لمعالجة المشكلة.</w:t>
      </w:r>
    </w:p>
    <w:p w14:paraId="1C6E9D7B" w14:textId="77777777" w:rsidR="0042208F" w:rsidRPr="001B17CB" w:rsidRDefault="0042208F" w:rsidP="0042208F">
      <w:pPr>
        <w:rPr>
          <w:rtl/>
        </w:rPr>
      </w:pPr>
      <w:r w:rsidRPr="001B17CB">
        <w:rPr>
          <w:rtl/>
        </w:rPr>
        <w:lastRenderedPageBreak/>
        <w:t xml:space="preserve">   - تحديد 3 أهداف </w:t>
      </w:r>
      <w:r w:rsidRPr="001B17CB">
        <w:t>SMART</w:t>
      </w:r>
      <w:r w:rsidRPr="001B17CB">
        <w:rPr>
          <w:rtl/>
        </w:rPr>
        <w:t xml:space="preserve"> للمشروع.</w:t>
      </w:r>
    </w:p>
    <w:p w14:paraId="5A9C3499" w14:textId="77777777" w:rsidR="0042208F" w:rsidRPr="001B17CB" w:rsidRDefault="0042208F" w:rsidP="0042208F">
      <w:pPr>
        <w:rPr>
          <w:rtl/>
        </w:rPr>
      </w:pPr>
      <w:r w:rsidRPr="001B17CB">
        <w:rPr>
          <w:rtl/>
        </w:rPr>
        <w:t xml:space="preserve">   - توزيع الأدوار داخل الفريق المقترح للمشروع.</w:t>
      </w:r>
    </w:p>
    <w:p w14:paraId="359AC546" w14:textId="77777777" w:rsidR="0042208F" w:rsidRPr="001B17CB" w:rsidRDefault="0042208F" w:rsidP="0042208F">
      <w:pPr>
        <w:rPr>
          <w:rtl/>
        </w:rPr>
      </w:pPr>
      <w:r w:rsidRPr="001B17CB">
        <w:rPr>
          <w:rtl/>
        </w:rPr>
        <w:t xml:space="preserve">   - تجهيز عرض لمدة دقيقتين - (2 دقائق).</w:t>
      </w:r>
    </w:p>
    <w:p w14:paraId="0D8ED34B" w14:textId="77777777" w:rsidR="0042208F" w:rsidRPr="001B17CB" w:rsidRDefault="0042208F" w:rsidP="0042208F">
      <w:pPr>
        <w:rPr>
          <w:rtl/>
        </w:rPr>
      </w:pPr>
      <w:r w:rsidRPr="001B17CB">
        <w:rPr>
          <w:rtl/>
        </w:rPr>
        <w:t>4. منح المجموعات 15 دقيقة للعمل على المطلوب.</w:t>
      </w:r>
    </w:p>
    <w:p w14:paraId="3B4C94F3" w14:textId="77777777" w:rsidR="0042208F" w:rsidRPr="001B17CB" w:rsidRDefault="0042208F" w:rsidP="0042208F">
      <w:pPr>
        <w:rPr>
          <w:rtl/>
        </w:rPr>
      </w:pPr>
      <w:r w:rsidRPr="001B17CB">
        <w:rPr>
          <w:rtl/>
        </w:rPr>
        <w:t>5. عرض كل مجموعة لنتائج عملها في دقيقتين - (10 دقائق بواقع دقيقتين لكل مجموعة بافتراض وجود 5 مجموعات).</w:t>
      </w:r>
    </w:p>
    <w:p w14:paraId="03FB0AAB" w14:textId="77777777" w:rsidR="0042208F" w:rsidRPr="00770AE9" w:rsidRDefault="0042208F" w:rsidP="00770AE9">
      <w:pPr>
        <w:pStyle w:val="ad"/>
        <w:rPr>
          <w:b w:val="0"/>
          <w:bCs/>
          <w:color w:val="168489"/>
          <w:rtl/>
        </w:rPr>
      </w:pPr>
      <w:r w:rsidRPr="00770AE9">
        <w:rPr>
          <w:b w:val="0"/>
          <w:bCs/>
          <w:color w:val="168489"/>
          <w:rtl/>
        </w:rPr>
        <w:t>بطاقات المشكلات المجتمعية:</w:t>
      </w:r>
    </w:p>
    <w:p w14:paraId="50D4F42C" w14:textId="77777777" w:rsidR="0042208F" w:rsidRPr="00770AE9" w:rsidRDefault="0042208F" w:rsidP="0042208F">
      <w:pPr>
        <w:rPr>
          <w:b/>
          <w:bCs/>
          <w:rtl/>
        </w:rPr>
      </w:pPr>
      <w:r w:rsidRPr="00770AE9">
        <w:rPr>
          <w:b/>
          <w:bCs/>
          <w:rtl/>
        </w:rPr>
        <w:t>بطاقة المشكلة رقم 1:</w:t>
      </w:r>
    </w:p>
    <w:p w14:paraId="14A822B7" w14:textId="77777777" w:rsidR="0042208F" w:rsidRPr="001B17CB" w:rsidRDefault="0042208F" w:rsidP="0042208F">
      <w:pPr>
        <w:rPr>
          <w:rtl/>
        </w:rPr>
      </w:pPr>
      <w:r w:rsidRPr="001B17CB">
        <w:rPr>
          <w:rtl/>
        </w:rPr>
        <w:t>"في منطقتكم، يواجه 400 طالب وطالبة من الأسر ذات الدخل المحدود صعوبة في توفير المستلزمات المدرسية مع بداية العام الدراسي. وقد أشارت الإحصائيات المحلية إلى أن 25% من حالات التسرّب الدراسي ترجع لأسباب مادية."</w:t>
      </w:r>
    </w:p>
    <w:p w14:paraId="11487B15" w14:textId="77777777" w:rsidR="0042208F" w:rsidRPr="00770AE9" w:rsidRDefault="0042208F" w:rsidP="0042208F">
      <w:pPr>
        <w:rPr>
          <w:b/>
          <w:bCs/>
          <w:rtl/>
        </w:rPr>
      </w:pPr>
      <w:r w:rsidRPr="00770AE9">
        <w:rPr>
          <w:b/>
          <w:bCs/>
          <w:rtl/>
        </w:rPr>
        <w:t>بطاقة المشكلة رقم 2:</w:t>
      </w:r>
    </w:p>
    <w:p w14:paraId="24A69BBD" w14:textId="77777777" w:rsidR="0042208F" w:rsidRPr="001B17CB" w:rsidRDefault="0042208F" w:rsidP="0042208F">
      <w:pPr>
        <w:rPr>
          <w:rtl/>
        </w:rPr>
      </w:pPr>
      <w:r w:rsidRPr="001B17CB">
        <w:rPr>
          <w:rtl/>
        </w:rPr>
        <w:t>"تعاني منطقة سكنية عشوائية من ارتفاع نسبة الأمية بين النساء، حيث تصل إلى 40% بين النساء فوق سن 45 عاماً. وتؤثر هذه المشكلة على قدرتهن على متابعة تعليم أبنائهن ومشاركتهن الفعّالة في المجتمع."</w:t>
      </w:r>
    </w:p>
    <w:p w14:paraId="26B16399" w14:textId="77777777" w:rsidR="0042208F" w:rsidRPr="00770AE9" w:rsidRDefault="0042208F" w:rsidP="0042208F">
      <w:pPr>
        <w:rPr>
          <w:b/>
          <w:bCs/>
          <w:rtl/>
        </w:rPr>
      </w:pPr>
      <w:r w:rsidRPr="00770AE9">
        <w:rPr>
          <w:b/>
          <w:bCs/>
          <w:rtl/>
        </w:rPr>
        <w:t>بطاقة المشكلة رقم 3:</w:t>
      </w:r>
    </w:p>
    <w:p w14:paraId="7E46B86C" w14:textId="77777777" w:rsidR="0042208F" w:rsidRPr="001B17CB" w:rsidRDefault="0042208F" w:rsidP="0042208F">
      <w:pPr>
        <w:rPr>
          <w:rtl/>
        </w:rPr>
      </w:pPr>
      <w:r w:rsidRPr="001B17CB">
        <w:rPr>
          <w:rtl/>
        </w:rPr>
        <w:t>"تشهد المنطقة ارتفاعاً في معدلات البطالة بين الشباب (18-25 سنة)، حيث تصل إلى 30%. وقد لوحظ أن 60% منهم يفتقرون إلى المهارات الأساسية المطلوبة في سوق العمل، خاصة مهارات التعامل مع التقنية."</w:t>
      </w:r>
    </w:p>
    <w:p w14:paraId="7A1E1140" w14:textId="77777777" w:rsidR="0042208F" w:rsidRPr="00770AE9" w:rsidRDefault="0042208F" w:rsidP="0042208F">
      <w:pPr>
        <w:rPr>
          <w:b/>
          <w:bCs/>
          <w:rtl/>
        </w:rPr>
      </w:pPr>
      <w:r w:rsidRPr="00770AE9">
        <w:rPr>
          <w:b/>
          <w:bCs/>
          <w:rtl/>
        </w:rPr>
        <w:t>بطاقة المشكلة رقم 4:</w:t>
      </w:r>
    </w:p>
    <w:p w14:paraId="6E88B491" w14:textId="77777777" w:rsidR="0042208F" w:rsidRPr="001B17CB" w:rsidRDefault="0042208F" w:rsidP="0042208F">
      <w:pPr>
        <w:rPr>
          <w:rtl/>
        </w:rPr>
      </w:pPr>
      <w:r w:rsidRPr="001B17CB">
        <w:rPr>
          <w:rtl/>
        </w:rPr>
        <w:t>"تعاني المساحات الخضراء في المدينة من الإهمال والتلوث، حيث انخفضت نسبتها إلى أقل من 2% من مساحة المدينة. كما أن 70% من المساحات الخضراء القائمة تحتاج إلى إعادة تأهيل وصيانة."</w:t>
      </w:r>
    </w:p>
    <w:p w14:paraId="0D84034F" w14:textId="77777777" w:rsidR="0042208F" w:rsidRPr="00770AE9" w:rsidRDefault="0042208F" w:rsidP="00770AE9">
      <w:pPr>
        <w:keepNext/>
        <w:rPr>
          <w:b/>
          <w:bCs/>
          <w:rtl/>
        </w:rPr>
      </w:pPr>
      <w:r w:rsidRPr="00770AE9">
        <w:rPr>
          <w:b/>
          <w:bCs/>
          <w:rtl/>
        </w:rPr>
        <w:lastRenderedPageBreak/>
        <w:t>بطاقة المشكلة رقم 5:</w:t>
      </w:r>
    </w:p>
    <w:p w14:paraId="1C7F9F14" w14:textId="77777777" w:rsidR="0042208F" w:rsidRDefault="0042208F" w:rsidP="0042208F">
      <w:r w:rsidRPr="001B17CB">
        <w:rPr>
          <w:rtl/>
        </w:rPr>
        <w:t>"يعاني 350 من كبار السن في المجتمع من العزلة الاجتماعية والشعور بالوحدة، خاصة بعد جائحة كورونا. وقد أظهرت دراسة محلية أن 65% منهم لا يحصلون على زيارات اجتماعية منتظمة."</w:t>
      </w:r>
    </w:p>
    <w:p w14:paraId="37C575A5" w14:textId="77777777" w:rsidR="00770AE9" w:rsidRDefault="00770AE9" w:rsidP="0042208F"/>
    <w:p w14:paraId="6583828F" w14:textId="77777777" w:rsidR="00770AE9" w:rsidRDefault="00770AE9" w:rsidP="0042208F"/>
    <w:p w14:paraId="568F121D" w14:textId="77777777" w:rsidR="00770AE9" w:rsidRDefault="00770AE9" w:rsidP="0042208F"/>
    <w:p w14:paraId="0490530E" w14:textId="2FCEF55C" w:rsidR="00770AE9" w:rsidRDefault="00770AE9" w:rsidP="00770AE9">
      <w:pPr>
        <w:jc w:val="center"/>
      </w:pPr>
      <w:r>
        <w:rPr>
          <w:noProof/>
        </w:rPr>
        <w:drawing>
          <wp:inline distT="0" distB="0" distL="0" distR="0" wp14:anchorId="31A7A9E2" wp14:editId="082D0651">
            <wp:extent cx="1725930" cy="1516380"/>
            <wp:effectExtent l="0" t="0" r="7620" b="7620"/>
            <wp:docPr id="1717196166" name="Picture 1717196166"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71"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inline>
        </w:drawing>
      </w:r>
    </w:p>
    <w:p w14:paraId="08D75074" w14:textId="77777777" w:rsidR="008C2D4D" w:rsidRPr="00F3372D" w:rsidRDefault="008C2D4D" w:rsidP="008C2D4D">
      <w:pPr>
        <w:pageBreakBefore/>
        <w:jc w:val="center"/>
        <w:rPr>
          <w:rtl/>
        </w:rPr>
      </w:pPr>
      <w:r w:rsidRPr="00B9790F">
        <w:rPr>
          <w:noProof/>
        </w:rPr>
        <w:lastRenderedPageBreak/>
        <mc:AlternateContent>
          <mc:Choice Requires="wpg">
            <w:drawing>
              <wp:inline distT="0" distB="0" distL="0" distR="0" wp14:anchorId="4E4625D2" wp14:editId="7425B7E3">
                <wp:extent cx="5711825" cy="737619"/>
                <wp:effectExtent l="0" t="0" r="22225" b="24765"/>
                <wp:docPr id="1717196167"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717196168" name="مجموعة 881967268"/>
                        <wpg:cNvGrpSpPr/>
                        <wpg:grpSpPr>
                          <a:xfrm>
                            <a:off x="0" y="165473"/>
                            <a:ext cx="5711825" cy="572146"/>
                            <a:chOff x="0" y="165446"/>
                            <a:chExt cx="6312597" cy="633543"/>
                          </a:xfrm>
                        </wpg:grpSpPr>
                        <wps:wsp>
                          <wps:cNvPr id="1717196169"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170" name="مربع نص 2043426344"/>
                          <wps:cNvSpPr txBox="1"/>
                          <wps:spPr>
                            <a:xfrm>
                              <a:off x="3184368" y="165446"/>
                              <a:ext cx="2073788" cy="453527"/>
                            </a:xfrm>
                            <a:prstGeom prst="rect">
                              <a:avLst/>
                            </a:prstGeom>
                            <a:noFill/>
                          </wps:spPr>
                          <wps:txbx>
                            <w:txbxContent>
                              <w:p w14:paraId="27322888" w14:textId="77777777" w:rsidR="008C2D4D" w:rsidRDefault="008C2D4D" w:rsidP="008C2D4D">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717196171"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172" name="Picture 1717196172" descr="Submission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E4625D2" id="Group 66" o:spid="_x0000_s1368"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">
                <v:group id="مجموعة 881967268" o:spid="_x0000_s1369"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">
                  <v:roundrect id="مستطيل مستدير الزوايا 769901" o:spid="_x0000_s1370"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" fillcolor="#168489" strokecolor="#168489" strokeweight="1pt">
                    <v:stroke joinstyle="miter"/>
                  </v:roundrect>
                  <v:shape id="مربع نص 2043426344" o:spid="_x0000_s1371"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" filled="f" stroked="f">
                    <v:textbox style="mso-fit-shape-to-text:t">
                      <w:txbxContent>
                        <w:p w14:paraId="27322888" w14:textId="77777777" w:rsidR="008C2D4D" w:rsidRDefault="008C2D4D" w:rsidP="008C2D4D">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372"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" fillcolor="#168489" strokecolor="#168489" strokeweight="1pt">
                    <v:stroke joinstyle="miter"/>
                  </v:roundrect>
                </v:group>
                <v:shape id="Picture 1717196172" o:spid="_x0000_s1373"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">
                  <v:imagedata r:id="rId173" o:title="Submission "/>
                </v:shape>
                <w10:anchorlock/>
              </v:group>
            </w:pict>
          </mc:Fallback>
        </mc:AlternateContent>
      </w:r>
    </w:p>
    <w:p w14:paraId="3254C3CE" w14:textId="77777777" w:rsidR="0042208F" w:rsidRPr="008C2D4D" w:rsidRDefault="0042208F" w:rsidP="008C2D4D">
      <w:pPr>
        <w:pStyle w:val="ad"/>
        <w:rPr>
          <w:b w:val="0"/>
          <w:bCs/>
          <w:color w:val="168489"/>
          <w:rtl/>
        </w:rPr>
      </w:pPr>
      <w:r w:rsidRPr="008C2D4D">
        <w:rPr>
          <w:b w:val="0"/>
          <w:bCs/>
          <w:color w:val="168489"/>
          <w:rtl/>
        </w:rPr>
        <w:t>1. ما هي المراحل الأربع الرئيسية لدورة حياة المشروع التطوّعي؟</w:t>
      </w:r>
    </w:p>
    <w:p w14:paraId="78E8711A" w14:textId="77777777" w:rsidR="0042208F" w:rsidRPr="001B17CB" w:rsidRDefault="0042208F" w:rsidP="0042208F">
      <w:pPr>
        <w:rPr>
          <w:rtl/>
        </w:rPr>
      </w:pPr>
      <w:r w:rsidRPr="001B17CB">
        <w:rPr>
          <w:rtl/>
        </w:rPr>
        <w:t xml:space="preserve">   - الإجابة: 1) الإعداد والتخطيط 2) التنظيم والإطلاق 3) التنفيذ والمتابعة 4) التقييم والإغلاق.</w:t>
      </w:r>
    </w:p>
    <w:p w14:paraId="0847FD4B" w14:textId="77777777" w:rsidR="0042208F" w:rsidRPr="008C2D4D" w:rsidRDefault="0042208F" w:rsidP="008C2D4D">
      <w:pPr>
        <w:pStyle w:val="ad"/>
        <w:rPr>
          <w:b w:val="0"/>
          <w:bCs/>
          <w:color w:val="168489"/>
          <w:rtl/>
        </w:rPr>
      </w:pPr>
      <w:r w:rsidRPr="008C2D4D">
        <w:rPr>
          <w:b w:val="0"/>
          <w:bCs/>
          <w:color w:val="168489"/>
          <w:rtl/>
        </w:rPr>
        <w:t xml:space="preserve">2. ما هي معايير </w:t>
      </w:r>
      <w:r w:rsidRPr="008C2D4D">
        <w:rPr>
          <w:b w:val="0"/>
          <w:bCs/>
          <w:color w:val="168489"/>
        </w:rPr>
        <w:t>SMART</w:t>
      </w:r>
      <w:r w:rsidRPr="008C2D4D">
        <w:rPr>
          <w:b w:val="0"/>
          <w:bCs/>
          <w:color w:val="168489"/>
          <w:rtl/>
        </w:rPr>
        <w:t xml:space="preserve"> لصياغة الأهداف؟</w:t>
      </w:r>
    </w:p>
    <w:p w14:paraId="4CCCC9B0" w14:textId="77777777" w:rsidR="0042208F" w:rsidRPr="001B17CB" w:rsidRDefault="0042208F" w:rsidP="0042208F">
      <w:pPr>
        <w:rPr>
          <w:rtl/>
        </w:rPr>
      </w:pPr>
      <w:r w:rsidRPr="001B17CB">
        <w:rPr>
          <w:rtl/>
        </w:rPr>
        <w:t xml:space="preserve">   - الإجابة: </w:t>
      </w:r>
      <w:r w:rsidRPr="001B17CB">
        <w:t>S</w:t>
      </w:r>
      <w:r w:rsidRPr="001B17CB">
        <w:rPr>
          <w:rtl/>
        </w:rPr>
        <w:t xml:space="preserve"> (محدّدة) </w:t>
      </w:r>
      <w:r w:rsidRPr="001B17CB">
        <w:t>M</w:t>
      </w:r>
      <w:r w:rsidRPr="001B17CB">
        <w:rPr>
          <w:rtl/>
        </w:rPr>
        <w:t xml:space="preserve"> (قابلة للقياس) </w:t>
      </w:r>
      <w:r w:rsidRPr="001B17CB">
        <w:t>A</w:t>
      </w:r>
      <w:r w:rsidRPr="001B17CB">
        <w:rPr>
          <w:rtl/>
        </w:rPr>
        <w:t xml:space="preserve"> (قابلة للتحقيق) </w:t>
      </w:r>
      <w:r w:rsidRPr="001B17CB">
        <w:t>R</w:t>
      </w:r>
      <w:r w:rsidRPr="001B17CB">
        <w:rPr>
          <w:rtl/>
        </w:rPr>
        <w:t xml:space="preserve"> (ذات صلة) </w:t>
      </w:r>
      <w:r w:rsidRPr="001B17CB">
        <w:t>T</w:t>
      </w:r>
      <w:r w:rsidRPr="001B17CB">
        <w:rPr>
          <w:rtl/>
        </w:rPr>
        <w:t xml:space="preserve"> (محدّدة بزمن).</w:t>
      </w:r>
    </w:p>
    <w:p w14:paraId="67623B8D" w14:textId="77777777" w:rsidR="0042208F" w:rsidRPr="008C2D4D" w:rsidRDefault="0042208F" w:rsidP="008C2D4D">
      <w:pPr>
        <w:pStyle w:val="ad"/>
        <w:rPr>
          <w:b w:val="0"/>
          <w:bCs/>
          <w:color w:val="168489"/>
          <w:rtl/>
        </w:rPr>
      </w:pPr>
      <w:r w:rsidRPr="008C2D4D">
        <w:rPr>
          <w:b w:val="0"/>
          <w:bCs/>
          <w:color w:val="168489"/>
          <w:rtl/>
        </w:rPr>
        <w:t>3. اذكر ثلاثة من مؤشرات نجاح مرحلة التنفيذ في المشروع التطوّعي؟</w:t>
      </w:r>
    </w:p>
    <w:p w14:paraId="3E938F87" w14:textId="77777777" w:rsidR="0042208F" w:rsidRPr="001B17CB" w:rsidRDefault="0042208F" w:rsidP="0042208F">
      <w:pPr>
        <w:rPr>
          <w:rtl/>
        </w:rPr>
      </w:pPr>
      <w:r w:rsidRPr="001B17CB">
        <w:rPr>
          <w:rtl/>
        </w:rPr>
        <w:t xml:space="preserve">   - الإجابة: الالتزام بالخطة الزمنية، جودة المخرجات والخدمات المقدّمة، مستوى رضا المستفيدين، سرعة الاستجابة للمتغيّرات.</w:t>
      </w:r>
    </w:p>
    <w:p w14:paraId="3DF5F8D2" w14:textId="77777777" w:rsidR="0042208F" w:rsidRPr="008C2D4D" w:rsidRDefault="0042208F" w:rsidP="008C2D4D">
      <w:pPr>
        <w:pStyle w:val="ad"/>
        <w:rPr>
          <w:b w:val="0"/>
          <w:bCs/>
          <w:color w:val="168489"/>
          <w:rtl/>
        </w:rPr>
      </w:pPr>
      <w:r w:rsidRPr="008C2D4D">
        <w:rPr>
          <w:b w:val="0"/>
          <w:bCs/>
          <w:color w:val="168489"/>
          <w:rtl/>
        </w:rPr>
        <w:t>4. ما الفرق بين الرؤية والأهداف في المشروع التطوّعي؟</w:t>
      </w:r>
    </w:p>
    <w:p w14:paraId="205774C5" w14:textId="77777777" w:rsidR="0042208F" w:rsidRPr="001B17CB" w:rsidRDefault="0042208F" w:rsidP="0042208F">
      <w:pPr>
        <w:rPr>
          <w:rtl/>
        </w:rPr>
      </w:pPr>
      <w:r w:rsidRPr="001B17CB">
        <w:rPr>
          <w:rtl/>
        </w:rPr>
        <w:t xml:space="preserve">   - الإجابة: الرؤية هي صورة مستقبلية طموحة لما سيكون عليه الواقع بعد تنفيذ المشروع، بينما الأهداف هي النتائج المحدّدة القابلة للقياس التي يسعى المشروع لتحقيقها.</w:t>
      </w:r>
    </w:p>
    <w:p w14:paraId="5627734B" w14:textId="77777777" w:rsidR="0042208F" w:rsidRPr="008C2D4D" w:rsidRDefault="0042208F" w:rsidP="008C2D4D">
      <w:pPr>
        <w:pStyle w:val="ad"/>
        <w:rPr>
          <w:b w:val="0"/>
          <w:bCs/>
          <w:color w:val="168489"/>
          <w:rtl/>
        </w:rPr>
      </w:pPr>
      <w:r w:rsidRPr="008C2D4D">
        <w:rPr>
          <w:b w:val="0"/>
          <w:bCs/>
          <w:color w:val="168489"/>
          <w:rtl/>
        </w:rPr>
        <w:t xml:space="preserve">5. ما هي مصفوفة المسؤوليات </w:t>
      </w:r>
      <w:r w:rsidRPr="008C2D4D">
        <w:rPr>
          <w:b w:val="0"/>
          <w:bCs/>
          <w:color w:val="168489"/>
        </w:rPr>
        <w:t>RACI</w:t>
      </w:r>
      <w:r w:rsidRPr="008C2D4D">
        <w:rPr>
          <w:b w:val="0"/>
          <w:bCs/>
          <w:color w:val="168489"/>
          <w:rtl/>
        </w:rPr>
        <w:t xml:space="preserve"> وما تعني كل حرف فيها؟</w:t>
      </w:r>
    </w:p>
    <w:p w14:paraId="427EFA42" w14:textId="77777777" w:rsidR="0042208F" w:rsidRDefault="0042208F" w:rsidP="0042208F">
      <w:r w:rsidRPr="001B17CB">
        <w:rPr>
          <w:rtl/>
        </w:rPr>
        <w:t xml:space="preserve">   - الإجابة: </w:t>
      </w:r>
      <w:r w:rsidRPr="001B17CB">
        <w:t>R</w:t>
      </w:r>
      <w:r w:rsidRPr="001B17CB">
        <w:rPr>
          <w:rtl/>
        </w:rPr>
        <w:t xml:space="preserve"> (المسؤول عن التنفيذ) </w:t>
      </w:r>
      <w:r w:rsidRPr="001B17CB">
        <w:t>A</w:t>
      </w:r>
      <w:r w:rsidRPr="001B17CB">
        <w:rPr>
          <w:rtl/>
        </w:rPr>
        <w:t xml:space="preserve"> (المسؤول عن اتخاذ القرار والمحاسبة) </w:t>
      </w:r>
      <w:r w:rsidRPr="001B17CB">
        <w:t>C</w:t>
      </w:r>
      <w:r w:rsidRPr="001B17CB">
        <w:rPr>
          <w:rtl/>
        </w:rPr>
        <w:t xml:space="preserve"> (من يتم استشارته) </w:t>
      </w:r>
      <w:r w:rsidRPr="001B17CB">
        <w:t>I</w:t>
      </w:r>
      <w:r w:rsidRPr="001B17CB">
        <w:rPr>
          <w:rtl/>
        </w:rPr>
        <w:t xml:space="preserve"> (من يتم إبلاغه).</w:t>
      </w:r>
    </w:p>
    <w:p w14:paraId="68A84FF9" w14:textId="77777777" w:rsidR="008C2D4D" w:rsidRDefault="008C2D4D" w:rsidP="0042208F"/>
    <w:p w14:paraId="51E91189" w14:textId="77777777" w:rsidR="008C2D4D" w:rsidRDefault="008C2D4D" w:rsidP="0042208F"/>
    <w:p w14:paraId="7A2D543D" w14:textId="3805A391" w:rsidR="008C2D4D" w:rsidRDefault="008C2D4D" w:rsidP="008C2D4D">
      <w:pPr>
        <w:jc w:val="center"/>
      </w:pPr>
      <w:r>
        <w:rPr>
          <w:noProof/>
        </w:rPr>
        <w:drawing>
          <wp:inline distT="0" distB="0" distL="0" distR="0" wp14:anchorId="4B60D1CF" wp14:editId="6B426CCC">
            <wp:extent cx="1041400" cy="1041400"/>
            <wp:effectExtent l="0" t="0" r="6350" b="6350"/>
            <wp:docPr id="1717196173" name="Picture 1717196173"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5A87D178" w14:textId="7817D663" w:rsidR="008C2D4D" w:rsidRPr="001B17CB" w:rsidRDefault="008C2D4D" w:rsidP="008C2D4D">
      <w:pPr>
        <w:keepNext/>
        <w:jc w:val="center"/>
        <w:rPr>
          <w:rtl/>
        </w:rPr>
      </w:pPr>
      <w:r w:rsidRPr="00DC1945">
        <w:rPr>
          <w:noProof/>
        </w:rPr>
        <w:lastRenderedPageBreak/>
        <mc:AlternateContent>
          <mc:Choice Requires="wpg">
            <w:drawing>
              <wp:inline distT="0" distB="0" distL="0" distR="0" wp14:anchorId="45887FC9" wp14:editId="209B2A8C">
                <wp:extent cx="5711825" cy="852877"/>
                <wp:effectExtent l="0" t="0" r="22225" b="23495"/>
                <wp:docPr id="1717196174"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717196181" name="مجموعة 881967268"/>
                        <wpg:cNvGrpSpPr/>
                        <wpg:grpSpPr>
                          <a:xfrm>
                            <a:off x="0" y="280937"/>
                            <a:ext cx="5711825" cy="571950"/>
                            <a:chOff x="0" y="280925"/>
                            <a:chExt cx="6312597" cy="633649"/>
                          </a:xfrm>
                        </wpg:grpSpPr>
                        <wps:wsp>
                          <wps:cNvPr id="1717196182"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183" name="مربع نص 2043426344"/>
                          <wps:cNvSpPr txBox="1"/>
                          <wps:spPr>
                            <a:xfrm>
                              <a:off x="3184368" y="280925"/>
                              <a:ext cx="2073788" cy="453764"/>
                            </a:xfrm>
                            <a:prstGeom prst="rect">
                              <a:avLst/>
                            </a:prstGeom>
                            <a:noFill/>
                          </wps:spPr>
                          <wps:txbx>
                            <w:txbxContent>
                              <w:p w14:paraId="277BC85B" w14:textId="77777777" w:rsidR="008C2D4D" w:rsidRDefault="008C2D4D" w:rsidP="008C2D4D">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717196184"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185" name="Picture 1717196185" descr="Conclusion "/>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5887FC9" id="Group 7" o:spid="_x0000_s1374"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">
                <v:group id="مجموعة 881967268" o:spid="_x0000_s1375"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">
                  <v:roundrect id="مستطيل مستدير الزوايا 769901" o:spid="_x0000_s1376"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" fillcolor="#168489" strokecolor="#168489" strokeweight="1pt">
                    <v:stroke joinstyle="miter"/>
                  </v:roundrect>
                  <v:shape id="مربع نص 2043426344" o:spid="_x0000_s1377"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" filled="f" stroked="f">
                    <v:textbox style="mso-fit-shape-to-text:t">
                      <w:txbxContent>
                        <w:p w14:paraId="277BC85B" w14:textId="77777777" w:rsidR="008C2D4D" w:rsidRDefault="008C2D4D" w:rsidP="008C2D4D">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378"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" fillcolor="#168489" strokecolor="#168489" strokeweight="1pt">
                    <v:stroke joinstyle="miter"/>
                  </v:roundrect>
                </v:group>
                <v:shape id="Picture 1717196185" o:spid="_x0000_s1379"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">
                  <v:imagedata r:id="rId176" o:title="Conclusion "/>
                </v:shape>
                <w10:anchorlock/>
              </v:group>
            </w:pict>
          </mc:Fallback>
        </mc:AlternateContent>
      </w:r>
    </w:p>
    <w:p w14:paraId="4D3CB109" w14:textId="77777777" w:rsidR="0042208F" w:rsidRPr="001B17CB" w:rsidRDefault="0042208F" w:rsidP="0042208F">
      <w:pPr>
        <w:rPr>
          <w:rtl/>
        </w:rPr>
      </w:pPr>
      <w:r w:rsidRPr="001B17CB">
        <w:rPr>
          <w:rtl/>
        </w:rPr>
        <w:t>في ختام جلستنا الأولى، نكون قد تعرّفنا على أسس النجاح في فهم المشاريع التطوّعية وتخطيطها. تناولنا مفهوم العمل التطوّعي وأهميته، وتصنيفات المشاريع التطوّعية وأثرها المجتمعي، كما تعرّفنا على دورة حياة المشروع التطوّعي ومؤشرات النجاح في كل مرحلة.</w:t>
      </w:r>
    </w:p>
    <w:p w14:paraId="2C608E46" w14:textId="77777777" w:rsidR="0042208F" w:rsidRPr="001B17CB" w:rsidRDefault="0042208F" w:rsidP="0042208F">
      <w:pPr>
        <w:rPr>
          <w:rtl/>
        </w:rPr>
      </w:pPr>
      <w:r w:rsidRPr="001B17CB">
        <w:rPr>
          <w:rtl/>
        </w:rPr>
        <w:t xml:space="preserve">لقد أكّدنا على أهمية صياغة الرؤية بشكل ملهِم وواضح، وتحديد الأهداف وفق معايير </w:t>
      </w:r>
      <w:r w:rsidRPr="001B17CB">
        <w:t>SMART</w:t>
      </w:r>
      <w:r w:rsidRPr="001B17CB">
        <w:rPr>
          <w:rtl/>
        </w:rPr>
        <w:t>، ووضع خطة تشغيلية متكاملة مع توزيع المهام بشكل يضمن تكامل الجهود.</w:t>
      </w:r>
    </w:p>
    <w:p w14:paraId="0F3ECB68" w14:textId="77777777" w:rsidR="0042208F" w:rsidRPr="001B17CB" w:rsidRDefault="0042208F" w:rsidP="0042208F">
      <w:pPr>
        <w:rPr>
          <w:rtl/>
        </w:rPr>
      </w:pPr>
      <w:r w:rsidRPr="001B17CB">
        <w:rPr>
          <w:rtl/>
        </w:rPr>
        <w:t>العمل التطوّعي ليس مجرّد حماس وحسن نوايا، بل هو عمل منظّم يحتاج إلى تخطيط دقيق وإدارة فعّالة لضمان تحقيق الأثر المنشود. وكما قال بيتر دراكر، أحد أبرز علماء الإدارة: "التخطيط لا يتعلق بالقرارات المستقبلية، بل يتعلق بالمستقبل الذي تصنعه القرارات الحالية".</w:t>
      </w:r>
    </w:p>
    <w:p w14:paraId="770DFC31" w14:textId="77777777" w:rsidR="0042208F" w:rsidRDefault="0042208F" w:rsidP="0042208F">
      <w:r w:rsidRPr="001B17CB">
        <w:rPr>
          <w:rtl/>
        </w:rPr>
        <w:t>أشكركم على تفاعلكم ومشاركتكم الفعّالة في هذه الجلسة، ونلتقي في الجلسة القادمة لنستكمل رحلتنا في عالم العمل التطوّعي الفعّال.</w:t>
      </w:r>
    </w:p>
    <w:p w14:paraId="4F9B3B3F" w14:textId="77777777" w:rsidR="008C2D4D" w:rsidRDefault="008C2D4D" w:rsidP="0042208F"/>
    <w:p w14:paraId="62E17867" w14:textId="77777777" w:rsidR="008C2D4D" w:rsidRDefault="008C2D4D" w:rsidP="0042208F"/>
    <w:p w14:paraId="4AA9B1EE" w14:textId="77777777" w:rsidR="008C2D4D" w:rsidRDefault="008C2D4D" w:rsidP="0042208F"/>
    <w:p w14:paraId="24255510" w14:textId="473D05FA" w:rsidR="008C2D4D" w:rsidRPr="001B17CB" w:rsidRDefault="008C2D4D" w:rsidP="008C2D4D">
      <w:pPr>
        <w:jc w:val="center"/>
        <w:rPr>
          <w:rtl/>
        </w:rPr>
      </w:pPr>
      <w:r>
        <w:rPr>
          <w:noProof/>
        </w:rPr>
        <w:drawing>
          <wp:inline distT="0" distB="0" distL="0" distR="0" wp14:anchorId="0B1B2662" wp14:editId="2B9C39EC">
            <wp:extent cx="1816924" cy="1816924"/>
            <wp:effectExtent l="0" t="0" r="0" b="0"/>
            <wp:docPr id="1717196186" name="Picture 1717196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5CC236CF" w14:textId="28D3E2E0" w:rsidR="00F01FA2" w:rsidRDefault="00F01FA2" w:rsidP="0042208F">
      <w:pPr>
        <w:rPr>
          <w:lang w:bidi="ar-SY"/>
        </w:rPr>
      </w:pPr>
    </w:p>
    <w:p w14:paraId="21BD8D6A" w14:textId="14274C38" w:rsidR="00BD5495" w:rsidRDefault="00BD5495" w:rsidP="002A078C">
      <w:pPr>
        <w:rPr>
          <w:rFonts w:ascii="Sakkal Majalla" w:hAnsi="Sakkal Majalla"/>
          <w:color w:val="002060"/>
          <w:sz w:val="34"/>
          <w:rtl/>
          <w:lang w:bidi="ar-SY"/>
        </w:rPr>
      </w:pPr>
    </w:p>
    <w:p w14:paraId="7FE6CE02" w14:textId="6FE49DF5" w:rsidR="00BD5495" w:rsidRDefault="00BD5495" w:rsidP="002A078C">
      <w:pPr>
        <w:rPr>
          <w:rFonts w:ascii="Sakkal Majalla" w:hAnsi="Sakkal Majalla"/>
          <w:sz w:val="34"/>
          <w:rtl/>
          <w:lang w:bidi="ar-EG"/>
        </w:rPr>
      </w:pPr>
    </w:p>
    <w:p w14:paraId="547A0CE6" w14:textId="77777777" w:rsidR="00BD5495" w:rsidRDefault="00BD5495" w:rsidP="00BD5495">
      <w:pPr>
        <w:rPr>
          <w:rFonts w:ascii="Sakkal Majalla" w:hAnsi="Sakkal Majalla"/>
          <w:sz w:val="34"/>
          <w:rtl/>
          <w:lang w:bidi="ar-EG"/>
        </w:rPr>
      </w:pPr>
    </w:p>
    <w:p w14:paraId="7EA62886" w14:textId="0FF8C9FC" w:rsidR="00CC5AE1" w:rsidRPr="00BD5495" w:rsidRDefault="00CC5AE1" w:rsidP="008C2D4D">
      <w:pPr>
        <w:bidi w:val="0"/>
        <w:spacing w:after="160" w:line="259" w:lineRule="auto"/>
        <w:jc w:val="left"/>
        <w:rPr>
          <w:rFonts w:ascii="Sakkal Majalla" w:hAnsi="Sakkal Majalla"/>
          <w:sz w:val="34"/>
          <w:rtl/>
        </w:rPr>
        <w:sectPr w:rsidR="00CC5AE1" w:rsidRPr="00BD5495" w:rsidSect="00DB5EB0">
          <w:headerReference w:type="first" r:id="rId178"/>
          <w:footerReference w:type="first" r:id="rId179"/>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109145D"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476D8EB8"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7EE9FCA" w14:textId="77777777" w:rsidTr="00F01FA2">
        <w:tc>
          <w:tcPr>
            <w:tcW w:w="2612" w:type="pct"/>
            <w:tcBorders>
              <w:left w:val="single" w:sz="4" w:space="0" w:color="168489"/>
              <w:right w:val="single" w:sz="4" w:space="0" w:color="168489"/>
            </w:tcBorders>
            <w:shd w:val="clear" w:color="auto" w:fill="auto"/>
          </w:tcPr>
          <w:p w14:paraId="645F26B9" w14:textId="77777777" w:rsidR="00F01FA2" w:rsidRDefault="00F01FA2" w:rsidP="00F01FA2">
            <w:pPr>
              <w:pStyle w:val="bold"/>
              <w:jc w:val="center"/>
              <w:rPr>
                <w:color w:val="168489"/>
                <w:sz w:val="40"/>
                <w:szCs w:val="40"/>
                <w:rtl/>
                <w:lang w:bidi="ar-EG"/>
              </w:rPr>
            </w:pPr>
            <w:r>
              <w:rPr>
                <w:noProof/>
              </w:rPr>
              <w:drawing>
                <wp:inline distT="0" distB="0" distL="0" distR="0" wp14:anchorId="4C6A3D07" wp14:editId="22B4178D">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15D7979"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A09F0DE" w14:textId="77777777" w:rsidR="00F01FA2" w:rsidRDefault="00F01FA2" w:rsidP="00F01FA2">
            <w:pPr>
              <w:pStyle w:val="bold"/>
              <w:jc w:val="center"/>
              <w:rPr>
                <w:color w:val="168489"/>
                <w:sz w:val="40"/>
                <w:szCs w:val="40"/>
                <w:rtl/>
                <w:lang w:bidi="ar-EG"/>
              </w:rPr>
            </w:pPr>
            <w:r>
              <w:rPr>
                <w:noProof/>
              </w:rPr>
              <w:drawing>
                <wp:inline distT="0" distB="0" distL="0" distR="0" wp14:anchorId="71F8462D" wp14:editId="5CA910E6">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A6A73A8"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00E3A2F1"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5CFA3EC4" wp14:editId="0746BEAC">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93F81A2" w14:textId="77777777" w:rsidTr="00F01FA2">
        <w:tc>
          <w:tcPr>
            <w:tcW w:w="2612" w:type="pct"/>
            <w:tcBorders>
              <w:left w:val="single" w:sz="4" w:space="0" w:color="168489"/>
              <w:right w:val="single" w:sz="4" w:space="0" w:color="168489"/>
            </w:tcBorders>
            <w:vAlign w:val="center"/>
          </w:tcPr>
          <w:p w14:paraId="5B4145F0" w14:textId="77777777" w:rsidR="0042208F" w:rsidRPr="0042208F" w:rsidRDefault="0042208F" w:rsidP="0042208F">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color w:val="0D0D0D" w:themeColor="text1" w:themeTint="F2"/>
                <w:sz w:val="32"/>
                <w:szCs w:val="32"/>
                <w:rtl/>
                <w:lang w:bidi="ar-EG"/>
              </w:rPr>
              <w:t>قيادة الفرق التطوعية و</w:t>
            </w:r>
            <w:r w:rsidRPr="0042208F">
              <w:rPr>
                <w:rFonts w:ascii="Adobe Arabic" w:eastAsia="Calibri" w:hAnsi="Adobe Arabic" w:cs="Adobe Arabic" w:hint="cs"/>
                <w:color w:val="0D0D0D" w:themeColor="text1" w:themeTint="F2"/>
                <w:sz w:val="32"/>
                <w:szCs w:val="32"/>
                <w:rtl/>
                <w:lang w:bidi="ar-EG"/>
              </w:rPr>
              <w:t xml:space="preserve">أساليب </w:t>
            </w:r>
            <w:r w:rsidRPr="0042208F">
              <w:rPr>
                <w:rFonts w:ascii="Adobe Arabic" w:eastAsia="Calibri" w:hAnsi="Adobe Arabic" w:cs="Adobe Arabic"/>
                <w:color w:val="0D0D0D" w:themeColor="text1" w:themeTint="F2"/>
                <w:sz w:val="32"/>
                <w:szCs w:val="32"/>
                <w:rtl/>
                <w:lang w:bidi="ar-EG"/>
              </w:rPr>
              <w:t>تحفيزها</w:t>
            </w:r>
            <w:r w:rsidRPr="0042208F">
              <w:rPr>
                <w:rFonts w:ascii="Adobe Arabic" w:eastAsia="Calibri" w:hAnsi="Adobe Arabic" w:cs="Adobe Arabic" w:hint="cs"/>
                <w:color w:val="0D0D0D" w:themeColor="text1" w:themeTint="F2"/>
                <w:sz w:val="32"/>
                <w:szCs w:val="32"/>
                <w:rtl/>
                <w:lang w:bidi="ar-EG"/>
              </w:rPr>
              <w:t>.</w:t>
            </w:r>
          </w:p>
          <w:p w14:paraId="722500E5" w14:textId="77777777" w:rsidR="0042208F" w:rsidRPr="0042208F" w:rsidRDefault="0042208F" w:rsidP="0042208F">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color w:val="0D0D0D" w:themeColor="text1" w:themeTint="F2"/>
                <w:sz w:val="32"/>
                <w:szCs w:val="32"/>
                <w:rtl/>
                <w:lang w:bidi="ar-EG"/>
              </w:rPr>
              <w:t>إدارة التحديات والصراعات داخل الفريق</w:t>
            </w:r>
            <w:r w:rsidRPr="0042208F">
              <w:rPr>
                <w:rFonts w:ascii="Adobe Arabic" w:eastAsia="Calibri" w:hAnsi="Adobe Arabic" w:cs="Adobe Arabic" w:hint="cs"/>
                <w:color w:val="0D0D0D" w:themeColor="text1" w:themeTint="F2"/>
                <w:sz w:val="32"/>
                <w:szCs w:val="32"/>
                <w:rtl/>
                <w:lang w:bidi="ar-EG"/>
              </w:rPr>
              <w:t>.</w:t>
            </w:r>
          </w:p>
          <w:p w14:paraId="10A042F0" w14:textId="77777777" w:rsidR="0042208F" w:rsidRPr="0042208F" w:rsidRDefault="0042208F" w:rsidP="0042208F">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color w:val="0D0D0D" w:themeColor="text1" w:themeTint="F2"/>
                <w:sz w:val="32"/>
                <w:szCs w:val="32"/>
                <w:rtl/>
                <w:lang w:bidi="ar-EG"/>
              </w:rPr>
              <w:t>قياس الأثر وتقييم النتائج</w:t>
            </w:r>
            <w:r w:rsidRPr="0042208F">
              <w:rPr>
                <w:rFonts w:ascii="Adobe Arabic" w:eastAsia="Calibri" w:hAnsi="Adobe Arabic" w:cs="Adobe Arabic" w:hint="cs"/>
                <w:color w:val="0D0D0D" w:themeColor="text1" w:themeTint="F2"/>
                <w:sz w:val="32"/>
                <w:szCs w:val="32"/>
                <w:rtl/>
                <w:lang w:bidi="ar-EG"/>
              </w:rPr>
              <w:t>.</w:t>
            </w:r>
          </w:p>
          <w:p w14:paraId="7D5C298A" w14:textId="42683FBD" w:rsidR="00F01FA2" w:rsidRPr="0042208F" w:rsidRDefault="0042208F" w:rsidP="0042208F">
            <w:pPr>
              <w:pStyle w:val="a5"/>
              <w:numPr>
                <w:ilvl w:val="0"/>
                <w:numId w:val="8"/>
              </w:numPr>
              <w:spacing w:after="0" w:line="276" w:lineRule="auto"/>
              <w:jc w:val="lowKashida"/>
              <w:rPr>
                <w:rFonts w:ascii="Sakkal Majalla" w:hAnsi="Sakkal Majalla" w:cs="Sakkal Majalla"/>
                <w:sz w:val="32"/>
                <w:szCs w:val="32"/>
                <w:rtl/>
              </w:rPr>
            </w:pPr>
            <w:r w:rsidRPr="0042208F">
              <w:rPr>
                <w:rFonts w:ascii="Adobe Arabic" w:eastAsia="Calibri" w:hAnsi="Adobe Arabic" w:cs="Adobe Arabic"/>
                <w:color w:val="0D0D0D" w:themeColor="text1" w:themeTint="F2"/>
                <w:sz w:val="32"/>
                <w:szCs w:val="32"/>
                <w:rtl/>
                <w:lang w:bidi="ar-EG"/>
              </w:rPr>
              <w:t>استدامة المشاريع التطوعية وتطويرها</w:t>
            </w:r>
            <w:r w:rsidRPr="0042208F">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03BA0834"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2D96DCA"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3A558905"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7E7645DA"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A62AF83"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56F3FD0B"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45D209B"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400D7B51" wp14:editId="7F5EACE0">
                <wp:simplePos x="0" y="0"/>
                <wp:positionH relativeFrom="column">
                  <wp:posOffset>127591</wp:posOffset>
                </wp:positionH>
                <wp:positionV relativeFrom="paragraph">
                  <wp:posOffset>-467833</wp:posOffset>
                </wp:positionV>
                <wp:extent cx="6353174" cy="7432158"/>
                <wp:effectExtent l="0" t="0" r="0" b="0"/>
                <wp:wrapNone/>
                <wp:docPr id="175" name="Group 175"/>
                <wp:cNvGraphicFramePr/>
                <a:graphic xmlns:a="http://schemas.openxmlformats.org/drawingml/2006/main">
                  <a:graphicData uri="http://schemas.microsoft.com/office/word/2010/wordprocessingGroup">
                    <wpg:wgp>
                      <wpg:cNvGrpSpPr/>
                      <wpg:grpSpPr>
                        <a:xfrm>
                          <a:off x="0" y="0"/>
                          <a:ext cx="6353174" cy="7432158"/>
                          <a:chOff x="0" y="0"/>
                          <a:chExt cx="6353174" cy="7432158"/>
                        </a:xfrm>
                      </wpg:grpSpPr>
                      <wpg:grpSp>
                        <wpg:cNvPr id="176" name="Group 176"/>
                        <wpg:cNvGrpSpPr/>
                        <wpg:grpSpPr>
                          <a:xfrm>
                            <a:off x="161925" y="2571750"/>
                            <a:ext cx="5424541" cy="4860408"/>
                            <a:chOff x="-2" y="0"/>
                            <a:chExt cx="5424613" cy="4860753"/>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54" cstate="print">
                                  <a:lum bright="70000" contrast="-70000"/>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10CA22E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44DCC48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56" cstate="print">
                                <a:lum bright="70000" contrast="-70000"/>
                                <a:extLst>
                                  <a:ext uri="{BEBA8EAE-BF5A-486C-A8C5-ECC9F3942E4B}">
                                    <a14:imgProps xmlns:a14="http://schemas.microsoft.com/office/drawing/2010/main">
                                      <a14:imgLayer r:embed="rId5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134505" y="874093"/>
                              <a:ext cx="3290106" cy="3986660"/>
                            </a:xfrm>
                            <a:prstGeom prst="rect">
                              <a:avLst/>
                            </a:prstGeom>
                            <a:noFill/>
                            <a:ln w="6350">
                              <a:noFill/>
                            </a:ln>
                          </wps:spPr>
                          <wps:txbx>
                            <w:txbxContent>
                              <w:p w14:paraId="0B5C6F86" w14:textId="77777777" w:rsidR="002C04B9" w:rsidRPr="002C04B9" w:rsidRDefault="002C04B9" w:rsidP="0042208F">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807E54B"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توضيح أساليب قيادة الفرق التطوّعية وأدوات تحفيزها.</w:t>
                                </w:r>
                              </w:p>
                              <w:p w14:paraId="11F46EF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شرح طرق إدارة التحدّيات والصراعات داخل فريق العمل.</w:t>
                                </w:r>
                              </w:p>
                              <w:p w14:paraId="6952228B"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تطبيق أدوات قياس الأثر وتقييم النتائج للمشاريع التطوّعية.</w:t>
                                </w:r>
                              </w:p>
                              <w:p w14:paraId="0F041168"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تحليل عوامل استدامة المشاريع التطوّعية وآليات تطويرها.</w:t>
                                </w:r>
                              </w:p>
                              <w:p w14:paraId="19529A91" w14:textId="67BA43CC" w:rsidR="00F01FA2"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lang w:bidi="ar-SY"/>
                                  </w:rPr>
                                </w:pPr>
                                <w:r w:rsidRPr="0042208F">
                                  <w:rPr>
                                    <w:rFonts w:ascii="Adobe Arabic" w:eastAsia="GE Dinar One" w:hAnsi="Adobe Arabic" w:cs="Adobe Arabic"/>
                                    <w:color w:val="000000"/>
                                    <w:kern w:val="24"/>
                                    <w:sz w:val="36"/>
                                    <w:szCs w:val="36"/>
                                    <w:rtl/>
                                    <w:lang w:bidi="ar-SY"/>
                                  </w:rPr>
                                  <w:t>تطوير استراتيجيات للتعامل مع الأزمات في بيئة العمل التطوّعي.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39606" y="874569"/>
                              <a:ext cx="2216426" cy="3337553"/>
                            </a:xfrm>
                            <a:prstGeom prst="rect">
                              <a:avLst/>
                            </a:prstGeom>
                            <a:noFill/>
                            <a:ln w="6350">
                              <a:noFill/>
                            </a:ln>
                          </wps:spPr>
                          <wps:txbx>
                            <w:txbxContent>
                              <w:p w14:paraId="4E742014"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عصف</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ذهني.</w:t>
                                </w:r>
                              </w:p>
                              <w:p w14:paraId="57FF72A9"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قيادة الفرق التطوعية و</w:t>
                                </w:r>
                                <w:r w:rsidRPr="0042208F">
                                  <w:rPr>
                                    <w:rFonts w:ascii="Adobe Arabic" w:eastAsia="GE Dinar One" w:hAnsi="Adobe Arabic" w:cs="Adobe Arabic" w:hint="cs"/>
                                    <w:color w:val="000000"/>
                                    <w:kern w:val="24"/>
                                    <w:sz w:val="36"/>
                                    <w:szCs w:val="36"/>
                                    <w:rtl/>
                                    <w:lang w:bidi="ar-SY"/>
                                  </w:rPr>
                                  <w:t xml:space="preserve">أساليب </w:t>
                                </w:r>
                                <w:r w:rsidRPr="0042208F">
                                  <w:rPr>
                                    <w:rFonts w:ascii="Adobe Arabic" w:eastAsia="GE Dinar One" w:hAnsi="Adobe Arabic" w:cs="Adobe Arabic"/>
                                    <w:color w:val="000000"/>
                                    <w:kern w:val="24"/>
                                    <w:sz w:val="36"/>
                                    <w:szCs w:val="36"/>
                                    <w:rtl/>
                                    <w:lang w:bidi="ar-SY"/>
                                  </w:rPr>
                                  <w:t>تحفيزها</w:t>
                                </w:r>
                                <w:r w:rsidRPr="0042208F">
                                  <w:rPr>
                                    <w:rFonts w:ascii="Adobe Arabic" w:eastAsia="GE Dinar One" w:hAnsi="Adobe Arabic" w:cs="Adobe Arabic" w:hint="cs"/>
                                    <w:color w:val="000000"/>
                                    <w:kern w:val="24"/>
                                    <w:sz w:val="36"/>
                                    <w:szCs w:val="36"/>
                                    <w:rtl/>
                                    <w:lang w:bidi="ar-SY"/>
                                  </w:rPr>
                                  <w:t>.</w:t>
                                </w:r>
                              </w:p>
                              <w:p w14:paraId="7DDE9D99"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إدارة التحديات والصراعات داخل الفريق</w:t>
                                </w:r>
                                <w:r w:rsidRPr="0042208F">
                                  <w:rPr>
                                    <w:rFonts w:ascii="Adobe Arabic" w:eastAsia="GE Dinar One" w:hAnsi="Adobe Arabic" w:cs="Adobe Arabic" w:hint="cs"/>
                                    <w:color w:val="000000"/>
                                    <w:kern w:val="24"/>
                                    <w:sz w:val="36"/>
                                    <w:szCs w:val="36"/>
                                    <w:rtl/>
                                    <w:lang w:bidi="ar-SY"/>
                                  </w:rPr>
                                  <w:t>.</w:t>
                                </w:r>
                              </w:p>
                              <w:p w14:paraId="6050FF79"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قياس الأثر وتقييم النتائج</w:t>
                                </w:r>
                                <w:r w:rsidRPr="0042208F">
                                  <w:rPr>
                                    <w:rFonts w:ascii="Adobe Arabic" w:eastAsia="GE Dinar One" w:hAnsi="Adobe Arabic" w:cs="Adobe Arabic" w:hint="cs"/>
                                    <w:color w:val="000000"/>
                                    <w:kern w:val="24"/>
                                    <w:sz w:val="36"/>
                                    <w:szCs w:val="36"/>
                                    <w:rtl/>
                                    <w:lang w:bidi="ar-SY"/>
                                  </w:rPr>
                                  <w:t>.</w:t>
                                </w:r>
                              </w:p>
                              <w:p w14:paraId="1E65BFC4"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استدامة المشاريع التطوعية وتطويرها</w:t>
                                </w:r>
                                <w:r w:rsidRPr="0042208F">
                                  <w:rPr>
                                    <w:rFonts w:ascii="Adobe Arabic" w:eastAsia="GE Dinar One" w:hAnsi="Adobe Arabic" w:cs="Adobe Arabic" w:hint="cs"/>
                                    <w:color w:val="000000"/>
                                    <w:kern w:val="24"/>
                                    <w:sz w:val="36"/>
                                    <w:szCs w:val="36"/>
                                    <w:rtl/>
                                    <w:lang w:bidi="ar-SY"/>
                                  </w:rPr>
                                  <w:t>.</w:t>
                                </w:r>
                              </w:p>
                              <w:p w14:paraId="407A90E1"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تدريبي.</w:t>
                                </w:r>
                              </w:p>
                              <w:p w14:paraId="62C08E8F" w14:textId="11DB8EA1" w:rsidR="00F01FA2"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lang w:bidi="ar-SY"/>
                                  </w:rPr>
                                </w:pPr>
                                <w:r w:rsidRPr="0042208F">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59" cstate="print">
                              <a:lum bright="70000" contrast="-70000"/>
                              <a:extLst>
                                <a:ext uri="{BEBA8EAE-BF5A-486C-A8C5-ECC9F3942E4B}">
                                  <a14:imgProps xmlns:a14="http://schemas.microsoft.com/office/drawing/2010/main">
                                    <a14:imgLayer r:embed="rId6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14:paraId="35A0ACD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14:paraId="3BCE70D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0971"/>
                              <a:ext cx="4566920" cy="536575"/>
                            </a:xfrm>
                            <a:prstGeom prst="rect">
                              <a:avLst/>
                            </a:prstGeom>
                            <a:noFill/>
                          </wps:spPr>
                          <wps:txbx>
                            <w:txbxContent>
                              <w:p w14:paraId="1A7A1FF7" w14:textId="44F70823" w:rsidR="00F01FA2" w:rsidRPr="00F01FA2" w:rsidRDefault="0042208F" w:rsidP="00F01FA2">
                                <w:pPr>
                                  <w:bidi w:val="0"/>
                                  <w:jc w:val="center"/>
                                  <w:rPr>
                                    <w:rFonts w:ascii="Adobe Arabic" w:eastAsia="GE Dinar One" w:hAnsi="Adobe Arabic" w:cs="Adobe Arabic"/>
                                    <w:b/>
                                    <w:bCs/>
                                    <w:kern w:val="24"/>
                                    <w:sz w:val="56"/>
                                    <w:szCs w:val="56"/>
                                    <w:lang w:bidi="ar-SY"/>
                                  </w:rPr>
                                </w:pPr>
                                <w:r w:rsidRPr="0042208F">
                                  <w:rPr>
                                    <w:rFonts w:ascii="Adobe Arabic" w:eastAsia="GE Dinar One" w:hAnsi="Adobe Arabic" w:cs="Adobe Arabic"/>
                                    <w:b/>
                                    <w:bCs/>
                                    <w:kern w:val="24"/>
                                    <w:sz w:val="56"/>
                                    <w:szCs w:val="56"/>
                                    <w:rtl/>
                                    <w:lang w:bidi="ar-SY"/>
                                  </w:rPr>
                                  <w:t>قيادة الفريق وضمان الاستدامة والتأثير</w:t>
                                </w:r>
                              </w:p>
                            </w:txbxContent>
                          </wps:txbx>
                          <wps:bodyPr wrap="square" rtlCol="0">
                            <a:spAutoFit/>
                          </wps:bodyPr>
                        </wps:wsp>
                      </wpg:grpSp>
                    </wpg:wgp>
                  </a:graphicData>
                </a:graphic>
                <wp14:sizeRelV relativeFrom="margin">
                  <wp14:pctHeight>0</wp14:pctHeight>
                </wp14:sizeRelV>
              </wp:anchor>
            </w:drawing>
          </mc:Choice>
          <mc:Fallback>
            <w:pict>
              <v:group w14:anchorId="400D7B51" id="Group 175" o:spid="_x0000_s1380" style="position:absolute;left:0;text-align:left;margin-left:10.05pt;margin-top:-36.85pt;width:500.25pt;height:585.2pt;z-index:252773376;mso-position-horizontal-relative:text;mso-position-vertical-relative:text;mso-height-relative:margin" coordsize="63531,7432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">
                <v:group id="Group 176" o:spid="_x0000_s1381" style="position:absolute;left:1619;top:25717;width:54245;height:48604" coordorigin="" coordsize="54246,48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382"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38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38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38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62" o:title="Target " gain="19661f" blacklevel="22938f"/>
                      </v:shape>
                    </v:group>
                    <v:shape id="TextBox 34" o:spid="_x0000_s1386"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10CA22E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387"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38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389"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44DCC48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39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63" o:title="Note " gain="19661f" blacklevel="22938f"/>
                    </v:shape>
                  </v:group>
                  <v:shape id="Text Box 1451488579" o:spid="_x0000_s1391" type="#_x0000_t202" style="position:absolute;left:21345;top:8740;width:32901;height:39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0B5C6F86" w14:textId="77777777" w:rsidR="002C04B9" w:rsidRPr="002C04B9" w:rsidRDefault="002C04B9" w:rsidP="0042208F">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807E54B"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توضيح أساليب قيادة الفرق التطوّعية وأدوات تحفيزها.</w:t>
                          </w:r>
                        </w:p>
                        <w:p w14:paraId="11F46EF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شرح طرق إدارة التحدّيات والصراعات داخل فريق العمل.</w:t>
                          </w:r>
                        </w:p>
                        <w:p w14:paraId="6952228B"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تطبيق أدوات قياس الأثر وتقييم النتائج للمشاريع التطوّعية.</w:t>
                          </w:r>
                        </w:p>
                        <w:p w14:paraId="0F041168"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تحليل عوامل استدامة المشاريع التطوّعية وآليات تطويرها.</w:t>
                          </w:r>
                        </w:p>
                        <w:p w14:paraId="19529A91" w14:textId="67BA43CC" w:rsidR="00F01FA2"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lang w:bidi="ar-SY"/>
                            </w:rPr>
                          </w:pPr>
                          <w:r w:rsidRPr="0042208F">
                            <w:rPr>
                              <w:rFonts w:ascii="Adobe Arabic" w:eastAsia="GE Dinar One" w:hAnsi="Adobe Arabic" w:cs="Adobe Arabic"/>
                              <w:color w:val="000000"/>
                              <w:kern w:val="24"/>
                              <w:sz w:val="36"/>
                              <w:szCs w:val="36"/>
                              <w:rtl/>
                              <w:lang w:bidi="ar-SY"/>
                            </w:rPr>
                            <w:t>تطوير استراتيجيات للتعامل مع الأزمات في بيئة العمل التطوّعي.</w:t>
                          </w:r>
                        </w:p>
                      </w:txbxContent>
                    </v:textbox>
                  </v:shape>
                  <v:shape id="Text Box 1451488580" o:spid="_x0000_s1392" type="#_x0000_t202" style="position:absolute;left:396;top:8745;width:22164;height:33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4E742014"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عصف</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ذهني.</w:t>
                          </w:r>
                        </w:p>
                        <w:p w14:paraId="57FF72A9"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قيادة الفرق التطوعية و</w:t>
                          </w:r>
                          <w:r w:rsidRPr="0042208F">
                            <w:rPr>
                              <w:rFonts w:ascii="Adobe Arabic" w:eastAsia="GE Dinar One" w:hAnsi="Adobe Arabic" w:cs="Adobe Arabic" w:hint="cs"/>
                              <w:color w:val="000000"/>
                              <w:kern w:val="24"/>
                              <w:sz w:val="36"/>
                              <w:szCs w:val="36"/>
                              <w:rtl/>
                              <w:lang w:bidi="ar-SY"/>
                            </w:rPr>
                            <w:t xml:space="preserve">أساليب </w:t>
                          </w:r>
                          <w:r w:rsidRPr="0042208F">
                            <w:rPr>
                              <w:rFonts w:ascii="Adobe Arabic" w:eastAsia="GE Dinar One" w:hAnsi="Adobe Arabic" w:cs="Adobe Arabic"/>
                              <w:color w:val="000000"/>
                              <w:kern w:val="24"/>
                              <w:sz w:val="36"/>
                              <w:szCs w:val="36"/>
                              <w:rtl/>
                              <w:lang w:bidi="ar-SY"/>
                            </w:rPr>
                            <w:t>تحفيزها</w:t>
                          </w:r>
                          <w:r w:rsidRPr="0042208F">
                            <w:rPr>
                              <w:rFonts w:ascii="Adobe Arabic" w:eastAsia="GE Dinar One" w:hAnsi="Adobe Arabic" w:cs="Adobe Arabic" w:hint="cs"/>
                              <w:color w:val="000000"/>
                              <w:kern w:val="24"/>
                              <w:sz w:val="36"/>
                              <w:szCs w:val="36"/>
                              <w:rtl/>
                              <w:lang w:bidi="ar-SY"/>
                            </w:rPr>
                            <w:t>.</w:t>
                          </w:r>
                        </w:p>
                        <w:p w14:paraId="7DDE9D99"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إدارة التحديات والصراعات داخل الفريق</w:t>
                          </w:r>
                          <w:r w:rsidRPr="0042208F">
                            <w:rPr>
                              <w:rFonts w:ascii="Adobe Arabic" w:eastAsia="GE Dinar One" w:hAnsi="Adobe Arabic" w:cs="Adobe Arabic" w:hint="cs"/>
                              <w:color w:val="000000"/>
                              <w:kern w:val="24"/>
                              <w:sz w:val="36"/>
                              <w:szCs w:val="36"/>
                              <w:rtl/>
                              <w:lang w:bidi="ar-SY"/>
                            </w:rPr>
                            <w:t>.</w:t>
                          </w:r>
                        </w:p>
                        <w:p w14:paraId="6050FF79"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قياس الأثر وتقييم النتائج</w:t>
                          </w:r>
                          <w:r w:rsidRPr="0042208F">
                            <w:rPr>
                              <w:rFonts w:ascii="Adobe Arabic" w:eastAsia="GE Dinar One" w:hAnsi="Adobe Arabic" w:cs="Adobe Arabic" w:hint="cs"/>
                              <w:color w:val="000000"/>
                              <w:kern w:val="24"/>
                              <w:sz w:val="36"/>
                              <w:szCs w:val="36"/>
                              <w:rtl/>
                              <w:lang w:bidi="ar-SY"/>
                            </w:rPr>
                            <w:t>.</w:t>
                          </w:r>
                        </w:p>
                        <w:p w14:paraId="1E65BFC4"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استدامة المشاريع التطوعية وتطويرها</w:t>
                          </w:r>
                          <w:r w:rsidRPr="0042208F">
                            <w:rPr>
                              <w:rFonts w:ascii="Adobe Arabic" w:eastAsia="GE Dinar One" w:hAnsi="Adobe Arabic" w:cs="Adobe Arabic" w:hint="cs"/>
                              <w:color w:val="000000"/>
                              <w:kern w:val="24"/>
                              <w:sz w:val="36"/>
                              <w:szCs w:val="36"/>
                              <w:rtl/>
                              <w:lang w:bidi="ar-SY"/>
                            </w:rPr>
                            <w:t>.</w:t>
                          </w:r>
                        </w:p>
                        <w:p w14:paraId="407A90E1"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تدريبي.</w:t>
                          </w:r>
                        </w:p>
                        <w:p w14:paraId="62C08E8F" w14:textId="11DB8EA1" w:rsidR="00F01FA2"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lang w:bidi="ar-SY"/>
                            </w:rPr>
                          </w:pPr>
                          <w:r w:rsidRPr="0042208F">
                            <w:rPr>
                              <w:rFonts w:ascii="Adobe Arabic" w:eastAsia="GE Dinar One" w:hAnsi="Adobe Arabic" w:cs="Adobe Arabic" w:hint="cs"/>
                              <w:color w:val="000000"/>
                              <w:kern w:val="24"/>
                              <w:sz w:val="36"/>
                              <w:szCs w:val="36"/>
                              <w:rtl/>
                              <w:lang w:bidi="ar-SY"/>
                            </w:rPr>
                            <w:t>التقويم.</w:t>
                          </w:r>
                        </w:p>
                      </w:txbxContent>
                    </v:textbox>
                  </v:shape>
                </v:group>
                <v:group id="Group 1451488581" o:spid="_x0000_s1393"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39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65" o:title="Calendar " gain="19661f" blacklevel="22938f"/>
                  </v:shape>
                  <v:shape id="TextBox 34" o:spid="_x0000_s1395"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35A0ACD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396"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3BCE70D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397" type="#_x0000_t202" style="position:absolute;top:12909;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1A7A1FF7" w14:textId="44F70823" w:rsidR="00F01FA2" w:rsidRPr="00F01FA2" w:rsidRDefault="0042208F" w:rsidP="00F01FA2">
                          <w:pPr>
                            <w:bidi w:val="0"/>
                            <w:jc w:val="center"/>
                            <w:rPr>
                              <w:rFonts w:ascii="Adobe Arabic" w:eastAsia="GE Dinar One" w:hAnsi="Adobe Arabic" w:cs="Adobe Arabic"/>
                              <w:b/>
                              <w:bCs/>
                              <w:kern w:val="24"/>
                              <w:sz w:val="56"/>
                              <w:szCs w:val="56"/>
                              <w:lang w:bidi="ar-SY"/>
                            </w:rPr>
                          </w:pPr>
                          <w:r w:rsidRPr="0042208F">
                            <w:rPr>
                              <w:rFonts w:ascii="Adobe Arabic" w:eastAsia="GE Dinar One" w:hAnsi="Adobe Arabic" w:cs="Adobe Arabic"/>
                              <w:b/>
                              <w:bCs/>
                              <w:kern w:val="24"/>
                              <w:sz w:val="56"/>
                              <w:szCs w:val="56"/>
                              <w:rtl/>
                              <w:lang w:bidi="ar-SY"/>
                            </w:rPr>
                            <w:t>قيادة الفريق وضمان الاستدامة والتأثير</w:t>
                          </w:r>
                        </w:p>
                      </w:txbxContent>
                    </v:textbox>
                  </v:shape>
                </v:group>
              </v:group>
            </w:pict>
          </mc:Fallback>
        </mc:AlternateContent>
      </w:r>
    </w:p>
    <w:p w14:paraId="43B8C4B5" w14:textId="77777777" w:rsidR="009E7CAF" w:rsidRPr="002023DE" w:rsidRDefault="009E7CAF" w:rsidP="000F1708">
      <w:pPr>
        <w:bidi w:val="0"/>
        <w:rPr>
          <w:rFonts w:ascii="Adobe Arabic" w:hAnsi="Adobe Arabic" w:cs="Adobe Arabic"/>
          <w:b/>
          <w:bCs/>
          <w:color w:val="002060"/>
          <w:sz w:val="48"/>
          <w:szCs w:val="36"/>
        </w:rPr>
      </w:pPr>
    </w:p>
    <w:p w14:paraId="225F2AE6"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37FD768C"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11B9AD28" w14:textId="77777777" w:rsidR="003F41BB" w:rsidRDefault="003F41BB" w:rsidP="00D87FB1">
      <w:pPr>
        <w:rPr>
          <w:rtl/>
          <w:lang w:bidi="ar-SY"/>
        </w:rPr>
      </w:pPr>
    </w:p>
    <w:p w14:paraId="1B349846"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46297446" w14:textId="11767338" w:rsidR="0042208F" w:rsidRDefault="0042208F" w:rsidP="0042208F">
      <w:pPr>
        <w:rPr>
          <w:rtl/>
        </w:rPr>
      </w:pPr>
      <w:r w:rsidRPr="00DA7905">
        <w:rPr>
          <w:rFonts w:eastAsia="Times New Roman" w:cs="Times New Roman"/>
          <w:b/>
          <w:bCs/>
          <w:noProof/>
          <w:sz w:val="36"/>
          <w:szCs w:val="36"/>
        </w:rPr>
        <w:lastRenderedPageBreak/>
        <mc:AlternateContent>
          <mc:Choice Requires="wpg">
            <w:drawing>
              <wp:inline distT="0" distB="0" distL="0" distR="0" wp14:anchorId="082ED828" wp14:editId="08271B7A">
                <wp:extent cx="5711825" cy="748003"/>
                <wp:effectExtent l="0" t="0" r="22225" b="14605"/>
                <wp:docPr id="148"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49" name="مجموعة 881967268"/>
                        <wpg:cNvGrpSpPr/>
                        <wpg:grpSpPr>
                          <a:xfrm>
                            <a:off x="0" y="159523"/>
                            <a:ext cx="5711825" cy="588477"/>
                            <a:chOff x="0" y="159448"/>
                            <a:chExt cx="6312597" cy="652243"/>
                          </a:xfrm>
                        </wpg:grpSpPr>
                        <wps:wsp>
                          <wps:cNvPr id="15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 name="مربع نص 2043426344"/>
                          <wps:cNvSpPr txBox="1"/>
                          <wps:spPr>
                            <a:xfrm>
                              <a:off x="817519" y="159448"/>
                              <a:ext cx="2073788" cy="453954"/>
                            </a:xfrm>
                            <a:prstGeom prst="rect">
                              <a:avLst/>
                            </a:prstGeom>
                            <a:noFill/>
                          </wps:spPr>
                          <wps:txbx>
                            <w:txbxContent>
                              <w:p w14:paraId="3F5E8B9A" w14:textId="77777777" w:rsidR="0042208F" w:rsidRPr="00724F18" w:rsidRDefault="0042208F" w:rsidP="0042208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5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5" name="Picture 165" descr="Light bulb "/>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82ED828" id="_x0000_s1398"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">
                <v:group id="مجموعة 881967268" o:spid="_x0000_s1399"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roundrect id="مستطيل مستدير الزوايا 769901" o:spid="_x0000_s1400"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" fillcolor="#168489" strokecolor="#168489" strokeweight="1pt">
                    <v:stroke joinstyle="miter"/>
                  </v:roundrect>
                  <v:shape id="مربع نص 2043426344" o:spid="_x0000_s1401"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QOTwAAAANwAAAAPAAAAZHJzL2Rvd25yZXYueG1sRE9Na8JA&#10;EL0X/A/LFHqrGx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fbUDk8AAAADcAAAADwAAAAAA&#10;AAAAAAAAAAAHAgAAZHJzL2Rvd25yZXYueG1sUEsFBgAAAAADAAMAtwAAAPQCAAAAAA==&#10;" filled="f" stroked="f">
                    <v:textbox style="mso-fit-shape-to-text:t">
                      <w:txbxContent>
                        <w:p w14:paraId="3F5E8B9A" w14:textId="77777777" w:rsidR="0042208F" w:rsidRPr="00724F18" w:rsidRDefault="0042208F" w:rsidP="0042208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402"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" fillcolor="#168489" strokecolor="#168489" strokeweight="1pt">
                    <v:stroke joinstyle="miter"/>
                  </v:roundrect>
                </v:group>
                <v:shape id="Picture 165" o:spid="_x0000_s1403"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">
                  <v:imagedata r:id="rId80" o:title="Light bulb "/>
                </v:shape>
                <w10:anchorlock/>
              </v:group>
            </w:pict>
          </mc:Fallback>
        </mc:AlternateContent>
      </w:r>
    </w:p>
    <w:p w14:paraId="57527DAF" w14:textId="77777777" w:rsidR="0042208F" w:rsidRPr="001B17CB" w:rsidRDefault="0042208F" w:rsidP="0042208F">
      <w:pPr>
        <w:rPr>
          <w:rtl/>
        </w:rPr>
      </w:pPr>
      <w:r w:rsidRPr="001B17CB">
        <w:rPr>
          <w:rtl/>
        </w:rPr>
        <w:t>أهلاً بكم في الجلسة الثانية من دورتنا التدريبية حول العمل التطوّعي. بعد أن تناولنا في الجلسة الأولى أساسيات فهم المشاريع التطوّعية وتخطيطها، سنركّز اليوم على قيادة الفريق وضمان استدامة المشاريع التطوّعية وتأثيرها.</w:t>
      </w:r>
    </w:p>
    <w:p w14:paraId="12AC89FA" w14:textId="77777777" w:rsidR="0042208F" w:rsidRPr="001B17CB" w:rsidRDefault="0042208F" w:rsidP="0042208F">
      <w:pPr>
        <w:rPr>
          <w:rtl/>
        </w:rPr>
      </w:pPr>
      <w:r w:rsidRPr="001B17CB">
        <w:rPr>
          <w:rtl/>
        </w:rPr>
        <w:t>العمل التطوّعي كالشجرة، يحتاج إلى رعاية مستمرّة لينمو ويثمر. وكما قال نيلسون مانديلا: "ما يهمّ في الحياة ليس فقط أنك عشت، بل ما أحدثته من فرق في حياة الآخرين". من هنا تأتي أهمية ضمان استدامة المشاريع التطوّعية وتعظيم أثرها.</w:t>
      </w:r>
    </w:p>
    <w:p w14:paraId="003608C7" w14:textId="77777777" w:rsidR="0042208F" w:rsidRPr="001B17CB" w:rsidRDefault="0042208F" w:rsidP="0042208F">
      <w:pPr>
        <w:rPr>
          <w:rtl/>
        </w:rPr>
      </w:pPr>
      <w:r w:rsidRPr="001B17CB">
        <w:rPr>
          <w:rtl/>
        </w:rPr>
        <w:t>سنتعلّم اليوم كيف نقود الفرق التطوّعية بفعالية، ونتعامل مع التحدّيات والصراعات، ونقيس أثر مشاريعنا، ونضمن استدامتها وتطوّرها.</w:t>
      </w:r>
    </w:p>
    <w:p w14:paraId="33FB5C50" w14:textId="77777777" w:rsidR="0042208F" w:rsidRDefault="0042208F" w:rsidP="0042208F">
      <w:pPr>
        <w:rPr>
          <w:rtl/>
        </w:rPr>
      </w:pPr>
    </w:p>
    <w:p w14:paraId="0A8FC442" w14:textId="77777777" w:rsidR="0042208F" w:rsidRDefault="0042208F" w:rsidP="0042208F">
      <w:pPr>
        <w:rPr>
          <w:rtl/>
        </w:rPr>
      </w:pPr>
    </w:p>
    <w:p w14:paraId="796E5A7F" w14:textId="77777777" w:rsidR="0042208F" w:rsidRDefault="0042208F" w:rsidP="0042208F">
      <w:pPr>
        <w:rPr>
          <w:rtl/>
        </w:rPr>
      </w:pPr>
    </w:p>
    <w:p w14:paraId="2BD2BB10" w14:textId="77777777" w:rsidR="0042208F" w:rsidRDefault="0042208F" w:rsidP="0042208F">
      <w:pPr>
        <w:rPr>
          <w:rtl/>
        </w:rPr>
      </w:pPr>
    </w:p>
    <w:p w14:paraId="32010BB3" w14:textId="6D2A93D0" w:rsidR="0042208F" w:rsidRDefault="0042208F" w:rsidP="0042208F">
      <w:pPr>
        <w:jc w:val="center"/>
        <w:rPr>
          <w:rtl/>
        </w:rPr>
      </w:pPr>
      <w:r>
        <w:rPr>
          <w:noProof/>
        </w:rPr>
        <w:drawing>
          <wp:inline distT="0" distB="0" distL="0" distR="0" wp14:anchorId="15757ED6" wp14:editId="578F9D59">
            <wp:extent cx="1318152" cy="1272784"/>
            <wp:effectExtent l="0" t="0" r="0"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46BD1093" w14:textId="77777777" w:rsidR="0042208F" w:rsidRDefault="0042208F" w:rsidP="0042208F">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5EA1E276" wp14:editId="0379A3FC">
                <wp:extent cx="5537836" cy="992761"/>
                <wp:effectExtent l="0" t="0" r="0" b="0"/>
                <wp:docPr id="167"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8" name="Group 168"/>
                        <wpg:cNvGrpSpPr/>
                        <wpg:grpSpPr>
                          <a:xfrm>
                            <a:off x="1" y="0"/>
                            <a:ext cx="5537836" cy="992761"/>
                            <a:chOff x="0" y="0"/>
                            <a:chExt cx="5538027" cy="992804"/>
                          </a:xfrm>
                        </wpg:grpSpPr>
                        <wps:wsp>
                          <wps:cNvPr id="170" name="TextBox 4"/>
                          <wps:cNvSpPr txBox="1"/>
                          <wps:spPr>
                            <a:xfrm>
                              <a:off x="4688958" y="456229"/>
                              <a:ext cx="849069" cy="536575"/>
                            </a:xfrm>
                            <a:prstGeom prst="rect">
                              <a:avLst/>
                            </a:prstGeom>
                            <a:noFill/>
                          </wps:spPr>
                          <wps:txbx>
                            <w:txbxContent>
                              <w:p w14:paraId="5372B234" w14:textId="77777777" w:rsidR="0042208F" w:rsidRDefault="0042208F" w:rsidP="0042208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71" name="Rectangle: Rounded Corners 171"/>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 name="TextBox 7"/>
                          <wps:cNvSpPr txBox="1"/>
                          <wps:spPr>
                            <a:xfrm>
                              <a:off x="0" y="203938"/>
                              <a:ext cx="4493415" cy="536598"/>
                            </a:xfrm>
                            <a:prstGeom prst="rect">
                              <a:avLst/>
                            </a:prstGeom>
                            <a:noFill/>
                          </wps:spPr>
                          <wps:txbx>
                            <w:txbxContent>
                              <w:p w14:paraId="02A90B69" w14:textId="77777777" w:rsidR="0042208F" w:rsidRDefault="0042208F" w:rsidP="0042208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73" name="Picture 173" descr="Brainstorming "/>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EA1E276" id="_x0000_s1404"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">
                <v:group id="Group 168" o:spid="_x0000_s1405"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shape id="TextBox 4" o:spid="_x0000_s1406"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" filled="f" stroked="f">
                    <v:textbox style="mso-fit-shape-to-text:t">
                      <w:txbxContent>
                        <w:p w14:paraId="5372B234" w14:textId="77777777" w:rsidR="0042208F" w:rsidRDefault="0042208F" w:rsidP="0042208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71" o:spid="_x0000_s1407"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" fillcolor="#168489" stroked="f" strokeweight="1pt">
                    <v:stroke joinstyle="miter"/>
                  </v:roundrect>
                  <v:shape id="TextBox 7" o:spid="_x0000_s1408"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" filled="f" stroked="f">
                    <v:textbox style="mso-fit-shape-to-text:t">
                      <w:txbxContent>
                        <w:p w14:paraId="02A90B69" w14:textId="77777777" w:rsidR="0042208F" w:rsidRDefault="0042208F" w:rsidP="0042208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73" o:spid="_x0000_s1409"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">
                  <v:imagedata r:id="rId84" o:title="Brainstorming "/>
                </v:shape>
                <w10:anchorlock/>
              </v:group>
            </w:pict>
          </mc:Fallback>
        </mc:AlternateContent>
      </w:r>
    </w:p>
    <w:p w14:paraId="5E31A088" w14:textId="3C6CE876" w:rsidR="0042208F" w:rsidRDefault="0042208F" w:rsidP="0042208F">
      <w:pPr>
        <w:rPr>
          <w:rtl/>
        </w:rPr>
      </w:pPr>
      <w:r w:rsidRPr="00E67690">
        <w:rPr>
          <w:noProof/>
          <w:sz w:val="34"/>
        </w:rPr>
        <w:drawing>
          <wp:anchor distT="0" distB="0" distL="114300" distR="114300" simplePos="0" relativeHeight="252810240" behindDoc="0" locked="0" layoutInCell="1" allowOverlap="1" wp14:anchorId="6C94A93A" wp14:editId="1E2CF621">
            <wp:simplePos x="0" y="0"/>
            <wp:positionH relativeFrom="margin">
              <wp:align>right</wp:align>
            </wp:positionH>
            <wp:positionV relativeFrom="paragraph">
              <wp:posOffset>11801</wp:posOffset>
            </wp:positionV>
            <wp:extent cx="457200" cy="457200"/>
            <wp:effectExtent l="0" t="0" r="0" b="0"/>
            <wp:wrapSquare wrapText="bothSides"/>
            <wp:docPr id="178" name="Picture 17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1B17CB">
        <w:rPr>
          <w:rtl/>
        </w:rPr>
        <w:t>"ما الذي يجعل متطوّعاً يستمر في العطاء لسنوات... بينما يتوقف آخر بعد أسابيع قليلة؟ ما السر في رأيك؟"</w:t>
      </w:r>
    </w:p>
    <w:p w14:paraId="30E86609" w14:textId="77777777" w:rsidR="0042208F" w:rsidRDefault="0042208F" w:rsidP="0042208F">
      <w:pPr>
        <w:spacing w:line="360" w:lineRule="auto"/>
        <w:rPr>
          <w:color w:val="168489"/>
          <w:rtl/>
        </w:rPr>
      </w:pPr>
      <w:r>
        <w:rPr>
          <w:noProof/>
        </w:rPr>
        <w:drawing>
          <wp:anchor distT="0" distB="0" distL="114300" distR="114300" simplePos="0" relativeHeight="252812288" behindDoc="0" locked="0" layoutInCell="1" allowOverlap="1" wp14:anchorId="3DEB24BC" wp14:editId="00ED047C">
            <wp:simplePos x="0" y="0"/>
            <wp:positionH relativeFrom="margin">
              <wp:align>right</wp:align>
            </wp:positionH>
            <wp:positionV relativeFrom="paragraph">
              <wp:posOffset>341630</wp:posOffset>
            </wp:positionV>
            <wp:extent cx="361315" cy="361315"/>
            <wp:effectExtent l="0" t="0" r="635" b="635"/>
            <wp:wrapSquare wrapText="bothSides"/>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361315" cy="361315"/>
                    </a:xfrm>
                    <a:prstGeom prst="rect">
                      <a:avLst/>
                    </a:prstGeom>
                  </pic:spPr>
                </pic:pic>
              </a:graphicData>
            </a:graphic>
          </wp:anchor>
        </w:drawing>
      </w:r>
    </w:p>
    <w:p w14:paraId="5E9F3EEF" w14:textId="77777777" w:rsidR="0042208F" w:rsidRPr="006B1C71" w:rsidRDefault="0042208F" w:rsidP="0042208F">
      <w:pPr>
        <w:spacing w:line="360" w:lineRule="auto"/>
        <w:rPr>
          <w:rtl/>
        </w:rPr>
      </w:pPr>
      <w:r>
        <w:rPr>
          <w:color w:val="168489"/>
          <w:rtl/>
        </w:rPr>
        <w:t>المدّة الزمنية:</w:t>
      </w:r>
      <w:r>
        <w:rPr>
          <w:rtl/>
        </w:rPr>
        <w:t xml:space="preserve"> </w:t>
      </w:r>
      <w:r>
        <w:t>15</w:t>
      </w:r>
      <w:r>
        <w:rPr>
          <w:rtl/>
        </w:rPr>
        <w:t xml:space="preserve"> </w:t>
      </w:r>
      <w:r>
        <w:rPr>
          <w:rFonts w:hint="cs"/>
          <w:rtl/>
        </w:rPr>
        <w:t>دقيقة</w:t>
      </w:r>
      <w:r>
        <w:rPr>
          <w:rtl/>
        </w:rPr>
        <w:t>.</w:t>
      </w:r>
    </w:p>
    <w:p w14:paraId="1E3E4499" w14:textId="77777777" w:rsidR="0042208F" w:rsidRDefault="0042208F" w:rsidP="0042208F">
      <w:pPr>
        <w:rPr>
          <w:color w:val="168489"/>
        </w:rPr>
      </w:pPr>
      <w:r>
        <w:rPr>
          <w:noProof/>
        </w:rPr>
        <w:drawing>
          <wp:anchor distT="0" distB="0" distL="114300" distR="114300" simplePos="0" relativeHeight="252811264" behindDoc="0" locked="0" layoutInCell="1" allowOverlap="1" wp14:anchorId="1FD1C7C4" wp14:editId="4DE95EF4">
            <wp:simplePos x="0" y="0"/>
            <wp:positionH relativeFrom="margin">
              <wp:align>right</wp:align>
            </wp:positionH>
            <wp:positionV relativeFrom="paragraph">
              <wp:posOffset>106680</wp:posOffset>
            </wp:positionV>
            <wp:extent cx="439420" cy="439420"/>
            <wp:effectExtent l="0" t="0" r="0" b="0"/>
            <wp:wrapSquare wrapText="bothSides"/>
            <wp:docPr id="180" name="Picture 180" descr="Convers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nversation "/>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DA5907" w14:textId="77777777" w:rsidR="0042208F" w:rsidRPr="004A69A2" w:rsidRDefault="0042208F" w:rsidP="0042208F">
      <w:pPr>
        <w:tabs>
          <w:tab w:val="left" w:pos="1272"/>
        </w:tabs>
        <w:rPr>
          <w:color w:val="168489"/>
          <w:rtl/>
        </w:rPr>
      </w:pPr>
      <w:r w:rsidRPr="004A69A2">
        <w:rPr>
          <w:rFonts w:hint="cs"/>
          <w:color w:val="168489"/>
          <w:rtl/>
        </w:rPr>
        <w:t>الإجاب</w:t>
      </w:r>
      <w:r>
        <w:rPr>
          <w:rFonts w:hint="cs"/>
          <w:color w:val="168489"/>
          <w:rtl/>
        </w:rPr>
        <w:t>ات النموذجية</w:t>
      </w:r>
      <w:r w:rsidRPr="004A69A2">
        <w:rPr>
          <w:rFonts w:hint="cs"/>
          <w:color w:val="168489"/>
          <w:rtl/>
        </w:rPr>
        <w:t>:</w:t>
      </w:r>
      <w:r>
        <w:rPr>
          <w:color w:val="168489"/>
          <w:rtl/>
        </w:rPr>
        <w:tab/>
      </w:r>
    </w:p>
    <w:p w14:paraId="4F64C948" w14:textId="77777777" w:rsidR="0042208F" w:rsidRPr="001B17CB" w:rsidRDefault="0042208F" w:rsidP="0042208F">
      <w:pPr>
        <w:rPr>
          <w:rtl/>
        </w:rPr>
      </w:pPr>
      <w:r w:rsidRPr="001B17CB">
        <w:rPr>
          <w:rtl/>
        </w:rPr>
        <w:t>- وضوح الدور وإحساس المتطوّع بقيمة مساهمته في المشروع.</w:t>
      </w:r>
    </w:p>
    <w:p w14:paraId="688ABB93" w14:textId="77777777" w:rsidR="0042208F" w:rsidRPr="001B17CB" w:rsidRDefault="0042208F" w:rsidP="0042208F">
      <w:pPr>
        <w:rPr>
          <w:rtl/>
        </w:rPr>
      </w:pPr>
      <w:r w:rsidRPr="001B17CB">
        <w:rPr>
          <w:rtl/>
        </w:rPr>
        <w:t>- الاعتراف بجهود المتطوّع وتقديره بشكل مستمر.</w:t>
      </w:r>
    </w:p>
    <w:p w14:paraId="2D4AF03D" w14:textId="77777777" w:rsidR="0042208F" w:rsidRPr="001B17CB" w:rsidRDefault="0042208F" w:rsidP="0042208F">
      <w:pPr>
        <w:rPr>
          <w:rtl/>
        </w:rPr>
      </w:pPr>
      <w:r w:rsidRPr="001B17CB">
        <w:rPr>
          <w:rtl/>
        </w:rPr>
        <w:t>- الانسجام مع ثقافة المؤسسة والفريق التطوّعي.</w:t>
      </w:r>
    </w:p>
    <w:p w14:paraId="2EEF14F9" w14:textId="77777777" w:rsidR="0042208F" w:rsidRPr="001B17CB" w:rsidRDefault="0042208F" w:rsidP="0042208F">
      <w:pPr>
        <w:rPr>
          <w:rtl/>
        </w:rPr>
      </w:pPr>
      <w:r w:rsidRPr="001B17CB">
        <w:rPr>
          <w:rtl/>
        </w:rPr>
        <w:t>- وجود فرص للتعلّم والنمو الشخصي والمهني.</w:t>
      </w:r>
    </w:p>
    <w:p w14:paraId="250472DE" w14:textId="77777777" w:rsidR="0042208F" w:rsidRPr="001B17CB" w:rsidRDefault="0042208F" w:rsidP="0042208F">
      <w:pPr>
        <w:rPr>
          <w:rtl/>
        </w:rPr>
      </w:pPr>
      <w:r w:rsidRPr="001B17CB">
        <w:rPr>
          <w:rtl/>
        </w:rPr>
        <w:t>- المرونة في توزيع المهام بما يتناسب مع قدرات ومهارات المتطوّع.</w:t>
      </w:r>
    </w:p>
    <w:p w14:paraId="36B78365" w14:textId="77777777" w:rsidR="0042208F" w:rsidRPr="001B17CB" w:rsidRDefault="0042208F" w:rsidP="0042208F">
      <w:pPr>
        <w:rPr>
          <w:rtl/>
        </w:rPr>
      </w:pPr>
      <w:r w:rsidRPr="001B17CB">
        <w:rPr>
          <w:rtl/>
        </w:rPr>
        <w:t>- بناء علاقات اجتماعية إيجابية داخل الفريق.</w:t>
      </w:r>
    </w:p>
    <w:p w14:paraId="39387DE0" w14:textId="77777777" w:rsidR="0042208F" w:rsidRPr="001B17CB" w:rsidRDefault="0042208F" w:rsidP="0042208F">
      <w:pPr>
        <w:rPr>
          <w:rtl/>
        </w:rPr>
      </w:pPr>
      <w:r w:rsidRPr="001B17CB">
        <w:rPr>
          <w:rtl/>
        </w:rPr>
        <w:t>- ارتباط العمل التطوّعي بشغف المتطوّع واهتماماته.</w:t>
      </w:r>
    </w:p>
    <w:p w14:paraId="4741DF74" w14:textId="77777777" w:rsidR="0042208F" w:rsidRDefault="0042208F" w:rsidP="0042208F">
      <w:pPr>
        <w:rPr>
          <w:rtl/>
        </w:rPr>
      </w:pPr>
      <w:r w:rsidRPr="001B17CB">
        <w:rPr>
          <w:rtl/>
        </w:rPr>
        <w:t>- وضوح الأثر والنتائج الملموسة للعمل التطوّعي.</w:t>
      </w:r>
    </w:p>
    <w:p w14:paraId="04A1EFA1" w14:textId="1D01C7C4" w:rsidR="0042208F" w:rsidRPr="0042208F" w:rsidRDefault="0042208F" w:rsidP="0042208F">
      <w:pPr>
        <w:jc w:val="center"/>
        <w:rPr>
          <w:rtl/>
        </w:rPr>
      </w:pPr>
      <w:r>
        <w:rPr>
          <w:noProof/>
        </w:rPr>
        <w:drawing>
          <wp:inline distT="0" distB="0" distL="0" distR="0" wp14:anchorId="68596D69" wp14:editId="4EDDDFD4">
            <wp:extent cx="1216025" cy="1216025"/>
            <wp:effectExtent l="0" t="0" r="0" b="0"/>
            <wp:docPr id="181" name="Picture 181"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6A14D5F7" w14:textId="77777777" w:rsidR="0042208F" w:rsidRDefault="0042208F" w:rsidP="0042208F">
      <w:pPr>
        <w:rPr>
          <w:rtl/>
        </w:rPr>
      </w:pPr>
    </w:p>
    <w:p w14:paraId="7CA3F670" w14:textId="77777777" w:rsidR="0042208F" w:rsidRDefault="0042208F" w:rsidP="0042208F">
      <w:pPr>
        <w:rPr>
          <w:rtl/>
        </w:rPr>
      </w:pPr>
    </w:p>
    <w:p w14:paraId="7273B538" w14:textId="3C61526D" w:rsidR="0042208F" w:rsidRPr="001B17CB" w:rsidRDefault="0042208F" w:rsidP="0042208F">
      <w:pPr>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463CAE31" wp14:editId="1DB00579">
                <wp:extent cx="5731510" cy="895350"/>
                <wp:effectExtent l="0" t="0" r="21590" b="19050"/>
                <wp:docPr id="13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9" name="صورة 38"/>
                          <pic:cNvPicPr/>
                        </pic:nvPicPr>
                        <pic:blipFill>
                          <a:blip r:embed="rId9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0" name="مجموعة 39"/>
                        <wpg:cNvGrpSpPr/>
                        <wpg:grpSpPr>
                          <a:xfrm>
                            <a:off x="0" y="0"/>
                            <a:ext cx="5731510" cy="895350"/>
                            <a:chOff x="0" y="0"/>
                            <a:chExt cx="5878196" cy="918845"/>
                          </a:xfrm>
                        </wpg:grpSpPr>
                        <wpg:grpSp>
                          <wpg:cNvPr id="142" name="مجموعة 40"/>
                          <wpg:cNvGrpSpPr/>
                          <wpg:grpSpPr>
                            <a:xfrm>
                              <a:off x="0" y="0"/>
                              <a:ext cx="5878196" cy="918845"/>
                              <a:chOff x="0" y="0"/>
                              <a:chExt cx="6240348" cy="919070"/>
                            </a:xfrm>
                          </wpg:grpSpPr>
                          <wpg:grpSp>
                            <wpg:cNvPr id="143" name="مجموعة 41"/>
                            <wpg:cNvGrpSpPr/>
                            <wpg:grpSpPr>
                              <a:xfrm>
                                <a:off x="0" y="169208"/>
                                <a:ext cx="5433072" cy="580613"/>
                                <a:chOff x="0" y="169208"/>
                                <a:chExt cx="5433072" cy="580613"/>
                              </a:xfrm>
                            </wpg:grpSpPr>
                            <wps:wsp>
                              <wps:cNvPr id="14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 name="مربع نص 41"/>
                          <wps:cNvSpPr txBox="1"/>
                          <wps:spPr>
                            <a:xfrm>
                              <a:off x="204484" y="256976"/>
                              <a:ext cx="4616071" cy="387740"/>
                            </a:xfrm>
                            <a:prstGeom prst="rect">
                              <a:avLst/>
                            </a:prstGeom>
                            <a:noFill/>
                          </wps:spPr>
                          <wps:txbx>
                            <w:txbxContent>
                              <w:p w14:paraId="5BFC0E18" w14:textId="493262A0"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قيادة الفرق التطوعية و</w:t>
                                </w:r>
                                <w:r w:rsidRPr="008C2D4D">
                                  <w:rPr>
                                    <w:rFonts w:eastAsia="Calibri" w:hAnsi="Adobe Arabic" w:cs="Adobe Arabic" w:hint="cs"/>
                                    <w:b/>
                                    <w:bCs/>
                                    <w:color w:val="FFFFFF"/>
                                    <w:kern w:val="24"/>
                                    <w:sz w:val="36"/>
                                    <w:szCs w:val="36"/>
                                    <w:rtl/>
                                    <w:lang w:bidi="ar-EG"/>
                                  </w:rPr>
                                  <w:t xml:space="preserve">أساليب </w:t>
                                </w:r>
                                <w:r w:rsidRPr="008C2D4D">
                                  <w:rPr>
                                    <w:rFonts w:eastAsia="Calibri" w:hAnsi="Adobe Arabic" w:cs="Adobe Arabic"/>
                                    <w:b/>
                                    <w:bCs/>
                                    <w:color w:val="FFFFFF"/>
                                    <w:kern w:val="24"/>
                                    <w:sz w:val="36"/>
                                    <w:szCs w:val="36"/>
                                    <w:rtl/>
                                    <w:lang w:bidi="ar-EG"/>
                                  </w:rPr>
                                  <w:t>تحفيزها</w:t>
                                </w:r>
                              </w:p>
                            </w:txbxContent>
                          </wps:txbx>
                          <wps:bodyPr wrap="square" rtlCol="1">
                            <a:spAutoFit/>
                          </wps:bodyPr>
                        </wps:wsp>
                      </wpg:grpSp>
                    </wpg:wgp>
                  </a:graphicData>
                </a:graphic>
              </wp:inline>
            </w:drawing>
          </mc:Choice>
          <mc:Fallback>
            <w:pict>
              <v:group w14:anchorId="463CAE31" id="_x0000_s141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ZHmMfQcAAIMcAAAOAAAAZHJzL2Uyb0RvYy54bWzsWduO00YYvq/Ud7B8&#10;WQni8yFiFy1QUCVKV0BFe+k4TmLV9rjjySbLbaFCvAi0alXRlla8SfI2/f4Z23EOuwmohV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1keYx9BwAAgxw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141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">
                  <v:imagedata r:id="rId91" o:title=""/>
                </v:shape>
                <v:group id="مجموعة 39" o:spid="_x0000_s14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group id="مجموعة 40" o:spid="_x0000_s14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group id="مجموعة 41" o:spid="_x0000_s14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shape id="شكل حر 42" o:spid="_x0000_s14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" fillcolor="#168489" stroked="f" strokeweight="1pt">
                        <v:stroke joinstyle="miter"/>
                      </v:roundrect>
                    </v:group>
                    <v:oval id="شكل بيضاوي 44" o:spid="_x0000_s14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" filled="f" strokecolor="#a5a5a5 [2092]" strokeweight="1pt">
                      <v:stroke joinstyle="miter"/>
                    </v:oval>
                  </v:group>
                  <v:shape id="مربع نص 41" o:spid="_x0000_s1418"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5NNwAAAANwAAAAPAAAAZHJzL2Rvd25yZXYueG1sRE9Na8JA&#10;EL0X/A/LCL3VjWJ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h1eTTcAAAADcAAAADwAAAAAA&#10;AAAAAAAAAAAHAgAAZHJzL2Rvd25yZXYueG1sUEsFBgAAAAADAAMAtwAAAPQCAAAAAA==&#10;" filled="f" stroked="f">
                    <v:textbox style="mso-fit-shape-to-text:t">
                      <w:txbxContent>
                        <w:p w14:paraId="5BFC0E18" w14:textId="493262A0"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قيادة الفرق التطوعية و</w:t>
                          </w:r>
                          <w:r w:rsidRPr="008C2D4D">
                            <w:rPr>
                              <w:rFonts w:eastAsia="Calibri" w:hAnsi="Adobe Arabic" w:cs="Adobe Arabic" w:hint="cs"/>
                              <w:b/>
                              <w:bCs/>
                              <w:color w:val="FFFFFF"/>
                              <w:kern w:val="24"/>
                              <w:sz w:val="36"/>
                              <w:szCs w:val="36"/>
                              <w:rtl/>
                              <w:lang w:bidi="ar-EG"/>
                            </w:rPr>
                            <w:t xml:space="preserve">أساليب </w:t>
                          </w:r>
                          <w:r w:rsidRPr="008C2D4D">
                            <w:rPr>
                              <w:rFonts w:eastAsia="Calibri" w:hAnsi="Adobe Arabic" w:cs="Adobe Arabic"/>
                              <w:b/>
                              <w:bCs/>
                              <w:color w:val="FFFFFF"/>
                              <w:kern w:val="24"/>
                              <w:sz w:val="36"/>
                              <w:szCs w:val="36"/>
                              <w:rtl/>
                              <w:lang w:bidi="ar-EG"/>
                            </w:rPr>
                            <w:t>تحفيزها</w:t>
                          </w:r>
                        </w:p>
                      </w:txbxContent>
                    </v:textbox>
                  </v:shape>
                </v:group>
                <w10:anchorlock/>
              </v:group>
            </w:pict>
          </mc:Fallback>
        </mc:AlternateContent>
      </w:r>
    </w:p>
    <w:p w14:paraId="7DC44A5D" w14:textId="77777777" w:rsidR="0042208F" w:rsidRPr="008C2D4D" w:rsidRDefault="0042208F" w:rsidP="008C2D4D">
      <w:pPr>
        <w:pStyle w:val="ad"/>
        <w:rPr>
          <w:b w:val="0"/>
          <w:bCs/>
          <w:color w:val="168489"/>
          <w:rtl/>
        </w:rPr>
      </w:pPr>
      <w:r w:rsidRPr="008C2D4D">
        <w:rPr>
          <w:b w:val="0"/>
          <w:bCs/>
          <w:color w:val="168489"/>
          <w:rtl/>
        </w:rPr>
        <w:t>أنماط القيادة في العمل التطوّعي:</w:t>
      </w:r>
    </w:p>
    <w:p w14:paraId="6E65CEFD" w14:textId="77777777" w:rsidR="0042208F" w:rsidRDefault="0042208F" w:rsidP="0042208F">
      <w:r w:rsidRPr="001B17CB">
        <w:rPr>
          <w:rtl/>
        </w:rPr>
        <w:t>تختلف قيادة الفرق التطوّعية عن قيادة الفرق في القطاع الربحي، إذ يتعيّن على القائد أن يراعي طبيعة العلاقة التطوّعية. ومن أبرز أنماط القيادة الفعّالة في العمل التطوّعي:</w:t>
      </w:r>
    </w:p>
    <w:p w14:paraId="4FD99ED1" w14:textId="25D67404" w:rsidR="008C2D4D" w:rsidRDefault="008C2D4D" w:rsidP="008C2D4D">
      <w:pPr>
        <w:rPr>
          <w:rtl/>
        </w:rPr>
      </w:pPr>
      <w:r w:rsidRPr="008C2D4D">
        <w:rPr>
          <w:noProof/>
        </w:rPr>
        <mc:AlternateContent>
          <mc:Choice Requires="wpg">
            <w:drawing>
              <wp:inline distT="0" distB="0" distL="0" distR="0" wp14:anchorId="2F2D9605" wp14:editId="31EFC6A8">
                <wp:extent cx="5643256" cy="1608250"/>
                <wp:effectExtent l="0" t="0" r="14605" b="0"/>
                <wp:docPr id="801405981" name="Group 6"/>
                <wp:cNvGraphicFramePr/>
                <a:graphic xmlns:a="http://schemas.openxmlformats.org/drawingml/2006/main">
                  <a:graphicData uri="http://schemas.microsoft.com/office/word/2010/wordprocessingGroup">
                    <wpg:wgp>
                      <wpg:cNvGrpSpPr/>
                      <wpg:grpSpPr>
                        <a:xfrm>
                          <a:off x="0" y="0"/>
                          <a:ext cx="5643256" cy="1608250"/>
                          <a:chOff x="0" y="0"/>
                          <a:chExt cx="5643256" cy="1608250"/>
                        </a:xfrm>
                      </wpg:grpSpPr>
                      <wpg:grpSp>
                        <wpg:cNvPr id="801405982" name="Group 801405982"/>
                        <wpg:cNvGrpSpPr/>
                        <wpg:grpSpPr>
                          <a:xfrm>
                            <a:off x="0" y="0"/>
                            <a:ext cx="1357308" cy="1608250"/>
                            <a:chOff x="0" y="0"/>
                            <a:chExt cx="1357308" cy="1608250"/>
                          </a:xfrm>
                        </wpg:grpSpPr>
                        <wps:wsp>
                          <wps:cNvPr id="801405983" name="Freeform: Shape 801405983"/>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84" name="TextBox 6"/>
                          <wps:cNvSpPr txBox="1"/>
                          <wps:spPr>
                            <a:xfrm>
                              <a:off x="402418" y="0"/>
                              <a:ext cx="646430" cy="733425"/>
                            </a:xfrm>
                            <a:prstGeom prst="rect">
                              <a:avLst/>
                            </a:prstGeom>
                            <a:noFill/>
                          </wps:spPr>
                          <wps:txbx>
                            <w:txbxContent>
                              <w:p w14:paraId="1A8FFBD7" w14:textId="77777777" w:rsidR="008C2D4D" w:rsidRDefault="008C2D4D" w:rsidP="008C2D4D">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wps:txbx>
                          <wps:bodyPr wrap="none" rtlCol="0">
                            <a:spAutoFit/>
                          </wps:bodyPr>
                        </wps:wsp>
                        <wps:wsp>
                          <wps:cNvPr id="801405985" name="مربع نص 18"/>
                          <wps:cNvSpPr txBox="1"/>
                          <wps:spPr>
                            <a:xfrm>
                              <a:off x="0" y="1187064"/>
                              <a:ext cx="1357308" cy="421186"/>
                            </a:xfrm>
                            <a:prstGeom prst="rect">
                              <a:avLst/>
                            </a:prstGeom>
                            <a:noFill/>
                          </wps:spPr>
                          <wps:txbx>
                            <w:txbxContent>
                              <w:p w14:paraId="11DF95BC" w14:textId="1549FF66"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التشاركية</w:t>
                                </w:r>
                              </w:p>
                            </w:txbxContent>
                          </wps:txbx>
                          <wps:bodyPr wrap="square" rtlCol="1">
                            <a:noAutofit/>
                          </wps:bodyPr>
                        </wps:wsp>
                      </wpg:grpSp>
                      <wpg:grpSp>
                        <wpg:cNvPr id="801405986" name="Group 801405986"/>
                        <wpg:cNvGrpSpPr/>
                        <wpg:grpSpPr>
                          <a:xfrm>
                            <a:off x="1411796" y="0"/>
                            <a:ext cx="4231460" cy="1608250"/>
                            <a:chOff x="1411796" y="0"/>
                            <a:chExt cx="4231460" cy="1608250"/>
                          </a:xfrm>
                        </wpg:grpSpPr>
                        <wpg:grpSp>
                          <wpg:cNvPr id="801405987" name="Group 801405987"/>
                          <wpg:cNvGrpSpPr/>
                          <wpg:grpSpPr>
                            <a:xfrm>
                              <a:off x="2763733" y="0"/>
                              <a:ext cx="1522280" cy="1608250"/>
                              <a:chOff x="2763733" y="0"/>
                              <a:chExt cx="1522280" cy="1608250"/>
                            </a:xfrm>
                          </wpg:grpSpPr>
                          <wps:wsp>
                            <wps:cNvPr id="801405988" name="Freeform: Shape 801405988"/>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89" name="TextBox 6"/>
                            <wps:cNvSpPr txBox="1"/>
                            <wps:spPr>
                              <a:xfrm>
                                <a:off x="3248658" y="0"/>
                                <a:ext cx="646430" cy="733425"/>
                              </a:xfrm>
                              <a:prstGeom prst="rect">
                                <a:avLst/>
                              </a:prstGeom>
                              <a:noFill/>
                            </wps:spPr>
                            <wps:txbx>
                              <w:txbxContent>
                                <w:p w14:paraId="50372BC1" w14:textId="77777777" w:rsidR="008C2D4D" w:rsidRDefault="008C2D4D" w:rsidP="008C2D4D">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wps:txbx>
                            <wps:bodyPr wrap="none" rtlCol="0">
                              <a:spAutoFit/>
                            </wps:bodyPr>
                          </wps:wsp>
                          <wps:wsp>
                            <wps:cNvPr id="801405990" name="مربع نص 18"/>
                            <wps:cNvSpPr txBox="1"/>
                            <wps:spPr>
                              <a:xfrm>
                                <a:off x="2763733" y="1187064"/>
                                <a:ext cx="1522280" cy="421186"/>
                              </a:xfrm>
                              <a:prstGeom prst="rect">
                                <a:avLst/>
                              </a:prstGeom>
                              <a:noFill/>
                            </wps:spPr>
                            <wps:txbx>
                              <w:txbxContent>
                                <w:p w14:paraId="789D2B72" w14:textId="696AEF0A"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الخادمة</w:t>
                                  </w:r>
                                </w:p>
                              </w:txbxContent>
                            </wps:txbx>
                            <wps:bodyPr wrap="square" rtlCol="1">
                              <a:noAutofit/>
                            </wps:bodyPr>
                          </wps:wsp>
                        </wpg:grpSp>
                        <wpg:grpSp>
                          <wpg:cNvPr id="801405991" name="Group 801405991"/>
                          <wpg:cNvGrpSpPr/>
                          <wpg:grpSpPr>
                            <a:xfrm>
                              <a:off x="1411796" y="0"/>
                              <a:ext cx="4231460" cy="1608250"/>
                              <a:chOff x="1411796" y="0"/>
                              <a:chExt cx="4231460" cy="1608250"/>
                            </a:xfrm>
                          </wpg:grpSpPr>
                          <wpg:grpSp>
                            <wpg:cNvPr id="801405992" name="Group 801405992"/>
                            <wpg:cNvGrpSpPr/>
                            <wpg:grpSpPr>
                              <a:xfrm>
                                <a:off x="4285948" y="0"/>
                                <a:ext cx="1357308" cy="1608250"/>
                                <a:chOff x="4285948" y="0"/>
                                <a:chExt cx="1357308" cy="1608250"/>
                              </a:xfrm>
                            </wpg:grpSpPr>
                            <wps:wsp>
                              <wps:cNvPr id="801405993" name="Freeform: Shape 801405993"/>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94" name="TextBox 6"/>
                              <wps:cNvSpPr txBox="1"/>
                              <wps:spPr>
                                <a:xfrm>
                                  <a:off x="4688402" y="0"/>
                                  <a:ext cx="785495" cy="733425"/>
                                </a:xfrm>
                                <a:prstGeom prst="rect">
                                  <a:avLst/>
                                </a:prstGeom>
                                <a:noFill/>
                              </wps:spPr>
                              <wps:txbx>
                                <w:txbxContent>
                                  <w:p w14:paraId="3D27E537" w14:textId="77777777" w:rsidR="008C2D4D" w:rsidRDefault="008C2D4D" w:rsidP="008C2D4D">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801405995" name="مربع نص 18"/>
                              <wps:cNvSpPr txBox="1"/>
                              <wps:spPr>
                                <a:xfrm>
                                  <a:off x="4285948" y="1187064"/>
                                  <a:ext cx="1357308" cy="421186"/>
                                </a:xfrm>
                                <a:prstGeom prst="rect">
                                  <a:avLst/>
                                </a:prstGeom>
                                <a:noFill/>
                              </wps:spPr>
                              <wps:txbx>
                                <w:txbxContent>
                                  <w:p w14:paraId="65FF9955" w14:textId="21C33A6A"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بالقدوة</w:t>
                                    </w:r>
                                  </w:p>
                                </w:txbxContent>
                              </wps:txbx>
                              <wps:bodyPr wrap="square" rtlCol="1">
                                <a:noAutofit/>
                              </wps:bodyPr>
                            </wps:wsp>
                          </wpg:grpSp>
                          <wpg:grpSp>
                            <wpg:cNvPr id="801405996" name="Group 801405996"/>
                            <wpg:cNvGrpSpPr/>
                            <wpg:grpSpPr>
                              <a:xfrm>
                                <a:off x="1411796" y="0"/>
                                <a:ext cx="1357308" cy="1608250"/>
                                <a:chOff x="1411796" y="0"/>
                                <a:chExt cx="1357308" cy="1608250"/>
                              </a:xfrm>
                            </wpg:grpSpPr>
                            <wps:wsp>
                              <wps:cNvPr id="801405997" name="Freeform: Shape 801405997"/>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98" name="TextBox 6"/>
                              <wps:cNvSpPr txBox="1"/>
                              <wps:spPr>
                                <a:xfrm>
                                  <a:off x="1814228" y="0"/>
                                  <a:ext cx="646430" cy="733425"/>
                                </a:xfrm>
                                <a:prstGeom prst="rect">
                                  <a:avLst/>
                                </a:prstGeom>
                                <a:noFill/>
                              </wps:spPr>
                              <wps:txbx>
                                <w:txbxContent>
                                  <w:p w14:paraId="30FFDC25" w14:textId="77777777" w:rsidR="008C2D4D" w:rsidRDefault="008C2D4D" w:rsidP="008C2D4D">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801405999" name="مربع نص 18"/>
                              <wps:cNvSpPr txBox="1"/>
                              <wps:spPr>
                                <a:xfrm>
                                  <a:off x="1411796" y="1187064"/>
                                  <a:ext cx="1357308" cy="421186"/>
                                </a:xfrm>
                                <a:prstGeom prst="rect">
                                  <a:avLst/>
                                </a:prstGeom>
                                <a:noFill/>
                              </wps:spPr>
                              <wps:txbx>
                                <w:txbxContent>
                                  <w:p w14:paraId="2D4DB1C1" w14:textId="70C6BCD3"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التحويلية</w:t>
                                    </w:r>
                                  </w:p>
                                </w:txbxContent>
                              </wps:txbx>
                              <wps:bodyPr wrap="square" rtlCol="1">
                                <a:noAutofit/>
                              </wps:bodyPr>
                            </wps:wsp>
                          </wpg:grpSp>
                        </wpg:grpSp>
                      </wpg:grpSp>
                    </wpg:wgp>
                  </a:graphicData>
                </a:graphic>
              </wp:inline>
            </w:drawing>
          </mc:Choice>
          <mc:Fallback>
            <w:pict>
              <v:group w14:anchorId="2F2D9605" id="_x0000_s1419" style="width:444.35pt;height:126.65pt;mso-position-horizontal-relative:char;mso-position-vertical-relative:line" coordsize="56432,16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">
                <v:group id="Group 801405982" o:spid="_x0000_s1420" style="position:absolute;width:13573;height:16082" coordsize="13573,1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">
                  <v:shape id="Freeform: Shape 801405983" o:spid="_x0000_s1421"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" path="m,l352967,r32360,104246c491881,356168,741330,532933,1032066,532933v290736,,540186,-176765,646739,-428687l1711165,r352967,l2057718,42026c1960097,519091,1537990,877957,1032066,877957,526142,877957,104035,519091,6414,42026l,xe" fillcolor="#2e74b5 [2408]" strokecolor="#2e74b5 [2408]" strokeweight="1pt">
                    <v:stroke joinstyle="miter"/>
                    <v:path arrowok="t" o:connecttype="custom" o:connectlocs="0,0;209580,0;228795,61848;612808,316183;996820,61848;1016035,0;1225615,0;1221807,24934;612808,520881;3808,24934;0,0" o:connectangles="0,0,0,0,0,0,0,0,0,0,0"/>
                  </v:shape>
                  <v:shape id="TextBox 6" o:spid="_x0000_s1422"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" filled="f" stroked="f">
                    <v:textbox style="mso-fit-shape-to-text:t">
                      <w:txbxContent>
                        <w:p w14:paraId="1A8FFBD7" w14:textId="77777777" w:rsidR="008C2D4D" w:rsidRDefault="008C2D4D" w:rsidP="008C2D4D">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v:textbox>
                  </v:shape>
                  <v:shape id="مربع نص 18" o:spid="_x0000_s1423" type="#_x0000_t202" style="position:absolute;top:11870;width:13573;height:4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" filled="f" stroked="f">
                    <v:textbox>
                      <w:txbxContent>
                        <w:p w14:paraId="11DF95BC" w14:textId="1549FF66"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التشاركية</w:t>
                          </w:r>
                        </w:p>
                      </w:txbxContent>
                    </v:textbox>
                  </v:shape>
                </v:group>
                <v:group id="Group 801405986" o:spid="_x0000_s1424" style="position:absolute;left:14117;width:42315;height:16082" coordorigin="14117" coordsize="42314,1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">
                  <v:group id="Group 801405987" o:spid="_x0000_s1425" style="position:absolute;left:27637;width:15223;height:16082" coordorigin="27637" coordsize="15222,1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">
                    <v:shape id="Freeform: Shape 801405988" o:spid="_x0000_s1426"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7f7f7f [1612]" strokecolor="#7f7f7f [1612]" strokeweight="1pt">
                      <v:stroke joinstyle="miter"/>
                      <v:path arrowok="t" o:connecttype="custom" o:connectlocs="0,0;209580,0;228795,61848;612808,316183;996820,61848;1016035,0;1225615,0;1221807,24934;612808,520881;3808,24934;0,0" o:connectangles="0,0,0,0,0,0,0,0,0,0,0"/>
                    </v:shape>
                    <v:shape id="TextBox 6" o:spid="_x0000_s1427"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" filled="f" stroked="f">
                      <v:textbox style="mso-fit-shape-to-text:t">
                        <w:txbxContent>
                          <w:p w14:paraId="50372BC1" w14:textId="77777777" w:rsidR="008C2D4D" w:rsidRDefault="008C2D4D" w:rsidP="008C2D4D">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v:textbox>
                    </v:shape>
                    <v:shape id="مربع نص 18" o:spid="_x0000_s1428" type="#_x0000_t202" style="position:absolute;left:27637;top:11870;width:15223;height:4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" filled="f" stroked="f">
                      <v:textbox>
                        <w:txbxContent>
                          <w:p w14:paraId="789D2B72" w14:textId="696AEF0A"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الخادمة</w:t>
                            </w:r>
                          </w:p>
                        </w:txbxContent>
                      </v:textbox>
                    </v:shape>
                  </v:group>
                  <v:group id="Group 801405991" o:spid="_x0000_s1429" style="position:absolute;left:14117;width:42315;height:16082" coordorigin="14117" coordsize="42314,1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">
                    <v:group id="Group 801405992" o:spid="_x0000_s1430" style="position:absolute;left:42859;width:13573;height:16082" coordorigin="42859" coordsize="13573,1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">
                      <v:shape id="Freeform: Shape 801405993" o:spid="_x0000_s1431"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168489" strokeweight="1pt">
                        <v:stroke joinstyle="miter"/>
                        <v:path arrowok="t" o:connecttype="custom" o:connectlocs="0,0;209580,0;228795,61848;612808,316183;996820,61848;1016035,0;1225615,0;1221807,24934;612808,520881;3808,24934;0,0" o:connectangles="0,0,0,0,0,0,0,0,0,0,0"/>
                      </v:shape>
                      <v:shape id="TextBox 6" o:spid="_x0000_s1432"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" filled="f" stroked="f">
                        <v:textbox style="mso-fit-shape-to-text:t">
                          <w:txbxContent>
                            <w:p w14:paraId="3D27E537" w14:textId="77777777" w:rsidR="008C2D4D" w:rsidRDefault="008C2D4D" w:rsidP="008C2D4D">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1433" type="#_x0000_t202" style="position:absolute;left:42859;top:11870;width:13573;height:4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" filled="f" stroked="f">
                        <v:textbox>
                          <w:txbxContent>
                            <w:p w14:paraId="65FF9955" w14:textId="21C33A6A"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بالقدوة</w:t>
                              </w:r>
                            </w:p>
                          </w:txbxContent>
                        </v:textbox>
                      </v:shape>
                    </v:group>
                    <v:group id="Group 801405996" o:spid="_x0000_s1434" style="position:absolute;left:14117;width:13574;height:16082" coordorigin="14117" coordsize="13573,1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">
                      <v:shape id="Freeform: Shape 801405997" o:spid="_x0000_s1435"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1436"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" filled="f" stroked="f">
                        <v:textbox style="mso-fit-shape-to-text:t">
                          <w:txbxContent>
                            <w:p w14:paraId="30FFDC25" w14:textId="77777777" w:rsidR="008C2D4D" w:rsidRDefault="008C2D4D" w:rsidP="008C2D4D">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1437" type="#_x0000_t202" style="position:absolute;left:14117;top:11870;width:13574;height:4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" filled="f" stroked="f">
                        <v:textbox>
                          <w:txbxContent>
                            <w:p w14:paraId="2D4DB1C1" w14:textId="70C6BCD3"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التحويلية</w:t>
                              </w:r>
                            </w:p>
                          </w:txbxContent>
                        </v:textbox>
                      </v:shape>
                    </v:group>
                  </v:group>
                </v:group>
                <w10:anchorlock/>
              </v:group>
            </w:pict>
          </mc:Fallback>
        </mc:AlternateContent>
      </w:r>
    </w:p>
    <w:p w14:paraId="3B56EEB3" w14:textId="2A0DACC3"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69A9798C" wp14:editId="0FCEC1EB">
                <wp:extent cx="5731510" cy="892088"/>
                <wp:effectExtent l="0" t="0" r="2540" b="22860"/>
                <wp:docPr id="7454455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29" name="مجموعة 47"/>
                        <wpg:cNvGrpSpPr/>
                        <wpg:grpSpPr>
                          <a:xfrm>
                            <a:off x="0" y="0"/>
                            <a:ext cx="5731510" cy="895351"/>
                            <a:chOff x="0" y="0"/>
                            <a:chExt cx="5878196" cy="918845"/>
                          </a:xfrm>
                        </wpg:grpSpPr>
                        <wpg:grpSp>
                          <wpg:cNvPr id="745445530" name="مجموعة 48"/>
                          <wpg:cNvGrpSpPr/>
                          <wpg:grpSpPr>
                            <a:xfrm>
                              <a:off x="0" y="0"/>
                              <a:ext cx="5878196" cy="918845"/>
                              <a:chOff x="0" y="0"/>
                              <a:chExt cx="6240348" cy="919070"/>
                            </a:xfrm>
                          </wpg:grpSpPr>
                          <wpg:grpSp>
                            <wpg:cNvPr id="745445531" name="مجموعة 49"/>
                            <wpg:cNvGrpSpPr/>
                            <wpg:grpSpPr>
                              <a:xfrm>
                                <a:off x="0" y="169208"/>
                                <a:ext cx="5433072" cy="580613"/>
                                <a:chOff x="0" y="169208"/>
                                <a:chExt cx="5433072" cy="580613"/>
                              </a:xfrm>
                            </wpg:grpSpPr>
                            <wps:wsp>
                              <wps:cNvPr id="7454455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35" name="مربع نص 41"/>
                          <wps:cNvSpPr txBox="1"/>
                          <wps:spPr>
                            <a:xfrm>
                              <a:off x="204466" y="256582"/>
                              <a:ext cx="4615440" cy="389157"/>
                            </a:xfrm>
                            <a:prstGeom prst="rect">
                              <a:avLst/>
                            </a:prstGeom>
                            <a:noFill/>
                          </wps:spPr>
                          <wps:txbx>
                            <w:txbxContent>
                              <w:p w14:paraId="111028A4" w14:textId="65BD5E45"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بالقدوة (</w:t>
                                </w:r>
                                <w:r w:rsidRPr="008C2D4D">
                                  <w:rPr>
                                    <w:rFonts w:eastAsia="Calibri" w:hAnsi="Adobe Arabic" w:cs="Adobe Arabic"/>
                                    <w:b/>
                                    <w:bCs/>
                                    <w:color w:val="FFFFFF"/>
                                    <w:kern w:val="24"/>
                                    <w:szCs w:val="28"/>
                                    <w:lang w:bidi="ar-EG"/>
                                  </w:rPr>
                                  <w:t>Leading</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by</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Example</w:t>
                                </w:r>
                                <w:r w:rsidRPr="008C2D4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45445536"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A9798C" id="_x0000_s14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MHadPHcHAAD0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4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">
                  <v:group id="مجموعة 48" o:spid="_x0000_s14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">
                    <v:group id="مجموعة 49" o:spid="_x0000_s14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">
                      <v:shape id="شكل حر 50" o:spid="_x0000_s14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" fillcolor="#a5a5a5 [2092]" stroked="f" strokeweight="1pt">
                        <v:stroke joinstyle="miter"/>
                      </v:roundrect>
                    </v:group>
                    <v:oval id="شكل بيضاوي 52" o:spid="_x0000_s14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" filled="f" strokecolor="#168489" strokeweight="1pt">
                      <v:stroke joinstyle="miter"/>
                    </v:oval>
                  </v:group>
                  <v:shape id="مربع نص 41" o:spid="_x0000_s1445"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" filled="f" stroked="f">
                    <v:textbox style="mso-fit-shape-to-text:t">
                      <w:txbxContent>
                        <w:p w14:paraId="111028A4" w14:textId="65BD5E45"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بالقدوة (</w:t>
                          </w:r>
                          <w:r w:rsidRPr="008C2D4D">
                            <w:rPr>
                              <w:rFonts w:eastAsia="Calibri" w:hAnsi="Adobe Arabic" w:cs="Adobe Arabic"/>
                              <w:b/>
                              <w:bCs/>
                              <w:color w:val="FFFFFF"/>
                              <w:kern w:val="24"/>
                              <w:szCs w:val="28"/>
                              <w:lang w:bidi="ar-EG"/>
                            </w:rPr>
                            <w:t>Leading</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by</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Example</w:t>
                          </w:r>
                          <w:r w:rsidRPr="008C2D4D">
                            <w:rPr>
                              <w:rFonts w:eastAsia="Calibri" w:hAnsi="Adobe Arabic" w:cs="Adobe Arabic"/>
                              <w:b/>
                              <w:bCs/>
                              <w:color w:val="FFFFFF"/>
                              <w:kern w:val="24"/>
                              <w:sz w:val="36"/>
                              <w:szCs w:val="36"/>
                              <w:rtl/>
                              <w:lang w:bidi="ar-EG"/>
                            </w:rPr>
                            <w:t>):</w:t>
                          </w:r>
                        </w:p>
                      </w:txbxContent>
                    </v:textbox>
                  </v:shape>
                </v:group>
                <v:shape id="صورة 54" o:spid="_x0000_s14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">
                  <v:imagedata r:id="rId110" o:title=""/>
                </v:shape>
                <w10:anchorlock/>
              </v:group>
            </w:pict>
          </mc:Fallback>
        </mc:AlternateContent>
      </w:r>
    </w:p>
    <w:p w14:paraId="119389D7" w14:textId="77777777" w:rsidR="0042208F" w:rsidRPr="001B17CB" w:rsidRDefault="0042208F" w:rsidP="0042208F">
      <w:pPr>
        <w:rPr>
          <w:rtl/>
        </w:rPr>
      </w:pPr>
      <w:r w:rsidRPr="001B17CB">
        <w:rPr>
          <w:rtl/>
        </w:rPr>
        <w:t xml:space="preserve">   - يشارك القائد في تنفيذ المهام جنباً إلى جنب مع المتطوّعين.</w:t>
      </w:r>
    </w:p>
    <w:p w14:paraId="641BBF31" w14:textId="77777777" w:rsidR="0042208F" w:rsidRPr="001B17CB" w:rsidRDefault="0042208F" w:rsidP="0042208F">
      <w:pPr>
        <w:rPr>
          <w:rtl/>
        </w:rPr>
      </w:pPr>
      <w:r w:rsidRPr="001B17CB">
        <w:rPr>
          <w:rtl/>
        </w:rPr>
        <w:t xml:space="preserve">   - يُظهر الالتزام والحماس الذي يتوقعه من فريقه.</w:t>
      </w:r>
    </w:p>
    <w:p w14:paraId="17829C96" w14:textId="77777777" w:rsidR="0042208F" w:rsidRDefault="0042208F" w:rsidP="0042208F">
      <w:pPr>
        <w:rPr>
          <w:rtl/>
        </w:rPr>
      </w:pPr>
      <w:r w:rsidRPr="001B17CB">
        <w:rPr>
          <w:rtl/>
        </w:rPr>
        <w:t xml:space="preserve">   - يعزّز ثقافة "نحن" بدلاً من "أنا وأنتم".</w:t>
      </w:r>
    </w:p>
    <w:p w14:paraId="27C4833E" w14:textId="6EB9E233"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6C27BD01" wp14:editId="710113CB">
                <wp:extent cx="5731510" cy="892088"/>
                <wp:effectExtent l="0" t="0" r="2540" b="22860"/>
                <wp:docPr id="7454455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38" name="مجموعة 47"/>
                        <wpg:cNvGrpSpPr/>
                        <wpg:grpSpPr>
                          <a:xfrm>
                            <a:off x="0" y="0"/>
                            <a:ext cx="5731510" cy="895351"/>
                            <a:chOff x="0" y="0"/>
                            <a:chExt cx="5878196" cy="918845"/>
                          </a:xfrm>
                        </wpg:grpSpPr>
                        <wpg:grpSp>
                          <wpg:cNvPr id="745445539" name="مجموعة 48"/>
                          <wpg:cNvGrpSpPr/>
                          <wpg:grpSpPr>
                            <a:xfrm>
                              <a:off x="0" y="0"/>
                              <a:ext cx="5878196" cy="918845"/>
                              <a:chOff x="0" y="0"/>
                              <a:chExt cx="6240348" cy="919070"/>
                            </a:xfrm>
                          </wpg:grpSpPr>
                          <wpg:grpSp>
                            <wpg:cNvPr id="745445540" name="مجموعة 49"/>
                            <wpg:cNvGrpSpPr/>
                            <wpg:grpSpPr>
                              <a:xfrm>
                                <a:off x="0" y="169208"/>
                                <a:ext cx="5433072" cy="580613"/>
                                <a:chOff x="0" y="169208"/>
                                <a:chExt cx="5433072" cy="580613"/>
                              </a:xfrm>
                            </wpg:grpSpPr>
                            <wps:wsp>
                              <wps:cNvPr id="7454455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44" name="مربع نص 41"/>
                          <wps:cNvSpPr txBox="1"/>
                          <wps:spPr>
                            <a:xfrm>
                              <a:off x="204466" y="256582"/>
                              <a:ext cx="4615440" cy="389157"/>
                            </a:xfrm>
                            <a:prstGeom prst="rect">
                              <a:avLst/>
                            </a:prstGeom>
                            <a:noFill/>
                          </wps:spPr>
                          <wps:txbx>
                            <w:txbxContent>
                              <w:p w14:paraId="38EBB5AB" w14:textId="7FA1B2DA"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الخادمة (</w:t>
                                </w:r>
                                <w:r w:rsidRPr="008C2D4D">
                                  <w:rPr>
                                    <w:rFonts w:eastAsia="Calibri" w:hAnsi="Adobe Arabic" w:cs="Adobe Arabic"/>
                                    <w:b/>
                                    <w:bCs/>
                                    <w:color w:val="FFFFFF"/>
                                    <w:kern w:val="24"/>
                                    <w:szCs w:val="28"/>
                                    <w:lang w:bidi="ar-EG"/>
                                  </w:rPr>
                                  <w:t>Servant</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Leadership</w:t>
                                </w:r>
                                <w:r w:rsidRPr="008C2D4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45445545"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27BD01" id="_x0000_s14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nCUPnoHAAD0HA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14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">
                  <v:group id="مجموعة 48" o:spid="_x0000_s14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">
                    <v:group id="مجموعة 49" o:spid="_x0000_s14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">
                      <v:shape id="شكل حر 50" o:spid="_x0000_s14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" fillcolor="#a5a5a5 [2092]" stroked="f" strokeweight="1pt">
                        <v:stroke joinstyle="miter"/>
                      </v:roundrect>
                    </v:group>
                    <v:oval id="شكل بيضاوي 52" o:spid="_x0000_s14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" filled="f" strokecolor="#168489" strokeweight="1pt">
                      <v:stroke joinstyle="miter"/>
                    </v:oval>
                  </v:group>
                  <v:shape id="مربع نص 41" o:spid="_x0000_s1454"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" filled="f" stroked="f">
                    <v:textbox style="mso-fit-shape-to-text:t">
                      <w:txbxContent>
                        <w:p w14:paraId="38EBB5AB" w14:textId="7FA1B2DA"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الخادمة (</w:t>
                          </w:r>
                          <w:r w:rsidRPr="008C2D4D">
                            <w:rPr>
                              <w:rFonts w:eastAsia="Calibri" w:hAnsi="Adobe Arabic" w:cs="Adobe Arabic"/>
                              <w:b/>
                              <w:bCs/>
                              <w:color w:val="FFFFFF"/>
                              <w:kern w:val="24"/>
                              <w:szCs w:val="28"/>
                              <w:lang w:bidi="ar-EG"/>
                            </w:rPr>
                            <w:t>Servant</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Leadership</w:t>
                          </w:r>
                          <w:r w:rsidRPr="008C2D4D">
                            <w:rPr>
                              <w:rFonts w:eastAsia="Calibri" w:hAnsi="Adobe Arabic" w:cs="Adobe Arabic"/>
                              <w:b/>
                              <w:bCs/>
                              <w:color w:val="FFFFFF"/>
                              <w:kern w:val="24"/>
                              <w:sz w:val="36"/>
                              <w:szCs w:val="36"/>
                              <w:rtl/>
                              <w:lang w:bidi="ar-EG"/>
                            </w:rPr>
                            <w:t>):</w:t>
                          </w:r>
                        </w:p>
                      </w:txbxContent>
                    </v:textbox>
                  </v:shape>
                </v:group>
                <v:shape id="صورة 54" o:spid="_x0000_s14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">
                  <v:imagedata r:id="rId110" o:title=""/>
                </v:shape>
                <w10:anchorlock/>
              </v:group>
            </w:pict>
          </mc:Fallback>
        </mc:AlternateContent>
      </w:r>
    </w:p>
    <w:p w14:paraId="769C2E0C" w14:textId="77777777" w:rsidR="0042208F" w:rsidRPr="001B17CB" w:rsidRDefault="0042208F" w:rsidP="0042208F">
      <w:pPr>
        <w:rPr>
          <w:rtl/>
        </w:rPr>
      </w:pPr>
      <w:r w:rsidRPr="001B17CB">
        <w:rPr>
          <w:rtl/>
        </w:rPr>
        <w:t xml:space="preserve">   - يضع القائد نفسه في خدمة المتطوّعين وتمكينهم.</w:t>
      </w:r>
    </w:p>
    <w:p w14:paraId="609F784B" w14:textId="77777777" w:rsidR="0042208F" w:rsidRPr="001B17CB" w:rsidRDefault="0042208F" w:rsidP="0042208F">
      <w:pPr>
        <w:rPr>
          <w:rtl/>
        </w:rPr>
      </w:pPr>
      <w:r w:rsidRPr="001B17CB">
        <w:rPr>
          <w:rtl/>
        </w:rPr>
        <w:t xml:space="preserve">   - يركّز على تذليل العقبات وتوفير بيئة عمل داعمة.</w:t>
      </w:r>
    </w:p>
    <w:p w14:paraId="60D6D1DA" w14:textId="77777777" w:rsidR="0042208F" w:rsidRDefault="0042208F" w:rsidP="0042208F">
      <w:pPr>
        <w:rPr>
          <w:rtl/>
        </w:rPr>
      </w:pPr>
      <w:r w:rsidRPr="001B17CB">
        <w:rPr>
          <w:rtl/>
        </w:rPr>
        <w:t xml:space="preserve">   - يهتم بالنمو الشخصي والمهني للمتطوّعين.</w:t>
      </w:r>
    </w:p>
    <w:p w14:paraId="19D292D4" w14:textId="5D04DF0B" w:rsidR="0042208F" w:rsidRPr="001B17CB" w:rsidRDefault="0042208F" w:rsidP="008C2D4D">
      <w:pPr>
        <w:keepNext/>
        <w:rPr>
          <w:rtl/>
        </w:rPr>
      </w:pPr>
      <w:r w:rsidRPr="002A078C">
        <w:rPr>
          <w:rFonts w:ascii="Sakkal Majalla" w:hAnsi="Sakkal Majalla"/>
          <w:noProof/>
          <w:sz w:val="34"/>
          <w:lang w:bidi="ar-EG"/>
        </w:rPr>
        <w:lastRenderedPageBreak/>
        <mc:AlternateContent>
          <mc:Choice Requires="wpg">
            <w:drawing>
              <wp:inline distT="0" distB="0" distL="0" distR="0" wp14:anchorId="1EED8370" wp14:editId="08DBE07F">
                <wp:extent cx="5731510" cy="892088"/>
                <wp:effectExtent l="0" t="0" r="2540" b="22860"/>
                <wp:docPr id="7454455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47" name="مجموعة 47"/>
                        <wpg:cNvGrpSpPr/>
                        <wpg:grpSpPr>
                          <a:xfrm>
                            <a:off x="0" y="0"/>
                            <a:ext cx="5731510" cy="895351"/>
                            <a:chOff x="0" y="0"/>
                            <a:chExt cx="5878196" cy="918845"/>
                          </a:xfrm>
                        </wpg:grpSpPr>
                        <wpg:grpSp>
                          <wpg:cNvPr id="745445548" name="مجموعة 48"/>
                          <wpg:cNvGrpSpPr/>
                          <wpg:grpSpPr>
                            <a:xfrm>
                              <a:off x="0" y="0"/>
                              <a:ext cx="5878196" cy="918845"/>
                              <a:chOff x="0" y="0"/>
                              <a:chExt cx="6240348" cy="919070"/>
                            </a:xfrm>
                          </wpg:grpSpPr>
                          <wpg:grpSp>
                            <wpg:cNvPr id="745445549" name="مجموعة 49"/>
                            <wpg:cNvGrpSpPr/>
                            <wpg:grpSpPr>
                              <a:xfrm>
                                <a:off x="0" y="169208"/>
                                <a:ext cx="5433072" cy="580613"/>
                                <a:chOff x="0" y="169208"/>
                                <a:chExt cx="5433072" cy="580613"/>
                              </a:xfrm>
                            </wpg:grpSpPr>
                            <wps:wsp>
                              <wps:cNvPr id="7454455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53" name="مربع نص 41"/>
                          <wps:cNvSpPr txBox="1"/>
                          <wps:spPr>
                            <a:xfrm>
                              <a:off x="204466" y="256582"/>
                              <a:ext cx="4615440" cy="389157"/>
                            </a:xfrm>
                            <a:prstGeom prst="rect">
                              <a:avLst/>
                            </a:prstGeom>
                            <a:noFill/>
                          </wps:spPr>
                          <wps:txbx>
                            <w:txbxContent>
                              <w:p w14:paraId="3E578C9B" w14:textId="0E036204"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التحويلية (</w:t>
                                </w:r>
                                <w:r w:rsidRPr="008C2D4D">
                                  <w:rPr>
                                    <w:rFonts w:eastAsia="Calibri" w:hAnsi="Adobe Arabic" w:cs="Adobe Arabic"/>
                                    <w:b/>
                                    <w:bCs/>
                                    <w:color w:val="FFFFFF"/>
                                    <w:kern w:val="24"/>
                                    <w:szCs w:val="28"/>
                                    <w:lang w:bidi="ar-EG"/>
                                  </w:rPr>
                                  <w:t>Transformational</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Leadership</w:t>
                                </w:r>
                                <w:r w:rsidRPr="008C2D4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45445554"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EED8370" id="_x0000_s14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63Si6nEHAAD0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4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">
                  <v:group id="مجموعة 48" o:spid="_x0000_s14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">
                    <v:group id="مجموعة 49" o:spid="_x0000_s14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">
                      <v:shape id="شكل حر 50" o:spid="_x0000_s14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" fillcolor="#a5a5a5 [2092]" stroked="f" strokeweight="1pt">
                        <v:stroke joinstyle="miter"/>
                      </v:roundrect>
                    </v:group>
                    <v:oval id="شكل بيضاوي 52" o:spid="_x0000_s14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" filled="f" strokecolor="#168489" strokeweight="1pt">
                      <v:stroke joinstyle="miter"/>
                    </v:oval>
                  </v:group>
                  <v:shape id="مربع نص 41" o:spid="_x0000_s1463"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" filled="f" stroked="f">
                    <v:textbox style="mso-fit-shape-to-text:t">
                      <w:txbxContent>
                        <w:p w14:paraId="3E578C9B" w14:textId="0E036204"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التحويلية (</w:t>
                          </w:r>
                          <w:r w:rsidRPr="008C2D4D">
                            <w:rPr>
                              <w:rFonts w:eastAsia="Calibri" w:hAnsi="Adobe Arabic" w:cs="Adobe Arabic"/>
                              <w:b/>
                              <w:bCs/>
                              <w:color w:val="FFFFFF"/>
                              <w:kern w:val="24"/>
                              <w:szCs w:val="28"/>
                              <w:lang w:bidi="ar-EG"/>
                            </w:rPr>
                            <w:t>Transformational</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Leadership</w:t>
                          </w:r>
                          <w:r w:rsidRPr="008C2D4D">
                            <w:rPr>
                              <w:rFonts w:eastAsia="Calibri" w:hAnsi="Adobe Arabic" w:cs="Adobe Arabic"/>
                              <w:b/>
                              <w:bCs/>
                              <w:color w:val="FFFFFF"/>
                              <w:kern w:val="24"/>
                              <w:sz w:val="36"/>
                              <w:szCs w:val="36"/>
                              <w:rtl/>
                              <w:lang w:bidi="ar-EG"/>
                            </w:rPr>
                            <w:t>):</w:t>
                          </w:r>
                        </w:p>
                      </w:txbxContent>
                    </v:textbox>
                  </v:shape>
                </v:group>
                <v:shape id="صورة 54" o:spid="_x0000_s14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">
                  <v:imagedata r:id="rId110" o:title=""/>
                </v:shape>
                <w10:anchorlock/>
              </v:group>
            </w:pict>
          </mc:Fallback>
        </mc:AlternateContent>
      </w:r>
    </w:p>
    <w:p w14:paraId="4CB1306A" w14:textId="77777777" w:rsidR="0042208F" w:rsidRPr="001B17CB" w:rsidRDefault="0042208F" w:rsidP="0042208F">
      <w:pPr>
        <w:rPr>
          <w:rtl/>
        </w:rPr>
      </w:pPr>
      <w:r w:rsidRPr="001B17CB">
        <w:rPr>
          <w:rtl/>
        </w:rPr>
        <w:t xml:space="preserve">   - يلهم المتطوّعين برؤية مشتركة وقيم نبيلة.</w:t>
      </w:r>
    </w:p>
    <w:p w14:paraId="449B351D" w14:textId="77777777" w:rsidR="0042208F" w:rsidRPr="001B17CB" w:rsidRDefault="0042208F" w:rsidP="0042208F">
      <w:pPr>
        <w:rPr>
          <w:rtl/>
        </w:rPr>
      </w:pPr>
      <w:r w:rsidRPr="001B17CB">
        <w:rPr>
          <w:rtl/>
        </w:rPr>
        <w:t xml:space="preserve">   - يركّز على التغيير الإيجابي والتطوير المستمر.</w:t>
      </w:r>
    </w:p>
    <w:p w14:paraId="115174E0" w14:textId="77777777" w:rsidR="0042208F" w:rsidRDefault="0042208F" w:rsidP="0042208F">
      <w:pPr>
        <w:rPr>
          <w:rtl/>
        </w:rPr>
      </w:pPr>
      <w:r w:rsidRPr="001B17CB">
        <w:rPr>
          <w:rtl/>
        </w:rPr>
        <w:t xml:space="preserve">   - يشجّع الإبداع والتفكير خارج الصندوق.</w:t>
      </w:r>
    </w:p>
    <w:p w14:paraId="16924F23" w14:textId="5B46DCFB"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8987993" wp14:editId="1F72BF5B">
                <wp:extent cx="5731510" cy="892088"/>
                <wp:effectExtent l="0" t="0" r="2540" b="22860"/>
                <wp:docPr id="74544555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56" name="مجموعة 47"/>
                        <wpg:cNvGrpSpPr/>
                        <wpg:grpSpPr>
                          <a:xfrm>
                            <a:off x="0" y="0"/>
                            <a:ext cx="5731510" cy="895351"/>
                            <a:chOff x="0" y="0"/>
                            <a:chExt cx="5878196" cy="918845"/>
                          </a:xfrm>
                        </wpg:grpSpPr>
                        <wpg:grpSp>
                          <wpg:cNvPr id="745445557" name="مجموعة 48"/>
                          <wpg:cNvGrpSpPr/>
                          <wpg:grpSpPr>
                            <a:xfrm>
                              <a:off x="0" y="0"/>
                              <a:ext cx="5878196" cy="918845"/>
                              <a:chOff x="0" y="0"/>
                              <a:chExt cx="6240348" cy="919070"/>
                            </a:xfrm>
                          </wpg:grpSpPr>
                          <wpg:grpSp>
                            <wpg:cNvPr id="745445558" name="مجموعة 49"/>
                            <wpg:cNvGrpSpPr/>
                            <wpg:grpSpPr>
                              <a:xfrm>
                                <a:off x="0" y="169208"/>
                                <a:ext cx="5433072" cy="580613"/>
                                <a:chOff x="0" y="169208"/>
                                <a:chExt cx="5433072" cy="580613"/>
                              </a:xfrm>
                            </wpg:grpSpPr>
                            <wps:wsp>
                              <wps:cNvPr id="7454455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62" name="مربع نص 41"/>
                          <wps:cNvSpPr txBox="1"/>
                          <wps:spPr>
                            <a:xfrm>
                              <a:off x="204466" y="256582"/>
                              <a:ext cx="4615440" cy="389157"/>
                            </a:xfrm>
                            <a:prstGeom prst="rect">
                              <a:avLst/>
                            </a:prstGeom>
                            <a:noFill/>
                          </wps:spPr>
                          <wps:txbx>
                            <w:txbxContent>
                              <w:p w14:paraId="05F2BB60" w14:textId="0B244AF1"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التشاركية (</w:t>
                                </w:r>
                                <w:r w:rsidRPr="008C2D4D">
                                  <w:rPr>
                                    <w:rFonts w:eastAsia="Calibri" w:hAnsi="Adobe Arabic" w:cs="Adobe Arabic"/>
                                    <w:b/>
                                    <w:bCs/>
                                    <w:color w:val="FFFFFF"/>
                                    <w:kern w:val="24"/>
                                    <w:szCs w:val="28"/>
                                    <w:lang w:bidi="ar-EG"/>
                                  </w:rPr>
                                  <w:t>Participative</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Leadership</w:t>
                                </w:r>
                                <w:r w:rsidRPr="008C2D4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45445563"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987993" id="_x0000_s14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83r4d1BwAA9B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4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">
                  <v:group id="مجموعة 48" o:spid="_x0000_s14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">
                    <v:group id="مجموعة 49" o:spid="_x0000_s14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">
                      <v:shape id="شكل حر 50" o:spid="_x0000_s14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" fillcolor="#a5a5a5 [2092]" stroked="f" strokeweight="1pt">
                        <v:stroke joinstyle="miter"/>
                      </v:roundrect>
                    </v:group>
                    <v:oval id="شكل بيضاوي 52" o:spid="_x0000_s14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" filled="f" strokecolor="#168489" strokeweight="1pt">
                      <v:stroke joinstyle="miter"/>
                    </v:oval>
                  </v:group>
                  <v:shape id="مربع نص 41" o:spid="_x0000_s1472"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" filled="f" stroked="f">
                    <v:textbox style="mso-fit-shape-to-text:t">
                      <w:txbxContent>
                        <w:p w14:paraId="05F2BB60" w14:textId="0B244AF1"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التشاركية (</w:t>
                          </w:r>
                          <w:r w:rsidRPr="008C2D4D">
                            <w:rPr>
                              <w:rFonts w:eastAsia="Calibri" w:hAnsi="Adobe Arabic" w:cs="Adobe Arabic"/>
                              <w:b/>
                              <w:bCs/>
                              <w:color w:val="FFFFFF"/>
                              <w:kern w:val="24"/>
                              <w:szCs w:val="28"/>
                              <w:lang w:bidi="ar-EG"/>
                            </w:rPr>
                            <w:t>Participative</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Leadership</w:t>
                          </w:r>
                          <w:r w:rsidRPr="008C2D4D">
                            <w:rPr>
                              <w:rFonts w:eastAsia="Calibri" w:hAnsi="Adobe Arabic" w:cs="Adobe Arabic"/>
                              <w:b/>
                              <w:bCs/>
                              <w:color w:val="FFFFFF"/>
                              <w:kern w:val="24"/>
                              <w:sz w:val="36"/>
                              <w:szCs w:val="36"/>
                              <w:rtl/>
                              <w:lang w:bidi="ar-EG"/>
                            </w:rPr>
                            <w:t>):</w:t>
                          </w:r>
                        </w:p>
                      </w:txbxContent>
                    </v:textbox>
                  </v:shape>
                </v:group>
                <v:shape id="صورة 54" o:spid="_x0000_s14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">
                  <v:imagedata r:id="rId110" o:title=""/>
                </v:shape>
                <w10:anchorlock/>
              </v:group>
            </w:pict>
          </mc:Fallback>
        </mc:AlternateContent>
      </w:r>
    </w:p>
    <w:p w14:paraId="23164910" w14:textId="77777777" w:rsidR="0042208F" w:rsidRPr="001B17CB" w:rsidRDefault="0042208F" w:rsidP="0042208F">
      <w:pPr>
        <w:rPr>
          <w:rtl/>
        </w:rPr>
      </w:pPr>
      <w:r w:rsidRPr="001B17CB">
        <w:rPr>
          <w:rtl/>
        </w:rPr>
        <w:t xml:space="preserve">   - يُشرك المتطوّعين في صناعة القرار.</w:t>
      </w:r>
    </w:p>
    <w:p w14:paraId="28FDC09B" w14:textId="77777777" w:rsidR="0042208F" w:rsidRPr="001B17CB" w:rsidRDefault="0042208F" w:rsidP="0042208F">
      <w:pPr>
        <w:rPr>
          <w:rtl/>
        </w:rPr>
      </w:pPr>
      <w:r w:rsidRPr="001B17CB">
        <w:rPr>
          <w:rtl/>
        </w:rPr>
        <w:t xml:space="preserve">   - يستمع لآراء واقتراحات الفريق ويأخذها بعين الاعتبار.</w:t>
      </w:r>
    </w:p>
    <w:p w14:paraId="29D2D353" w14:textId="77777777" w:rsidR="0042208F" w:rsidRPr="001B17CB" w:rsidRDefault="0042208F" w:rsidP="0042208F">
      <w:pPr>
        <w:rPr>
          <w:rtl/>
        </w:rPr>
      </w:pPr>
      <w:r w:rsidRPr="001B17CB">
        <w:rPr>
          <w:rtl/>
        </w:rPr>
        <w:t xml:space="preserve">   - يبني الملكية المشتركة للمشروع.</w:t>
      </w:r>
    </w:p>
    <w:p w14:paraId="1801E8E7" w14:textId="4C5DABE2" w:rsidR="0042208F" w:rsidRPr="008C2D4D" w:rsidRDefault="008C2D4D" w:rsidP="008C2D4D">
      <w:pPr>
        <w:pStyle w:val="ad"/>
        <w:rPr>
          <w:b w:val="0"/>
          <w:bCs/>
          <w:color w:val="168489"/>
          <w:rtl/>
        </w:rPr>
      </w:pPr>
      <w:r w:rsidRPr="00E42DAD">
        <w:rPr>
          <w:noProof/>
        </w:rPr>
        <mc:AlternateContent>
          <mc:Choice Requires="wpg">
            <w:drawing>
              <wp:anchor distT="0" distB="0" distL="114300" distR="114300" simplePos="0" relativeHeight="252838912" behindDoc="0" locked="0" layoutInCell="1" allowOverlap="1" wp14:anchorId="4097E301" wp14:editId="4C079254">
                <wp:simplePos x="0" y="0"/>
                <wp:positionH relativeFrom="column">
                  <wp:posOffset>4995545</wp:posOffset>
                </wp:positionH>
                <wp:positionV relativeFrom="paragraph">
                  <wp:posOffset>10603</wp:posOffset>
                </wp:positionV>
                <wp:extent cx="735965" cy="661670"/>
                <wp:effectExtent l="0" t="0" r="6985" b="5080"/>
                <wp:wrapSquare wrapText="bothSides"/>
                <wp:docPr id="1608697967"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7968" name="Picture 1608697968"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7969" name="Rectangle: Rounded Corners 160869796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4D6AF30" id="Group 20" o:spid="_x0000_s1026" style="position:absolute;margin-left:393.35pt;margin-top:.85pt;width:57.95pt;height:52.1pt;z-index:25283891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oua2U98AAAAJAQAADwAAAGRycy9kb3ducmV2&#10;LnhtbEyPQWvCQBCF74X+h2WE3uomFqPGbESk7UkK1ULpbc2OSTA7G7JrEv99p6d6Gh7f48172Wa0&#10;jeix87UjBfE0AoFUOFNTqeDr+Pa8BOGDJqMbR6jghh42+eNDplPjBvrE/hBKwSHkU62gCqFNpfRF&#10;hVb7qWuRmJ1dZ3Vg2ZXSdHrgcNvIWRQl0uqa+EOlW9xVWFwOV6vgfdDD9iV+7feX8+72c5x/fO9j&#10;VOppMm7XIAKO4d8Mf/W5OuTc6eSuZLxoFCyWyYKtDPgwX0WzBMSJdTRfgcwzeb8g/w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">
                <v:shape id="Picture 1608697968"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">
                  <v:imagedata r:id="rId97" o:title="Reference "/>
                </v:shape>
                <v:roundrect id="Rectangle: Rounded Corners 160869796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" fillcolor="#168489" strokecolor="#168489" strokeweight="1pt">
                  <v:stroke joinstyle="miter"/>
                </v:roundrect>
                <w10:wrap type="square"/>
              </v:group>
            </w:pict>
          </mc:Fallback>
        </mc:AlternateContent>
      </w:r>
      <w:r w:rsidR="0042208F" w:rsidRPr="008C2D4D">
        <w:rPr>
          <w:rFonts w:hint="cs"/>
          <w:b w:val="0"/>
          <w:bCs/>
          <w:color w:val="168489"/>
          <w:rtl/>
        </w:rPr>
        <w:t xml:space="preserve">مثال: </w:t>
      </w:r>
    </w:p>
    <w:p w14:paraId="1C509FEA" w14:textId="771684FC" w:rsidR="0042208F" w:rsidRPr="001B17CB" w:rsidRDefault="008C2D4D" w:rsidP="0042208F">
      <w:pPr>
        <w:rPr>
          <w:rtl/>
        </w:rPr>
      </w:pPr>
      <w:r>
        <w:rPr>
          <w:noProof/>
        </w:rPr>
        <w:drawing>
          <wp:anchor distT="0" distB="0" distL="114300" distR="114300" simplePos="0" relativeHeight="252839936" behindDoc="0" locked="0" layoutInCell="1" allowOverlap="1" wp14:anchorId="67E8AD83" wp14:editId="35F8B401">
            <wp:simplePos x="0" y="0"/>
            <wp:positionH relativeFrom="margin">
              <wp:align>left</wp:align>
            </wp:positionH>
            <wp:positionV relativeFrom="paragraph">
              <wp:posOffset>28295</wp:posOffset>
            </wp:positionV>
            <wp:extent cx="1223010" cy="1223010"/>
            <wp:effectExtent l="0" t="0" r="0" b="0"/>
            <wp:wrapSquare wrapText="bothSides"/>
            <wp:docPr id="801406000" name="Picture 801406000" descr="Partne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artners "/>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منظمة "فريق المستقبل" التطوّعية نجحت في المحافظة على 85% من متطوّعيها لأكثر من عامين، من خلال تطبيق أسلوب القيادة التشاركية، حيث يُشارك المتطوّعون في صناعة القرارات الاستراتيجية، ويتم تدويرهم في المناصب القيادية، مما يعزّز لديهم الشعور بالملكية والانتماء للمشروع.</w:t>
      </w:r>
      <w:r w:rsidRPr="008C2D4D">
        <w:t xml:space="preserve"> </w:t>
      </w:r>
    </w:p>
    <w:p w14:paraId="5C139E1C" w14:textId="77777777" w:rsidR="0042208F" w:rsidRPr="008C2D4D" w:rsidRDefault="0042208F" w:rsidP="00C22C2D">
      <w:pPr>
        <w:pStyle w:val="ad"/>
        <w:pageBreakBefore/>
        <w:rPr>
          <w:b w:val="0"/>
          <w:bCs/>
          <w:color w:val="168489"/>
          <w:rtl/>
        </w:rPr>
      </w:pPr>
      <w:r w:rsidRPr="008C2D4D">
        <w:rPr>
          <w:b w:val="0"/>
          <w:bCs/>
          <w:color w:val="168489"/>
          <w:rtl/>
        </w:rPr>
        <w:lastRenderedPageBreak/>
        <w:t>أساليب تحفيز المتطوّعين:</w:t>
      </w:r>
    </w:p>
    <w:p w14:paraId="77A58AA9" w14:textId="77777777" w:rsidR="0042208F" w:rsidRDefault="0042208F" w:rsidP="0042208F">
      <w:r w:rsidRPr="001B17CB">
        <w:rPr>
          <w:rtl/>
        </w:rPr>
        <w:t>تشير الدراسات إلى أن المحفّزات الداخلية (</w:t>
      </w:r>
      <w:r w:rsidRPr="001B17CB">
        <w:t>Intrinsic Motivators</w:t>
      </w:r>
      <w:r w:rsidRPr="001B17CB">
        <w:rPr>
          <w:rtl/>
        </w:rPr>
        <w:t>) أكثر تأثيراً في بيئة العمل التطوّعي من المحفّزات الخارجية. ومن أبرز أساليب تحفيز المتطوّعين:</w:t>
      </w:r>
    </w:p>
    <w:p w14:paraId="19718E12" w14:textId="3ECC327B" w:rsidR="00C22C2D" w:rsidRDefault="00C22C2D" w:rsidP="00C22C2D">
      <w:pPr>
        <w:rPr>
          <w:rtl/>
        </w:rPr>
      </w:pPr>
      <w:r w:rsidRPr="00C22C2D">
        <w:rPr>
          <w:noProof/>
        </w:rPr>
        <mc:AlternateContent>
          <mc:Choice Requires="wpg">
            <w:drawing>
              <wp:inline distT="0" distB="0" distL="0" distR="0" wp14:anchorId="3AB97B11" wp14:editId="11C4D55C">
                <wp:extent cx="5874384" cy="1795781"/>
                <wp:effectExtent l="19050" t="0" r="0" b="0"/>
                <wp:docPr id="801406006" name="Group 4"/>
                <wp:cNvGraphicFramePr/>
                <a:graphic xmlns:a="http://schemas.openxmlformats.org/drawingml/2006/main">
                  <a:graphicData uri="http://schemas.microsoft.com/office/word/2010/wordprocessingGroup">
                    <wpg:wgp>
                      <wpg:cNvGrpSpPr/>
                      <wpg:grpSpPr>
                        <a:xfrm>
                          <a:off x="0" y="0"/>
                          <a:ext cx="5874384" cy="1795781"/>
                          <a:chOff x="0" y="0"/>
                          <a:chExt cx="5874384" cy="1795781"/>
                        </a:xfrm>
                      </wpg:grpSpPr>
                      <wpg:grpSp>
                        <wpg:cNvPr id="801406007" name="Group 801406007"/>
                        <wpg:cNvGrpSpPr/>
                        <wpg:grpSpPr>
                          <a:xfrm>
                            <a:off x="0" y="0"/>
                            <a:ext cx="1672978" cy="1795325"/>
                            <a:chOff x="0" y="0"/>
                            <a:chExt cx="1672978" cy="1795325"/>
                          </a:xfrm>
                        </wpg:grpSpPr>
                        <wps:wsp>
                          <wps:cNvPr id="801406008"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801406009"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801406010" name="TextBox 13"/>
                          <wps:cNvSpPr txBox="1"/>
                          <wps:spPr>
                            <a:xfrm>
                              <a:off x="230783" y="825135"/>
                              <a:ext cx="1126088" cy="670825"/>
                            </a:xfrm>
                            <a:prstGeom prst="rect">
                              <a:avLst/>
                            </a:prstGeom>
                            <a:noFill/>
                          </wps:spPr>
                          <wps:txbx>
                            <w:txbxContent>
                              <w:p w14:paraId="4EA70448" w14:textId="40B531FE"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بناء بيئة داعمة اجتماعياً</w:t>
                                </w:r>
                              </w:p>
                            </w:txbxContent>
                          </wps:txbx>
                          <wps:bodyPr wrap="square" lIns="0" rIns="0" rtlCol="0" anchor="t">
                            <a:noAutofit/>
                          </wps:bodyPr>
                        </wps:wsp>
                      </wpg:grpSp>
                      <wpg:grpSp>
                        <wpg:cNvPr id="801406011" name="Group 801406011"/>
                        <wpg:cNvGrpSpPr/>
                        <wpg:grpSpPr>
                          <a:xfrm>
                            <a:off x="1398878" y="0"/>
                            <a:ext cx="4475506" cy="1795781"/>
                            <a:chOff x="1398878" y="0"/>
                            <a:chExt cx="4475506" cy="1795781"/>
                          </a:xfrm>
                        </wpg:grpSpPr>
                        <wpg:grpSp>
                          <wpg:cNvPr id="801406012" name="Group 801406012"/>
                          <wpg:cNvGrpSpPr/>
                          <wpg:grpSpPr>
                            <a:xfrm>
                              <a:off x="2802299" y="0"/>
                              <a:ext cx="1673207" cy="1795781"/>
                              <a:chOff x="2802299" y="0"/>
                              <a:chExt cx="1673207" cy="1795781"/>
                            </a:xfrm>
                          </wpg:grpSpPr>
                          <wps:wsp>
                            <wps:cNvPr id="801406013"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801406014"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801406015" name="TextBox 19"/>
                            <wps:cNvSpPr txBox="1"/>
                            <wps:spPr>
                              <a:xfrm>
                                <a:off x="3199014" y="744352"/>
                                <a:ext cx="864505" cy="733573"/>
                              </a:xfrm>
                              <a:prstGeom prst="rect">
                                <a:avLst/>
                              </a:prstGeom>
                              <a:noFill/>
                            </wps:spPr>
                            <wps:txbx>
                              <w:txbxContent>
                                <w:p w14:paraId="02C90404" w14:textId="3A10441E"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التقدير والاعتراف</w:t>
                                  </w:r>
                                </w:p>
                              </w:txbxContent>
                            </wps:txbx>
                            <wps:bodyPr wrap="square" lIns="0" rIns="0" rtlCol="0" anchor="t">
                              <a:noAutofit/>
                            </wps:bodyPr>
                          </wps:wsp>
                        </wpg:grpSp>
                        <wps:wsp>
                          <wps:cNvPr id="1717196175" name="TextBox 450"/>
                          <wps:cNvSpPr txBox="1"/>
                          <wps:spPr>
                            <a:xfrm>
                              <a:off x="3401387" y="93232"/>
                              <a:ext cx="516255" cy="374650"/>
                            </a:xfrm>
                            <a:prstGeom prst="rect">
                              <a:avLst/>
                            </a:prstGeom>
                            <a:noFill/>
                          </wps:spPr>
                          <wps:txbx>
                            <w:txbxContent>
                              <w:p w14:paraId="7C09BCA6" w14:textId="77777777" w:rsidR="00C22C2D" w:rsidRDefault="00C22C2D" w:rsidP="00C22C2D">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717196176" name="Group 1717196176"/>
                          <wpg:cNvGrpSpPr/>
                          <wpg:grpSpPr>
                            <a:xfrm>
                              <a:off x="1398878" y="0"/>
                              <a:ext cx="1673205" cy="1795781"/>
                              <a:chOff x="1398878" y="0"/>
                              <a:chExt cx="1673205" cy="1795781"/>
                            </a:xfrm>
                          </wpg:grpSpPr>
                          <wps:wsp>
                            <wps:cNvPr id="1717196177"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717196178"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717196179" name="TextBox 445"/>
                            <wps:cNvSpPr txBox="1"/>
                            <wps:spPr>
                              <a:xfrm>
                                <a:off x="1754412" y="792494"/>
                                <a:ext cx="906173" cy="913010"/>
                              </a:xfrm>
                              <a:prstGeom prst="rect">
                                <a:avLst/>
                              </a:prstGeom>
                            </wps:spPr>
                            <wps:txbx>
                              <w:txbxContent>
                                <w:p w14:paraId="6EB007AD" w14:textId="355E52E6"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التطوير والتمكين</w:t>
                                  </w:r>
                                </w:p>
                              </w:txbxContent>
                            </wps:txbx>
                            <wps:bodyPr wrap="square" lIns="0" rIns="0" rtlCol="0" anchor="t">
                              <a:noAutofit/>
                            </wps:bodyPr>
                          </wps:wsp>
                        </wpg:grpSp>
                        <wpg:grpSp>
                          <wpg:cNvPr id="1717196180" name="Group 1717196180"/>
                          <wpg:cNvGrpSpPr/>
                          <wpg:grpSpPr>
                            <a:xfrm>
                              <a:off x="4201177" y="0"/>
                              <a:ext cx="1673207" cy="1795781"/>
                              <a:chOff x="4201177" y="0"/>
                              <a:chExt cx="1673207" cy="1795781"/>
                            </a:xfrm>
                          </wpg:grpSpPr>
                          <wps:wsp>
                            <wps:cNvPr id="1717196187"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717196188"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717196189" name="TextBox 22"/>
                            <wps:cNvSpPr txBox="1"/>
                            <wps:spPr>
                              <a:xfrm>
                                <a:off x="4502503" y="668174"/>
                                <a:ext cx="1150216" cy="947975"/>
                              </a:xfrm>
                              <a:prstGeom prst="rect">
                                <a:avLst/>
                              </a:prstGeom>
                              <a:noFill/>
                            </wps:spPr>
                            <wps:txbx>
                              <w:txbxContent>
                                <w:p w14:paraId="564E360E" w14:textId="2E0E532D"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ربط العمل التطوّعي بالقيم والمعنى</w:t>
                                  </w:r>
                                </w:p>
                              </w:txbxContent>
                            </wps:txbx>
                            <wps:bodyPr wrap="square" lIns="0" rIns="0" rtlCol="0" anchor="t">
                              <a:noAutofit/>
                            </wps:bodyPr>
                          </wps:wsp>
                        </wpg:grpSp>
                        <wps:wsp>
                          <wps:cNvPr id="1717196190" name="TextBox 449"/>
                          <wps:cNvSpPr txBox="1"/>
                          <wps:spPr>
                            <a:xfrm>
                              <a:off x="4793918" y="93232"/>
                              <a:ext cx="516890" cy="374650"/>
                            </a:xfrm>
                            <a:prstGeom prst="rect">
                              <a:avLst/>
                            </a:prstGeom>
                            <a:noFill/>
                          </wps:spPr>
                          <wps:txbx>
                            <w:txbxContent>
                              <w:p w14:paraId="76FDF5A8" w14:textId="77777777" w:rsidR="00C22C2D" w:rsidRDefault="00C22C2D" w:rsidP="00C22C2D">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717196191" name="TextBox 451"/>
                          <wps:cNvSpPr txBox="1"/>
                          <wps:spPr>
                            <a:xfrm>
                              <a:off x="1980577" y="93232"/>
                              <a:ext cx="516890" cy="374650"/>
                            </a:xfrm>
                            <a:prstGeom prst="rect">
                              <a:avLst/>
                            </a:prstGeom>
                            <a:noFill/>
                          </wps:spPr>
                          <wps:txbx>
                            <w:txbxContent>
                              <w:p w14:paraId="5910C3BB" w14:textId="77777777" w:rsidR="00C22C2D" w:rsidRDefault="00C22C2D" w:rsidP="00C22C2D">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717196192" name="TextBox 452"/>
                        <wps:cNvSpPr txBox="1"/>
                        <wps:spPr>
                          <a:xfrm>
                            <a:off x="588047" y="93232"/>
                            <a:ext cx="516890" cy="374650"/>
                          </a:xfrm>
                          <a:prstGeom prst="rect">
                            <a:avLst/>
                          </a:prstGeom>
                          <a:noFill/>
                        </wps:spPr>
                        <wps:txbx>
                          <w:txbxContent>
                            <w:p w14:paraId="5911CF80" w14:textId="77777777" w:rsidR="00C22C2D" w:rsidRDefault="00C22C2D" w:rsidP="00C22C2D">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wgp>
                  </a:graphicData>
                </a:graphic>
              </wp:inline>
            </w:drawing>
          </mc:Choice>
          <mc:Fallback>
            <w:pict>
              <v:group w14:anchorId="3AB97B11" id="Group 4" o:spid="_x0000_s1474" style="width:462.55pt;height:141.4pt;mso-position-horizontal-relative:char;mso-position-vertical-relative:line" coordsize="58743,17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">
                <v:group id="Group 801406007" o:spid="_x0000_s1475" style="position:absolute;width:16729;height:17953"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">
                  <v:shape id="Shape" o:spid="_x0000_s1476"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477"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1478" type="#_x0000_t202" style="position:absolute;left:2307;top:8251;width:11261;height:6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" filled="f" stroked="f">
                    <v:textbox inset="0,,0">
                      <w:txbxContent>
                        <w:p w14:paraId="4EA70448" w14:textId="40B531FE"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بناء بيئة داعمة اجتماعياً</w:t>
                          </w:r>
                        </w:p>
                      </w:txbxContent>
                    </v:textbox>
                  </v:shape>
                </v:group>
                <v:group id="Group 801406011" o:spid="_x0000_s1479" style="position:absolute;left:13988;width:44755;height:17957" coordorigin="13988"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">
                  <v:group id="Group 801406012" o:spid="_x0000_s1480" style="position:absolute;left:28022;width:16733;height:17957" coordorigin="28022"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">
                    <v:shape id="Shape" o:spid="_x0000_s1481"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482"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1483" type="#_x0000_t202" style="position:absolute;left:31990;top:7443;width:8645;height:7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" filled="f" stroked="f">
                      <v:textbox inset="0,,0">
                        <w:txbxContent>
                          <w:p w14:paraId="02C90404" w14:textId="3A10441E"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التقدير والاعتراف</w:t>
                            </w:r>
                          </w:p>
                        </w:txbxContent>
                      </v:textbox>
                    </v:shape>
                  </v:group>
                  <v:shape id="TextBox 450" o:spid="_x0000_s1484" type="#_x0000_t202" style="position:absolute;left:34013;top:932;width:516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" filled="f" stroked="f">
                    <v:textbox style="mso-fit-shape-to-text:t">
                      <w:txbxContent>
                        <w:p w14:paraId="7C09BCA6" w14:textId="77777777" w:rsidR="00C22C2D" w:rsidRDefault="00C22C2D" w:rsidP="00C22C2D">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717196176" o:spid="_x0000_s1485" style="position:absolute;left:13988;width:16732;height:17957" coordorigin="13988"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">
                    <v:shape id="Shape" o:spid="_x0000_s1486"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487"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1488" type="#_x0000_t202" style="position:absolute;left:17544;top:7924;width:9061;height:9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" filled="f" stroked="f">
                      <v:textbox inset="0,,0">
                        <w:txbxContent>
                          <w:p w14:paraId="6EB007AD" w14:textId="355E52E6"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التطوير والتمكين</w:t>
                            </w:r>
                          </w:p>
                        </w:txbxContent>
                      </v:textbox>
                    </v:shape>
                  </v:group>
                  <v:group id="Group 1717196180" o:spid="_x0000_s1489" style="position:absolute;left:42011;width:16732;height:17957" coordorigin="42011"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">
                    <v:shape id="Shape" o:spid="_x0000_s1490"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491"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1492" type="#_x0000_t202" style="position:absolute;left:45025;top:6681;width:11502;height:9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" filled="f" stroked="f">
                      <v:textbox inset="0,,0">
                        <w:txbxContent>
                          <w:p w14:paraId="564E360E" w14:textId="2E0E532D"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ربط العمل التطوّعي بالقيم والمعنى</w:t>
                            </w:r>
                          </w:p>
                        </w:txbxContent>
                      </v:textbox>
                    </v:shape>
                  </v:group>
                  <v:shape id="TextBox 449" o:spid="_x0000_s1493" type="#_x0000_t202" style="position:absolute;left:47939;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" filled="f" stroked="f">
                    <v:textbox style="mso-fit-shape-to-text:t">
                      <w:txbxContent>
                        <w:p w14:paraId="76FDF5A8" w14:textId="77777777" w:rsidR="00C22C2D" w:rsidRDefault="00C22C2D" w:rsidP="00C22C2D">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1494" type="#_x0000_t202" style="position:absolute;left:19805;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" filled="f" stroked="f">
                    <v:textbox style="mso-fit-shape-to-text:t">
                      <w:txbxContent>
                        <w:p w14:paraId="5910C3BB" w14:textId="77777777" w:rsidR="00C22C2D" w:rsidRDefault="00C22C2D" w:rsidP="00C22C2D">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1495" type="#_x0000_t202" style="position:absolute;left:5880;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" filled="f" stroked="f">
                  <v:textbox style="mso-fit-shape-to-text:t">
                    <w:txbxContent>
                      <w:p w14:paraId="5911CF80" w14:textId="77777777" w:rsidR="00C22C2D" w:rsidRDefault="00C22C2D" w:rsidP="00C22C2D">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w10:anchorlock/>
              </v:group>
            </w:pict>
          </mc:Fallback>
        </mc:AlternateContent>
      </w:r>
    </w:p>
    <w:p w14:paraId="4A151A74" w14:textId="635718E1"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1F62653A" wp14:editId="0AA3ADB3">
                <wp:extent cx="5731510" cy="892088"/>
                <wp:effectExtent l="0" t="0" r="2540" b="22860"/>
                <wp:docPr id="74544556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65" name="مجموعة 47"/>
                        <wpg:cNvGrpSpPr/>
                        <wpg:grpSpPr>
                          <a:xfrm>
                            <a:off x="0" y="0"/>
                            <a:ext cx="5731510" cy="895351"/>
                            <a:chOff x="0" y="0"/>
                            <a:chExt cx="5878196" cy="918845"/>
                          </a:xfrm>
                        </wpg:grpSpPr>
                        <wpg:grpSp>
                          <wpg:cNvPr id="745445566" name="مجموعة 48"/>
                          <wpg:cNvGrpSpPr/>
                          <wpg:grpSpPr>
                            <a:xfrm>
                              <a:off x="0" y="0"/>
                              <a:ext cx="5878196" cy="918845"/>
                              <a:chOff x="0" y="0"/>
                              <a:chExt cx="6240348" cy="919070"/>
                            </a:xfrm>
                          </wpg:grpSpPr>
                          <wpg:grpSp>
                            <wpg:cNvPr id="745445567" name="مجموعة 49"/>
                            <wpg:cNvGrpSpPr/>
                            <wpg:grpSpPr>
                              <a:xfrm>
                                <a:off x="0" y="169208"/>
                                <a:ext cx="5433072" cy="580613"/>
                                <a:chOff x="0" y="169208"/>
                                <a:chExt cx="5433072" cy="580613"/>
                              </a:xfrm>
                            </wpg:grpSpPr>
                            <wps:wsp>
                              <wps:cNvPr id="16086929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9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9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995" name="مربع نص 41"/>
                          <wps:cNvSpPr txBox="1"/>
                          <wps:spPr>
                            <a:xfrm>
                              <a:off x="204466" y="256739"/>
                              <a:ext cx="4615440" cy="389157"/>
                            </a:xfrm>
                            <a:prstGeom prst="rect">
                              <a:avLst/>
                            </a:prstGeom>
                            <a:noFill/>
                          </wps:spPr>
                          <wps:txbx>
                            <w:txbxContent>
                              <w:p w14:paraId="26A4A67D" w14:textId="69338600"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ربط العمل التطوّعي بالقيم والمعنى:</w:t>
                                </w:r>
                              </w:p>
                            </w:txbxContent>
                          </wps:txbx>
                          <wps:bodyPr wrap="square" rtlCol="1">
                            <a:spAutoFit/>
                          </wps:bodyPr>
                        </wps:wsp>
                      </wpg:grpSp>
                      <pic:pic xmlns:pic="http://schemas.openxmlformats.org/drawingml/2006/picture">
                        <pic:nvPicPr>
                          <pic:cNvPr id="1608692996"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62653A" id="_x0000_s14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zj4GJeQcAAPk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14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">
                  <v:group id="مجموعة 48" o:spid="_x0000_s14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">
                    <v:group id="مجموعة 49" o:spid="_x0000_s14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">
                      <v:shape id="شكل حر 50" o:spid="_x0000_s15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" fillcolor="#a5a5a5 [2092]" stroked="f" strokeweight="1pt">
                        <v:stroke joinstyle="miter"/>
                      </v:roundrect>
                    </v:group>
                    <v:oval id="شكل بيضاوي 52" o:spid="_x0000_s15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" filled="f" strokecolor="#168489" strokeweight="1pt">
                      <v:stroke joinstyle="miter"/>
                    </v:oval>
                  </v:group>
                  <v:shape id="مربع نص 41" o:spid="_x0000_s150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" filled="f" stroked="f">
                    <v:textbox style="mso-fit-shape-to-text:t">
                      <w:txbxContent>
                        <w:p w14:paraId="26A4A67D" w14:textId="69338600"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ربط العمل التطوّعي بالقيم والمعنى:</w:t>
                          </w:r>
                        </w:p>
                      </w:txbxContent>
                    </v:textbox>
                  </v:shape>
                </v:group>
                <v:shape id="صورة 54" o:spid="_x0000_s15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">
                  <v:imagedata r:id="rId110" o:title=""/>
                </v:shape>
                <w10:anchorlock/>
              </v:group>
            </w:pict>
          </mc:Fallback>
        </mc:AlternateContent>
      </w:r>
    </w:p>
    <w:p w14:paraId="43A25E55" w14:textId="77777777" w:rsidR="0042208F" w:rsidRPr="001B17CB" w:rsidRDefault="0042208F" w:rsidP="0042208F">
      <w:pPr>
        <w:rPr>
          <w:rtl/>
        </w:rPr>
      </w:pPr>
      <w:r w:rsidRPr="001B17CB">
        <w:rPr>
          <w:rtl/>
        </w:rPr>
        <w:t xml:space="preserve">   - توضيح أثر عمل المتطوّع على حياة المستفيدين.</w:t>
      </w:r>
    </w:p>
    <w:p w14:paraId="4709C03D" w14:textId="77777777" w:rsidR="0042208F" w:rsidRPr="001B17CB" w:rsidRDefault="0042208F" w:rsidP="0042208F">
      <w:pPr>
        <w:rPr>
          <w:rtl/>
        </w:rPr>
      </w:pPr>
      <w:r w:rsidRPr="001B17CB">
        <w:rPr>
          <w:rtl/>
        </w:rPr>
        <w:t xml:space="preserve">   - ربط المهام اليومية بالرسالة الكبرى للمشروع.</w:t>
      </w:r>
    </w:p>
    <w:p w14:paraId="5C20CA70" w14:textId="77777777" w:rsidR="0042208F" w:rsidRDefault="0042208F" w:rsidP="0042208F">
      <w:pPr>
        <w:rPr>
          <w:rtl/>
        </w:rPr>
      </w:pPr>
      <w:r w:rsidRPr="001B17CB">
        <w:rPr>
          <w:rtl/>
        </w:rPr>
        <w:t xml:space="preserve">   - مشاركة قصص النجاح والتغيير الإيجابي.</w:t>
      </w:r>
    </w:p>
    <w:p w14:paraId="1C36B70B" w14:textId="31C27BDB"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0D165AED" wp14:editId="418B0A7B">
                <wp:extent cx="5731510" cy="892088"/>
                <wp:effectExtent l="0" t="0" r="2540" b="22860"/>
                <wp:docPr id="16086929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998" name="مجموعة 47"/>
                        <wpg:cNvGrpSpPr/>
                        <wpg:grpSpPr>
                          <a:xfrm>
                            <a:off x="0" y="0"/>
                            <a:ext cx="5731510" cy="895351"/>
                            <a:chOff x="0" y="0"/>
                            <a:chExt cx="5878196" cy="918845"/>
                          </a:xfrm>
                        </wpg:grpSpPr>
                        <wpg:grpSp>
                          <wpg:cNvPr id="1608692999" name="مجموعة 48"/>
                          <wpg:cNvGrpSpPr/>
                          <wpg:grpSpPr>
                            <a:xfrm>
                              <a:off x="0" y="0"/>
                              <a:ext cx="5878196" cy="918845"/>
                              <a:chOff x="0" y="0"/>
                              <a:chExt cx="6240348" cy="919070"/>
                            </a:xfrm>
                          </wpg:grpSpPr>
                          <wpg:grpSp>
                            <wpg:cNvPr id="1608693000" name="مجموعة 49"/>
                            <wpg:cNvGrpSpPr/>
                            <wpg:grpSpPr>
                              <a:xfrm>
                                <a:off x="0" y="169208"/>
                                <a:ext cx="5433072" cy="580613"/>
                                <a:chOff x="0" y="169208"/>
                                <a:chExt cx="5433072" cy="580613"/>
                              </a:xfrm>
                            </wpg:grpSpPr>
                            <wps:wsp>
                              <wps:cNvPr id="16086930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04" name="مربع نص 41"/>
                          <wps:cNvSpPr txBox="1"/>
                          <wps:spPr>
                            <a:xfrm>
                              <a:off x="204466" y="256739"/>
                              <a:ext cx="4615440" cy="389157"/>
                            </a:xfrm>
                            <a:prstGeom prst="rect">
                              <a:avLst/>
                            </a:prstGeom>
                            <a:noFill/>
                          </wps:spPr>
                          <wps:txbx>
                            <w:txbxContent>
                              <w:p w14:paraId="7A18EC85" w14:textId="62B89EE4"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التقدير والاعتراف:</w:t>
                                </w:r>
                              </w:p>
                            </w:txbxContent>
                          </wps:txbx>
                          <wps:bodyPr wrap="square" rtlCol="1">
                            <a:spAutoFit/>
                          </wps:bodyPr>
                        </wps:wsp>
                      </wpg:grpSp>
                      <pic:pic xmlns:pic="http://schemas.openxmlformats.org/drawingml/2006/picture">
                        <pic:nvPicPr>
                          <pic:cNvPr id="1608693005"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165AED" id="_x0000_s15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njF3KdgcAAPw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15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">
                  <v:group id="مجموعة 48" o:spid="_x0000_s15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">
                    <v:group id="مجموعة 49" o:spid="_x0000_s15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">
                      <v:shape id="شكل حر 50" o:spid="_x0000_s15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" fillcolor="#a5a5a5 [2092]" stroked="f" strokeweight="1pt">
                        <v:stroke joinstyle="miter"/>
                      </v:roundrect>
                    </v:group>
                    <v:oval id="شكل بيضاوي 52" o:spid="_x0000_s15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" filled="f" strokecolor="#168489" strokeweight="1pt">
                      <v:stroke joinstyle="miter"/>
                    </v:oval>
                  </v:group>
                  <v:shape id="مربع نص 41" o:spid="_x0000_s151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" filled="f" stroked="f">
                    <v:textbox style="mso-fit-shape-to-text:t">
                      <w:txbxContent>
                        <w:p w14:paraId="7A18EC85" w14:textId="62B89EE4"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التقدير والاعتراف:</w:t>
                          </w:r>
                        </w:p>
                      </w:txbxContent>
                    </v:textbox>
                  </v:shape>
                </v:group>
                <v:shape id="صورة 54" o:spid="_x0000_s15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">
                  <v:imagedata r:id="rId110" o:title=""/>
                </v:shape>
                <w10:anchorlock/>
              </v:group>
            </w:pict>
          </mc:Fallback>
        </mc:AlternateContent>
      </w:r>
    </w:p>
    <w:p w14:paraId="1B7864BA" w14:textId="77777777" w:rsidR="0042208F" w:rsidRPr="001B17CB" w:rsidRDefault="0042208F" w:rsidP="0042208F">
      <w:pPr>
        <w:rPr>
          <w:rtl/>
        </w:rPr>
      </w:pPr>
      <w:r w:rsidRPr="001B17CB">
        <w:rPr>
          <w:rtl/>
        </w:rPr>
        <w:t xml:space="preserve">   - الاحتفاء بإنجازات المتطوّعين بشكل دوري.</w:t>
      </w:r>
    </w:p>
    <w:p w14:paraId="74BCF355" w14:textId="77777777" w:rsidR="0042208F" w:rsidRPr="001B17CB" w:rsidRDefault="0042208F" w:rsidP="0042208F">
      <w:pPr>
        <w:rPr>
          <w:rtl/>
        </w:rPr>
      </w:pPr>
      <w:r w:rsidRPr="001B17CB">
        <w:rPr>
          <w:rtl/>
        </w:rPr>
        <w:t xml:space="preserve">   - منح شهادات تقدير وتوثيق ساعات التطوّع.</w:t>
      </w:r>
    </w:p>
    <w:p w14:paraId="0FCFF3D3" w14:textId="77777777" w:rsidR="0042208F" w:rsidRDefault="0042208F" w:rsidP="0042208F">
      <w:pPr>
        <w:rPr>
          <w:rtl/>
        </w:rPr>
      </w:pPr>
      <w:r w:rsidRPr="001B17CB">
        <w:rPr>
          <w:rtl/>
        </w:rPr>
        <w:t xml:space="preserve">   - التواصل المباشر للتعبير عن التقدير والشكر.</w:t>
      </w:r>
    </w:p>
    <w:p w14:paraId="2A090764" w14:textId="1D12C78A"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747DC196" wp14:editId="0305C0E3">
                <wp:extent cx="5731510" cy="892088"/>
                <wp:effectExtent l="0" t="0" r="2540" b="22860"/>
                <wp:docPr id="16086930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007" name="مجموعة 47"/>
                        <wpg:cNvGrpSpPr/>
                        <wpg:grpSpPr>
                          <a:xfrm>
                            <a:off x="0" y="0"/>
                            <a:ext cx="5731510" cy="895351"/>
                            <a:chOff x="0" y="0"/>
                            <a:chExt cx="5878196" cy="918845"/>
                          </a:xfrm>
                        </wpg:grpSpPr>
                        <wpg:grpSp>
                          <wpg:cNvPr id="1608693008" name="مجموعة 48"/>
                          <wpg:cNvGrpSpPr/>
                          <wpg:grpSpPr>
                            <a:xfrm>
                              <a:off x="0" y="0"/>
                              <a:ext cx="5878196" cy="918845"/>
                              <a:chOff x="0" y="0"/>
                              <a:chExt cx="6240348" cy="919070"/>
                            </a:xfrm>
                          </wpg:grpSpPr>
                          <wpg:grpSp>
                            <wpg:cNvPr id="1608693009" name="مجموعة 49"/>
                            <wpg:cNvGrpSpPr/>
                            <wpg:grpSpPr>
                              <a:xfrm>
                                <a:off x="0" y="169208"/>
                                <a:ext cx="5433072" cy="580613"/>
                                <a:chOff x="0" y="169208"/>
                                <a:chExt cx="5433072" cy="580613"/>
                              </a:xfrm>
                            </wpg:grpSpPr>
                            <wps:wsp>
                              <wps:cNvPr id="16086930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13" name="مربع نص 41"/>
                          <wps:cNvSpPr txBox="1"/>
                          <wps:spPr>
                            <a:xfrm>
                              <a:off x="204466" y="256739"/>
                              <a:ext cx="4615440" cy="389157"/>
                            </a:xfrm>
                            <a:prstGeom prst="rect">
                              <a:avLst/>
                            </a:prstGeom>
                            <a:noFill/>
                          </wps:spPr>
                          <wps:txbx>
                            <w:txbxContent>
                              <w:p w14:paraId="376D5854" w14:textId="117D9AAB"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التطوير والتمكين:</w:t>
                                </w:r>
                              </w:p>
                            </w:txbxContent>
                          </wps:txbx>
                          <wps:bodyPr wrap="square" rtlCol="1">
                            <a:spAutoFit/>
                          </wps:bodyPr>
                        </wps:wsp>
                      </wpg:grpSp>
                      <pic:pic xmlns:pic="http://schemas.openxmlformats.org/drawingml/2006/picture">
                        <pic:nvPicPr>
                          <pic:cNvPr id="1608693014"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7DC196" id="_x0000_s151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OpadbQcAAPw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ZOpadbQcAAPw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5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">
                  <v:group id="مجموعة 48" o:spid="_x0000_s15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">
                    <v:group id="مجموعة 49" o:spid="_x0000_s15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">
                      <v:shape id="شكل حر 50" o:spid="_x0000_s15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" fillcolor="#a5a5a5 [2092]" stroked="f" strokeweight="1pt">
                        <v:stroke joinstyle="miter"/>
                      </v:roundrect>
                    </v:group>
                    <v:oval id="شكل بيضاوي 52" o:spid="_x0000_s15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" filled="f" strokecolor="#168489" strokeweight="1pt">
                      <v:stroke joinstyle="miter"/>
                    </v:oval>
                  </v:group>
                  <v:shape id="مربع نص 41" o:spid="_x0000_s152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" filled="f" stroked="f">
                    <v:textbox style="mso-fit-shape-to-text:t">
                      <w:txbxContent>
                        <w:p w14:paraId="376D5854" w14:textId="117D9AAB"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التطوير والتمكين:</w:t>
                          </w:r>
                        </w:p>
                      </w:txbxContent>
                    </v:textbox>
                  </v:shape>
                </v:group>
                <v:shape id="صورة 54" o:spid="_x0000_s15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">
                  <v:imagedata r:id="rId110" o:title=""/>
                </v:shape>
                <w10:anchorlock/>
              </v:group>
            </w:pict>
          </mc:Fallback>
        </mc:AlternateContent>
      </w:r>
    </w:p>
    <w:p w14:paraId="4E2C3FD4" w14:textId="77777777" w:rsidR="0042208F" w:rsidRPr="001B17CB" w:rsidRDefault="0042208F" w:rsidP="0042208F">
      <w:pPr>
        <w:rPr>
          <w:rtl/>
        </w:rPr>
      </w:pPr>
      <w:r w:rsidRPr="001B17CB">
        <w:rPr>
          <w:rtl/>
        </w:rPr>
        <w:t xml:space="preserve">   - توفير فرص التدريب وتنمية المهارات.</w:t>
      </w:r>
    </w:p>
    <w:p w14:paraId="12998FCB" w14:textId="77777777" w:rsidR="0042208F" w:rsidRPr="001B17CB" w:rsidRDefault="0042208F" w:rsidP="0042208F">
      <w:pPr>
        <w:rPr>
          <w:rtl/>
        </w:rPr>
      </w:pPr>
      <w:r w:rsidRPr="001B17CB">
        <w:rPr>
          <w:rtl/>
        </w:rPr>
        <w:t xml:space="preserve">   - منح مسؤوليات متزايدة للمتطوّعين المتميزين.</w:t>
      </w:r>
    </w:p>
    <w:p w14:paraId="282E282D" w14:textId="77777777" w:rsidR="0042208F" w:rsidRDefault="0042208F" w:rsidP="0042208F">
      <w:pPr>
        <w:rPr>
          <w:rtl/>
        </w:rPr>
      </w:pPr>
      <w:r w:rsidRPr="001B17CB">
        <w:rPr>
          <w:rtl/>
        </w:rPr>
        <w:t xml:space="preserve">   - فتح مسارات للنمو والتقدّم داخل المشروع.</w:t>
      </w:r>
    </w:p>
    <w:p w14:paraId="45FC483B" w14:textId="6E1B005A" w:rsidR="0042208F" w:rsidRPr="001B17CB" w:rsidRDefault="0042208F" w:rsidP="0042208F">
      <w:pPr>
        <w:rPr>
          <w:rtl/>
        </w:rPr>
      </w:pPr>
      <w:r w:rsidRPr="002A078C">
        <w:rPr>
          <w:rFonts w:ascii="Sakkal Majalla" w:hAnsi="Sakkal Majalla"/>
          <w:noProof/>
          <w:sz w:val="34"/>
          <w:lang w:bidi="ar-EG"/>
        </w:rPr>
        <w:lastRenderedPageBreak/>
        <mc:AlternateContent>
          <mc:Choice Requires="wpg">
            <w:drawing>
              <wp:inline distT="0" distB="0" distL="0" distR="0" wp14:anchorId="1CE966F2" wp14:editId="4B1C1F03">
                <wp:extent cx="5731510" cy="892088"/>
                <wp:effectExtent l="0" t="0" r="2540" b="22860"/>
                <wp:docPr id="16086930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016" name="مجموعة 47"/>
                        <wpg:cNvGrpSpPr/>
                        <wpg:grpSpPr>
                          <a:xfrm>
                            <a:off x="0" y="0"/>
                            <a:ext cx="5731510" cy="895351"/>
                            <a:chOff x="0" y="0"/>
                            <a:chExt cx="5878196" cy="918845"/>
                          </a:xfrm>
                        </wpg:grpSpPr>
                        <wpg:grpSp>
                          <wpg:cNvPr id="1608693017" name="مجموعة 48"/>
                          <wpg:cNvGrpSpPr/>
                          <wpg:grpSpPr>
                            <a:xfrm>
                              <a:off x="0" y="0"/>
                              <a:ext cx="5878196" cy="918845"/>
                              <a:chOff x="0" y="0"/>
                              <a:chExt cx="6240348" cy="919070"/>
                            </a:xfrm>
                          </wpg:grpSpPr>
                          <wpg:grpSp>
                            <wpg:cNvPr id="1608693018" name="مجموعة 49"/>
                            <wpg:cNvGrpSpPr/>
                            <wpg:grpSpPr>
                              <a:xfrm>
                                <a:off x="0" y="169208"/>
                                <a:ext cx="5433072" cy="580613"/>
                                <a:chOff x="0" y="169208"/>
                                <a:chExt cx="5433072" cy="580613"/>
                              </a:xfrm>
                            </wpg:grpSpPr>
                            <wps:wsp>
                              <wps:cNvPr id="16086930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22" name="مربع نص 41"/>
                          <wps:cNvSpPr txBox="1"/>
                          <wps:spPr>
                            <a:xfrm>
                              <a:off x="204466" y="256739"/>
                              <a:ext cx="4615440" cy="389157"/>
                            </a:xfrm>
                            <a:prstGeom prst="rect">
                              <a:avLst/>
                            </a:prstGeom>
                            <a:noFill/>
                          </wps:spPr>
                          <wps:txbx>
                            <w:txbxContent>
                              <w:p w14:paraId="7A6BC676" w14:textId="3A6225C8"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بناء بيئة داعمة اجتماعياً:</w:t>
                                </w:r>
                              </w:p>
                            </w:txbxContent>
                          </wps:txbx>
                          <wps:bodyPr wrap="square" rtlCol="1">
                            <a:spAutoFit/>
                          </wps:bodyPr>
                        </wps:wsp>
                      </wpg:grpSp>
                      <pic:pic xmlns:pic="http://schemas.openxmlformats.org/drawingml/2006/picture">
                        <pic:nvPicPr>
                          <pic:cNvPr id="1608693023"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CE966F2" id="_x0000_s152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rG3wbgcAAPw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Faxt8G4HAAD8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5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">
                  <v:group id="مجموعة 48" o:spid="_x0000_s15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">
                    <v:group id="مجموعة 49" o:spid="_x0000_s15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">
                      <v:shape id="شكل حر 50" o:spid="_x0000_s15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" fillcolor="#a5a5a5 [2092]" stroked="f" strokeweight="1pt">
                        <v:stroke joinstyle="miter"/>
                      </v:roundrect>
                    </v:group>
                    <v:oval id="شكل بيضاوي 52" o:spid="_x0000_s15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" filled="f" strokecolor="#168489" strokeweight="1pt">
                      <v:stroke joinstyle="miter"/>
                    </v:oval>
                  </v:group>
                  <v:shape id="مربع نص 41" o:spid="_x0000_s153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" filled="f" stroked="f">
                    <v:textbox style="mso-fit-shape-to-text:t">
                      <w:txbxContent>
                        <w:p w14:paraId="7A6BC676" w14:textId="3A6225C8"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بناء بيئة داعمة اجتماعياً:</w:t>
                          </w:r>
                        </w:p>
                      </w:txbxContent>
                    </v:textbox>
                  </v:shape>
                </v:group>
                <v:shape id="صورة 54" o:spid="_x0000_s15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">
                  <v:imagedata r:id="rId110" o:title=""/>
                </v:shape>
                <w10:anchorlock/>
              </v:group>
            </w:pict>
          </mc:Fallback>
        </mc:AlternateContent>
      </w:r>
    </w:p>
    <w:p w14:paraId="51932297" w14:textId="77777777" w:rsidR="0042208F" w:rsidRPr="001B17CB" w:rsidRDefault="0042208F" w:rsidP="0042208F">
      <w:pPr>
        <w:rPr>
          <w:rtl/>
        </w:rPr>
      </w:pPr>
      <w:r w:rsidRPr="001B17CB">
        <w:rPr>
          <w:rtl/>
        </w:rPr>
        <w:t xml:space="preserve">   - تنظيم لقاءات اجتماعية غير رسمية.</w:t>
      </w:r>
    </w:p>
    <w:p w14:paraId="14A2EA20" w14:textId="77777777" w:rsidR="0042208F" w:rsidRPr="001B17CB" w:rsidRDefault="0042208F" w:rsidP="0042208F">
      <w:pPr>
        <w:rPr>
          <w:rtl/>
        </w:rPr>
      </w:pPr>
      <w:r w:rsidRPr="001B17CB">
        <w:rPr>
          <w:rtl/>
        </w:rPr>
        <w:t xml:space="preserve">   - بناء روح الفريق من خلال أنشطة جماعية.</w:t>
      </w:r>
    </w:p>
    <w:p w14:paraId="48FC9D59" w14:textId="77777777" w:rsidR="0042208F" w:rsidRPr="001B17CB" w:rsidRDefault="0042208F" w:rsidP="0042208F">
      <w:pPr>
        <w:rPr>
          <w:rtl/>
        </w:rPr>
      </w:pPr>
      <w:r w:rsidRPr="001B17CB">
        <w:rPr>
          <w:rtl/>
        </w:rPr>
        <w:t xml:space="preserve">   - تعزيز التواصل المفتوح والشفاف.</w:t>
      </w:r>
    </w:p>
    <w:p w14:paraId="1E2D435D" w14:textId="59A632B0" w:rsidR="0042208F" w:rsidRPr="008C2D4D" w:rsidRDefault="00C22C2D" w:rsidP="008C2D4D">
      <w:pPr>
        <w:pStyle w:val="ad"/>
        <w:rPr>
          <w:b w:val="0"/>
          <w:bCs/>
          <w:color w:val="168489"/>
          <w:rtl/>
        </w:rPr>
      </w:pPr>
      <w:r w:rsidRPr="00E42DAD">
        <w:rPr>
          <w:noProof/>
        </w:rPr>
        <mc:AlternateContent>
          <mc:Choice Requires="wpg">
            <w:drawing>
              <wp:anchor distT="0" distB="0" distL="114300" distR="114300" simplePos="0" relativeHeight="252843008" behindDoc="0" locked="0" layoutInCell="1" allowOverlap="1" wp14:anchorId="57F36F17" wp14:editId="66BC8F0E">
                <wp:simplePos x="0" y="0"/>
                <wp:positionH relativeFrom="column">
                  <wp:posOffset>4995545</wp:posOffset>
                </wp:positionH>
                <wp:positionV relativeFrom="paragraph">
                  <wp:posOffset>9968</wp:posOffset>
                </wp:positionV>
                <wp:extent cx="735965" cy="661670"/>
                <wp:effectExtent l="0" t="0" r="6985" b="5080"/>
                <wp:wrapSquare wrapText="bothSides"/>
                <wp:docPr id="801406002"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801406003" name="Picture 801406003"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01406004" name="Rectangle: Rounded Corners 801406004"/>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5551D5C" id="Group 20" o:spid="_x0000_s1026" style="position:absolute;margin-left:393.35pt;margin-top:.8pt;width:57.95pt;height:52.1pt;z-index:25284300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">
                <v:shape id="Picture 801406003"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">
                  <v:imagedata r:id="rId97" o:title="Reference "/>
                </v:shape>
                <v:roundrect id="Rectangle: Rounded Corners 801406004"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" fillcolor="#168489" strokecolor="#168489" strokeweight="1pt">
                  <v:stroke joinstyle="miter"/>
                </v:roundrect>
                <w10:wrap type="square"/>
              </v:group>
            </w:pict>
          </mc:Fallback>
        </mc:AlternateContent>
      </w:r>
      <w:r w:rsidR="0042208F" w:rsidRPr="008C2D4D">
        <w:rPr>
          <w:b w:val="0"/>
          <w:bCs/>
          <w:color w:val="168489"/>
          <w:rtl/>
        </w:rPr>
        <w:t>مثال عملي:</w:t>
      </w:r>
      <w:r w:rsidRPr="00C22C2D">
        <w:t xml:space="preserve"> </w:t>
      </w:r>
    </w:p>
    <w:p w14:paraId="497E0D11" w14:textId="13B79F50" w:rsidR="0042208F" w:rsidRPr="001B17CB" w:rsidRDefault="00C22C2D" w:rsidP="0042208F">
      <w:pPr>
        <w:rPr>
          <w:rtl/>
        </w:rPr>
      </w:pPr>
      <w:r>
        <w:rPr>
          <w:noProof/>
        </w:rPr>
        <w:drawing>
          <wp:anchor distT="0" distB="0" distL="114300" distR="114300" simplePos="0" relativeHeight="252840960" behindDoc="0" locked="0" layoutInCell="1" allowOverlap="1" wp14:anchorId="5D0C90E6" wp14:editId="06678A78">
            <wp:simplePos x="0" y="0"/>
            <wp:positionH relativeFrom="margin">
              <wp:align>left</wp:align>
            </wp:positionH>
            <wp:positionV relativeFrom="paragraph">
              <wp:posOffset>10662</wp:posOffset>
            </wp:positionV>
            <wp:extent cx="1223010" cy="1223010"/>
            <wp:effectExtent l="0" t="0" r="0" b="0"/>
            <wp:wrapSquare wrapText="bothSides"/>
            <wp:docPr id="801406001" name="Picture 801406001" descr="Work grou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Work group "/>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برنامج "مكافأة الساعات التطوّعية" الذي طبّقته جمعية الهلال الأحمر، حيث يحصل المتطوّع على نقاط مقابل كل ساعة تطوّع، يمكن تحويلها إلى فرص تدريبية متقدّمة أو منح لحضور مؤتمرات دولية. نجح هذا البرنامج في زيادة معدّل استمرارية المتطوّعين بنسبة 40% خلال عامين.</w:t>
      </w:r>
    </w:p>
    <w:p w14:paraId="03C82D8E" w14:textId="77777777" w:rsidR="0042208F" w:rsidRPr="001B17CB" w:rsidRDefault="0042208F" w:rsidP="0042208F">
      <w:pPr>
        <w:rPr>
          <w:rtl/>
        </w:rPr>
      </w:pPr>
      <w:r w:rsidRPr="001B17CB">
        <w:rPr>
          <w:rtl/>
        </w:rPr>
        <w:t>"إذا أردت أن تبني سفينة، فلا تنادي الرجال لجمع الخشب ولا توزّع عليهم المهام وتنظّم العمل، بل علّمهم الشوق إلى البحر الواسع اللانهائي." - أنطوان دو سانت إكزوبيري</w:t>
      </w:r>
    </w:p>
    <w:p w14:paraId="31885509" w14:textId="3FB38673" w:rsidR="0042208F" w:rsidRDefault="0042208F" w:rsidP="0042208F">
      <w:pPr>
        <w:rPr>
          <w:rtl/>
        </w:rPr>
      </w:pPr>
      <w:r w:rsidRPr="002A078C">
        <w:rPr>
          <w:rFonts w:ascii="Sakkal Majalla" w:hAnsi="Sakkal Majalla"/>
          <w:noProof/>
          <w:color w:val="002060"/>
          <w:sz w:val="34"/>
          <w:lang w:bidi="ar-SY"/>
        </w:rPr>
        <mc:AlternateContent>
          <mc:Choice Requires="wpg">
            <w:drawing>
              <wp:inline distT="0" distB="0" distL="0" distR="0" wp14:anchorId="6539C08B" wp14:editId="31657E6E">
                <wp:extent cx="5731510" cy="895350"/>
                <wp:effectExtent l="0" t="0" r="21590" b="19050"/>
                <wp:docPr id="18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3" name="صورة 38"/>
                          <pic:cNvPicPr/>
                        </pic:nvPicPr>
                        <pic:blipFill>
                          <a:blip r:embed="rId9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4" name="مجموعة 39"/>
                        <wpg:cNvGrpSpPr/>
                        <wpg:grpSpPr>
                          <a:xfrm>
                            <a:off x="0" y="0"/>
                            <a:ext cx="5731510" cy="895350"/>
                            <a:chOff x="0" y="0"/>
                            <a:chExt cx="5878196" cy="918845"/>
                          </a:xfrm>
                        </wpg:grpSpPr>
                        <wpg:grpSp>
                          <wpg:cNvPr id="190" name="مجموعة 40"/>
                          <wpg:cNvGrpSpPr/>
                          <wpg:grpSpPr>
                            <a:xfrm>
                              <a:off x="0" y="0"/>
                              <a:ext cx="5878196" cy="918845"/>
                              <a:chOff x="0" y="0"/>
                              <a:chExt cx="6240348" cy="919070"/>
                            </a:xfrm>
                          </wpg:grpSpPr>
                          <wpg:grpSp>
                            <wpg:cNvPr id="191" name="مجموعة 41"/>
                            <wpg:cNvGrpSpPr/>
                            <wpg:grpSpPr>
                              <a:xfrm>
                                <a:off x="0" y="169208"/>
                                <a:ext cx="5433072" cy="580613"/>
                                <a:chOff x="0" y="169208"/>
                                <a:chExt cx="5433072" cy="580613"/>
                              </a:xfrm>
                            </wpg:grpSpPr>
                            <wps:wsp>
                              <wps:cNvPr id="838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7" name="مربع نص 41"/>
                          <wps:cNvSpPr txBox="1"/>
                          <wps:spPr>
                            <a:xfrm>
                              <a:off x="204484" y="256976"/>
                              <a:ext cx="4616071" cy="387740"/>
                            </a:xfrm>
                            <a:prstGeom prst="rect">
                              <a:avLst/>
                            </a:prstGeom>
                            <a:noFill/>
                          </wps:spPr>
                          <wps:txbx>
                            <w:txbxContent>
                              <w:p w14:paraId="12BA7923" w14:textId="6985255D"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إدارة التحديات والصراعات داخل الفريق</w:t>
                                </w:r>
                              </w:p>
                            </w:txbxContent>
                          </wps:txbx>
                          <wps:bodyPr wrap="square" rtlCol="1">
                            <a:spAutoFit/>
                          </wps:bodyPr>
                        </wps:wsp>
                      </wpg:grpSp>
                    </wpg:wgp>
                  </a:graphicData>
                </a:graphic>
              </wp:inline>
            </w:drawing>
          </mc:Choice>
          <mc:Fallback>
            <w:pict>
              <v:group w14:anchorId="6539C08B" id="_x0000_s153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lQoYyABwAAhxw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153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">
                  <v:imagedata r:id="rId91" o:title=""/>
                </v:shape>
                <v:group id="مجموعة 39" o:spid="_x0000_s15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group id="مجموعة 40" o:spid="_x0000_s15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group id="مجموعة 41" o:spid="_x0000_s15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شكل حر 42" o:spid="_x0000_s15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" fillcolor="#168489" stroked="f" strokeweight="1pt">
                        <v:stroke joinstyle="miter"/>
                      </v:roundrect>
                    </v:group>
                    <v:oval id="شكل بيضاوي 44" o:spid="_x0000_s15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" filled="f" strokecolor="#a5a5a5 [2092]" strokeweight="1pt">
                      <v:stroke joinstyle="miter"/>
                    </v:oval>
                  </v:group>
                  <v:shape id="مربع نص 41" o:spid="_x0000_s1540"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" filled="f" stroked="f">
                    <v:textbox style="mso-fit-shape-to-text:t">
                      <w:txbxContent>
                        <w:p w14:paraId="12BA7923" w14:textId="6985255D"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إدارة التحديات والصراعات داخل الفريق</w:t>
                          </w:r>
                        </w:p>
                      </w:txbxContent>
                    </v:textbox>
                  </v:shape>
                </v:group>
                <w10:anchorlock/>
              </v:group>
            </w:pict>
          </mc:Fallback>
        </mc:AlternateContent>
      </w:r>
    </w:p>
    <w:p w14:paraId="0171BE05" w14:textId="77777777" w:rsidR="0042208F" w:rsidRPr="00C22C2D" w:rsidRDefault="0042208F" w:rsidP="00C22C2D">
      <w:pPr>
        <w:pStyle w:val="ad"/>
        <w:rPr>
          <w:b w:val="0"/>
          <w:bCs/>
          <w:color w:val="168489"/>
          <w:rtl/>
        </w:rPr>
      </w:pPr>
      <w:r w:rsidRPr="00C22C2D">
        <w:rPr>
          <w:b w:val="0"/>
          <w:bCs/>
          <w:color w:val="168489"/>
          <w:rtl/>
        </w:rPr>
        <w:t>التحدّيات الشائعة في الفرق التطوّعية:</w:t>
      </w:r>
    </w:p>
    <w:p w14:paraId="0393728D" w14:textId="77777777" w:rsidR="0042208F" w:rsidRDefault="0042208F" w:rsidP="0042208F">
      <w:r w:rsidRPr="001B17CB">
        <w:rPr>
          <w:rtl/>
        </w:rPr>
        <w:t>تواجه الفرق التطوّعية تحدّيات متنوّعة تختلف عن تلك التي تواجهها فرق العمل في القطاع الربحي، ومن أبرزها:</w:t>
      </w:r>
    </w:p>
    <w:p w14:paraId="7B6DF877" w14:textId="66B52E54" w:rsidR="00C22C2D" w:rsidRDefault="00C22C2D" w:rsidP="00C22C2D">
      <w:pPr>
        <w:rPr>
          <w:rtl/>
        </w:rPr>
      </w:pPr>
      <w:r w:rsidRPr="00C22C2D">
        <w:rPr>
          <w:noProof/>
        </w:rPr>
        <mc:AlternateContent>
          <mc:Choice Requires="wpg">
            <w:drawing>
              <wp:inline distT="0" distB="0" distL="0" distR="0" wp14:anchorId="4FBF4C7E" wp14:editId="54EF2BF8">
                <wp:extent cx="5837693" cy="1961544"/>
                <wp:effectExtent l="0" t="0" r="0" b="635"/>
                <wp:docPr id="1717196193" name="Group 1"/>
                <wp:cNvGraphicFramePr/>
                <a:graphic xmlns:a="http://schemas.openxmlformats.org/drawingml/2006/main">
                  <a:graphicData uri="http://schemas.microsoft.com/office/word/2010/wordprocessingGroup">
                    <wpg:wgp>
                      <wpg:cNvGrpSpPr/>
                      <wpg:grpSpPr>
                        <a:xfrm>
                          <a:off x="0" y="0"/>
                          <a:ext cx="5837693" cy="1961544"/>
                          <a:chOff x="0" y="0"/>
                          <a:chExt cx="5837693" cy="1961544"/>
                        </a:xfrm>
                      </wpg:grpSpPr>
                      <wpg:grpSp>
                        <wpg:cNvPr id="1717196194" name="Group 1717196194"/>
                        <wpg:cNvGrpSpPr/>
                        <wpg:grpSpPr>
                          <a:xfrm>
                            <a:off x="0" y="779725"/>
                            <a:ext cx="1330089" cy="1181819"/>
                            <a:chOff x="0" y="779725"/>
                            <a:chExt cx="2353310" cy="2090977"/>
                          </a:xfrm>
                          <a:solidFill>
                            <a:schemeClr val="bg1">
                              <a:lumMod val="50000"/>
                            </a:schemeClr>
                          </a:solidFill>
                        </wpg:grpSpPr>
                        <wps:wsp>
                          <wps:cNvPr id="1717196195" name="Freeform 4"/>
                          <wps:cNvSpPr/>
                          <wps:spPr>
                            <a:xfrm>
                              <a:off x="0"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grpFill/>
                          </wps:spPr>
                          <wps:bodyPr/>
                        </wps:wsp>
                      </wpg:grpSp>
                      <wpg:grpSp>
                        <wpg:cNvPr id="1717196196" name="Group 1717196196"/>
                        <wpg:cNvGrpSpPr/>
                        <wpg:grpSpPr>
                          <a:xfrm rot="10800000">
                            <a:off x="0" y="4271"/>
                            <a:ext cx="1330807" cy="779725"/>
                            <a:chOff x="0" y="4271"/>
                            <a:chExt cx="2215278" cy="1297940"/>
                          </a:xfrm>
                          <a:solidFill>
                            <a:schemeClr val="bg1">
                              <a:lumMod val="50000"/>
                            </a:schemeClr>
                          </a:solidFill>
                        </wpg:grpSpPr>
                        <wps:wsp>
                          <wps:cNvPr id="1717196197" name="Freeform 6"/>
                          <wps:cNvSpPr/>
                          <wps:spPr>
                            <a:xfrm>
                              <a:off x="0" y="4271"/>
                              <a:ext cx="2215278" cy="1297940"/>
                            </a:xfrm>
                            <a:custGeom>
                              <a:avLst/>
                              <a:gdLst/>
                              <a:ahLst/>
                              <a:cxnLst/>
                              <a:rect l="l" t="t" r="r" b="b"/>
                              <a:pathLst>
                                <a:path w="2215278" h="1297940">
                                  <a:moveTo>
                                    <a:pt x="0" y="0"/>
                                  </a:moveTo>
                                  <a:lnTo>
                                    <a:pt x="1107639" y="1297940"/>
                                  </a:lnTo>
                                  <a:lnTo>
                                    <a:pt x="2215278" y="0"/>
                                  </a:lnTo>
                                  <a:close/>
                                </a:path>
                              </a:pathLst>
                            </a:custGeom>
                            <a:grpFill/>
                          </wps:spPr>
                          <wps:bodyPr/>
                        </wps:wsp>
                      </wpg:grpSp>
                      <wpg:grpSp>
                        <wpg:cNvPr id="1717196198" name="Group 1717196198"/>
                        <wpg:cNvGrpSpPr/>
                        <wpg:grpSpPr>
                          <a:xfrm>
                            <a:off x="265057" y="4271"/>
                            <a:ext cx="400347" cy="234565"/>
                            <a:chOff x="265057" y="4271"/>
                            <a:chExt cx="2215278" cy="1297940"/>
                          </a:xfrm>
                        </wpg:grpSpPr>
                        <wps:wsp>
                          <wps:cNvPr id="1717196199" name="Freeform 8"/>
                          <wps:cNvSpPr/>
                          <wps:spPr>
                            <a:xfrm>
                              <a:off x="265057" y="4271"/>
                              <a:ext cx="2215278" cy="1297940"/>
                            </a:xfrm>
                            <a:custGeom>
                              <a:avLst/>
                              <a:gdLst/>
                              <a:ahLst/>
                              <a:cxnLst/>
                              <a:rect l="l" t="t" r="r" b="b"/>
                              <a:pathLst>
                                <a:path w="2215278" h="1297940">
                                  <a:moveTo>
                                    <a:pt x="0" y="0"/>
                                  </a:moveTo>
                                  <a:lnTo>
                                    <a:pt x="1107639" y="1297940"/>
                                  </a:lnTo>
                                  <a:lnTo>
                                    <a:pt x="2215278" y="0"/>
                                  </a:lnTo>
                                  <a:close/>
                                </a:path>
                              </a:pathLst>
                            </a:custGeom>
                            <a:solidFill>
                              <a:schemeClr val="accent5">
                                <a:lumMod val="20000"/>
                                <a:lumOff val="80000"/>
                              </a:schemeClr>
                            </a:solidFill>
                          </wps:spPr>
                          <wps:bodyPr/>
                        </wps:wsp>
                      </wpg:grpSp>
                      <wpg:grpSp>
                        <wpg:cNvPr id="1717196200" name="Group 1717196200"/>
                        <wpg:cNvGrpSpPr/>
                        <wpg:grpSpPr>
                          <a:xfrm>
                            <a:off x="366827" y="387308"/>
                            <a:ext cx="593617" cy="593617"/>
                            <a:chOff x="366827" y="387308"/>
                            <a:chExt cx="6350000" cy="6350000"/>
                          </a:xfrm>
                        </wpg:grpSpPr>
                        <wps:wsp>
                          <wps:cNvPr id="1717196201" name="Freeform 34"/>
                          <wps:cNvSpPr/>
                          <wps:spPr>
                            <a:xfrm>
                              <a:off x="366827"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717196202" name="TextBox 40"/>
                        <wps:cNvSpPr txBox="1"/>
                        <wps:spPr>
                          <a:xfrm>
                            <a:off x="155745" y="1134609"/>
                            <a:ext cx="1016000" cy="572770"/>
                          </a:xfrm>
                          <a:prstGeom prst="rect">
                            <a:avLst/>
                          </a:prstGeom>
                        </wps:spPr>
                        <wps:txbx>
                          <w:txbxContent>
                            <w:p w14:paraId="4F008692" w14:textId="33F563EF"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تحدّي الاستمرارية</w:t>
                              </w:r>
                            </w:p>
                          </w:txbxContent>
                        </wps:txbx>
                        <wps:bodyPr lIns="0" tIns="0" rIns="0" bIns="0" rtlCol="0" anchor="t">
                          <a:spAutoFit/>
                        </wps:bodyPr>
                      </wps:wsp>
                      <wps:wsp>
                        <wps:cNvPr id="1717196203" name="TextBox 4150"/>
                        <wps:cNvSpPr txBox="1"/>
                        <wps:spPr>
                          <a:xfrm>
                            <a:off x="422292" y="458004"/>
                            <a:ext cx="506730" cy="433705"/>
                          </a:xfrm>
                          <a:prstGeom prst="rect">
                            <a:avLst/>
                          </a:prstGeom>
                          <a:noFill/>
                        </wps:spPr>
                        <wps:txbx>
                          <w:txbxContent>
                            <w:p w14:paraId="038E481A"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04</w:t>
                              </w:r>
                            </w:p>
                          </w:txbxContent>
                        </wps:txbx>
                        <wps:bodyPr wrap="square" rtlCol="0">
                          <a:spAutoFit/>
                        </wps:bodyPr>
                      </wps:wsp>
                      <wpg:grpSp>
                        <wpg:cNvPr id="1717196204" name="Group 1717196204"/>
                        <wpg:cNvGrpSpPr/>
                        <wpg:grpSpPr>
                          <a:xfrm>
                            <a:off x="1502295" y="0"/>
                            <a:ext cx="4335398" cy="1961544"/>
                            <a:chOff x="1502295" y="0"/>
                            <a:chExt cx="4335398" cy="1961544"/>
                          </a:xfrm>
                        </wpg:grpSpPr>
                        <wpg:grpSp>
                          <wpg:cNvPr id="1717196205" name="Group 1717196205"/>
                          <wpg:cNvGrpSpPr/>
                          <wpg:grpSpPr>
                            <a:xfrm>
                              <a:off x="3004591" y="779725"/>
                              <a:ext cx="1330089" cy="1181819"/>
                              <a:chOff x="3004591" y="779725"/>
                              <a:chExt cx="2353310" cy="2090977"/>
                            </a:xfrm>
                          </wpg:grpSpPr>
                          <wps:wsp>
                            <wps:cNvPr id="1717196206" name="Freeform 16"/>
                            <wps:cNvSpPr/>
                            <wps:spPr>
                              <a:xfrm>
                                <a:off x="3004591"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chemeClr val="accent5">
                                  <a:lumMod val="75000"/>
                                </a:schemeClr>
                              </a:solidFill>
                            </wps:spPr>
                            <wps:bodyPr/>
                          </wps:wsp>
                        </wpg:grpSp>
                        <wpg:grpSp>
                          <wpg:cNvPr id="1717196207" name="Group 1717196207"/>
                          <wpg:cNvGrpSpPr/>
                          <wpg:grpSpPr>
                            <a:xfrm rot="10800000">
                              <a:off x="3004591" y="4271"/>
                              <a:ext cx="1330807" cy="779725"/>
                              <a:chOff x="3004591" y="4271"/>
                              <a:chExt cx="2215278" cy="1297940"/>
                            </a:xfrm>
                          </wpg:grpSpPr>
                          <wps:wsp>
                            <wps:cNvPr id="1717196208" name="Freeform 18"/>
                            <wps:cNvSpPr/>
                            <wps:spPr>
                              <a:xfrm>
                                <a:off x="3004591" y="4271"/>
                                <a:ext cx="2215278" cy="1297940"/>
                              </a:xfrm>
                              <a:custGeom>
                                <a:avLst/>
                                <a:gdLst/>
                                <a:ahLst/>
                                <a:cxnLst/>
                                <a:rect l="l" t="t" r="r" b="b"/>
                                <a:pathLst>
                                  <a:path w="2215278" h="1297940">
                                    <a:moveTo>
                                      <a:pt x="0" y="0"/>
                                    </a:moveTo>
                                    <a:lnTo>
                                      <a:pt x="1107639" y="1297940"/>
                                    </a:lnTo>
                                    <a:lnTo>
                                      <a:pt x="2215278" y="0"/>
                                    </a:lnTo>
                                    <a:close/>
                                  </a:path>
                                </a:pathLst>
                              </a:custGeom>
                              <a:solidFill>
                                <a:schemeClr val="accent5">
                                  <a:lumMod val="75000"/>
                                </a:schemeClr>
                              </a:solidFill>
                            </wps:spPr>
                            <wps:bodyPr/>
                          </wps:wsp>
                        </wpg:grpSp>
                        <wpg:grpSp>
                          <wpg:cNvPr id="1717196209" name="Group 1717196209"/>
                          <wpg:cNvGrpSpPr/>
                          <wpg:grpSpPr>
                            <a:xfrm>
                              <a:off x="3269647" y="4271"/>
                              <a:ext cx="400347" cy="234565"/>
                              <a:chOff x="3269647" y="4271"/>
                              <a:chExt cx="2215278" cy="1297940"/>
                            </a:xfrm>
                          </wpg:grpSpPr>
                          <wps:wsp>
                            <wps:cNvPr id="1717196210" name="Freeform 20"/>
                            <wps:cNvSpPr/>
                            <wps:spPr>
                              <a:xfrm>
                                <a:off x="3269647" y="4271"/>
                                <a:ext cx="2215278" cy="1297940"/>
                              </a:xfrm>
                              <a:custGeom>
                                <a:avLst/>
                                <a:gdLst/>
                                <a:ahLst/>
                                <a:cxnLst/>
                                <a:rect l="l" t="t" r="r" b="b"/>
                                <a:pathLst>
                                  <a:path w="2215278" h="1297940">
                                    <a:moveTo>
                                      <a:pt x="0" y="0"/>
                                    </a:moveTo>
                                    <a:lnTo>
                                      <a:pt x="1107639" y="1297940"/>
                                    </a:lnTo>
                                    <a:lnTo>
                                      <a:pt x="2215278" y="0"/>
                                    </a:lnTo>
                                    <a:close/>
                                  </a:path>
                                </a:pathLst>
                              </a:custGeom>
                              <a:solidFill>
                                <a:schemeClr val="bg1">
                                  <a:lumMod val="85000"/>
                                </a:schemeClr>
                              </a:solidFill>
                            </wps:spPr>
                            <wps:bodyPr/>
                          </wps:wsp>
                        </wpg:grpSp>
                        <wpg:grpSp>
                          <wpg:cNvPr id="1717196211" name="Group 1717196211"/>
                          <wpg:cNvGrpSpPr/>
                          <wpg:grpSpPr>
                            <a:xfrm>
                              <a:off x="3373186" y="387308"/>
                              <a:ext cx="593617" cy="593617"/>
                              <a:chOff x="3373186" y="387308"/>
                              <a:chExt cx="6350000" cy="6350000"/>
                            </a:xfrm>
                          </wpg:grpSpPr>
                          <wps:wsp>
                            <wps:cNvPr id="1717196212" name="Freeform 30"/>
                            <wps:cNvSpPr/>
                            <wps:spPr>
                              <a:xfrm>
                                <a:off x="3373186"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717196213" name="TextBox 40"/>
                          <wps:cNvSpPr txBox="1"/>
                          <wps:spPr>
                            <a:xfrm>
                              <a:off x="3161602" y="1134704"/>
                              <a:ext cx="1016000" cy="572770"/>
                            </a:xfrm>
                            <a:prstGeom prst="rect">
                              <a:avLst/>
                            </a:prstGeom>
                          </wps:spPr>
                          <wps:txbx>
                            <w:txbxContent>
                              <w:p w14:paraId="761B9E97" w14:textId="3E6A4ABE"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محدودية الوقت والموارد</w:t>
                                </w:r>
                              </w:p>
                            </w:txbxContent>
                          </wps:txbx>
                          <wps:bodyPr lIns="0" tIns="0" rIns="0" bIns="0" rtlCol="0" anchor="t">
                            <a:spAutoFit/>
                          </wps:bodyPr>
                        </wps:wsp>
                        <wps:wsp>
                          <wps:cNvPr id="1717196214" name="TextBox 4148"/>
                          <wps:cNvSpPr txBox="1"/>
                          <wps:spPr>
                            <a:xfrm>
                              <a:off x="3412934" y="458004"/>
                              <a:ext cx="506730" cy="433705"/>
                            </a:xfrm>
                            <a:prstGeom prst="rect">
                              <a:avLst/>
                            </a:prstGeom>
                            <a:noFill/>
                          </wps:spPr>
                          <wps:txbx>
                            <w:txbxContent>
                              <w:p w14:paraId="425E1AA5"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02</w:t>
                                </w:r>
                              </w:p>
                            </w:txbxContent>
                          </wps:txbx>
                          <wps:bodyPr wrap="square" rtlCol="0">
                            <a:spAutoFit/>
                          </wps:bodyPr>
                        </wps:wsp>
                        <wpg:grpSp>
                          <wpg:cNvPr id="1717196215" name="Group 1717196215"/>
                          <wpg:cNvGrpSpPr/>
                          <wpg:grpSpPr>
                            <a:xfrm>
                              <a:off x="1502295" y="779725"/>
                              <a:ext cx="1330089" cy="1181819"/>
                              <a:chOff x="1502295" y="779725"/>
                              <a:chExt cx="2353310" cy="2090977"/>
                            </a:xfrm>
                          </wpg:grpSpPr>
                          <wps:wsp>
                            <wps:cNvPr id="1717196216" name="Freeform 10"/>
                            <wps:cNvSpPr/>
                            <wps:spPr>
                              <a:xfrm>
                                <a:off x="1502295"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rgbClr val="FFD366"/>
                              </a:solidFill>
                            </wps:spPr>
                            <wps:bodyPr/>
                          </wps:wsp>
                        </wpg:grpSp>
                        <wpg:grpSp>
                          <wpg:cNvPr id="1717196217" name="Group 1717196217"/>
                          <wpg:cNvGrpSpPr/>
                          <wpg:grpSpPr>
                            <a:xfrm rot="10800000">
                              <a:off x="1502295" y="4271"/>
                              <a:ext cx="1330807" cy="779725"/>
                              <a:chOff x="1502295" y="4271"/>
                              <a:chExt cx="2215278" cy="1297940"/>
                            </a:xfrm>
                          </wpg:grpSpPr>
                          <wps:wsp>
                            <wps:cNvPr id="1717196218" name="Freeform 12"/>
                            <wps:cNvSpPr/>
                            <wps:spPr>
                              <a:xfrm>
                                <a:off x="1502295" y="4271"/>
                                <a:ext cx="2215278" cy="1297940"/>
                              </a:xfrm>
                              <a:custGeom>
                                <a:avLst/>
                                <a:gdLst/>
                                <a:ahLst/>
                                <a:cxnLst/>
                                <a:rect l="l" t="t" r="r" b="b"/>
                                <a:pathLst>
                                  <a:path w="2215278" h="1297940">
                                    <a:moveTo>
                                      <a:pt x="0" y="0"/>
                                    </a:moveTo>
                                    <a:lnTo>
                                      <a:pt x="1107639" y="1297940"/>
                                    </a:lnTo>
                                    <a:lnTo>
                                      <a:pt x="2215278" y="0"/>
                                    </a:lnTo>
                                    <a:close/>
                                  </a:path>
                                </a:pathLst>
                              </a:custGeom>
                              <a:solidFill>
                                <a:srgbClr val="FFD366"/>
                              </a:solidFill>
                            </wps:spPr>
                            <wps:bodyPr/>
                          </wps:wsp>
                        </wpg:grpSp>
                        <wpg:grpSp>
                          <wpg:cNvPr id="1717196219" name="Group 1717196219"/>
                          <wpg:cNvGrpSpPr/>
                          <wpg:grpSpPr>
                            <a:xfrm>
                              <a:off x="1767352" y="4271"/>
                              <a:ext cx="400347" cy="234565"/>
                              <a:chOff x="1767352" y="4271"/>
                              <a:chExt cx="2215278" cy="1297940"/>
                            </a:xfrm>
                          </wpg:grpSpPr>
                          <wps:wsp>
                            <wps:cNvPr id="1717196220" name="Freeform 14"/>
                            <wps:cNvSpPr/>
                            <wps:spPr>
                              <a:xfrm>
                                <a:off x="1767352" y="4271"/>
                                <a:ext cx="2215278" cy="1297940"/>
                              </a:xfrm>
                              <a:custGeom>
                                <a:avLst/>
                                <a:gdLst/>
                                <a:ahLst/>
                                <a:cxnLst/>
                                <a:rect l="l" t="t" r="r" b="b"/>
                                <a:pathLst>
                                  <a:path w="2215278" h="1297940">
                                    <a:moveTo>
                                      <a:pt x="0" y="0"/>
                                    </a:moveTo>
                                    <a:lnTo>
                                      <a:pt x="1107639" y="1297940"/>
                                    </a:lnTo>
                                    <a:lnTo>
                                      <a:pt x="2215278" y="0"/>
                                    </a:lnTo>
                                    <a:close/>
                                  </a:path>
                                </a:pathLst>
                              </a:custGeom>
                              <a:solidFill>
                                <a:schemeClr val="accent4">
                                  <a:lumMod val="40000"/>
                                  <a:lumOff val="60000"/>
                                </a:schemeClr>
                              </a:solidFill>
                            </wps:spPr>
                            <wps:bodyPr/>
                          </wps:wsp>
                        </wpg:grpSp>
                        <wpg:grpSp>
                          <wpg:cNvPr id="1717196221" name="Group 1717196221"/>
                          <wpg:cNvGrpSpPr/>
                          <wpg:grpSpPr>
                            <a:xfrm>
                              <a:off x="4506886" y="779725"/>
                              <a:ext cx="1330089" cy="1181819"/>
                              <a:chOff x="4506886" y="779725"/>
                              <a:chExt cx="2353310" cy="2090977"/>
                            </a:xfrm>
                          </wpg:grpSpPr>
                          <wps:wsp>
                            <wps:cNvPr id="1717196222" name="Freeform 22"/>
                            <wps:cNvSpPr/>
                            <wps:spPr>
                              <a:xfrm>
                                <a:off x="4506886"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rgbClr val="168489"/>
                              </a:solidFill>
                            </wps:spPr>
                            <wps:bodyPr/>
                          </wps:wsp>
                        </wpg:grpSp>
                        <wpg:grpSp>
                          <wpg:cNvPr id="1717196223" name="Group 1717196223"/>
                          <wpg:cNvGrpSpPr/>
                          <wpg:grpSpPr>
                            <a:xfrm rot="10800000">
                              <a:off x="4506886" y="4271"/>
                              <a:ext cx="1330807" cy="779725"/>
                              <a:chOff x="4506886" y="4271"/>
                              <a:chExt cx="2215278" cy="1297940"/>
                            </a:xfrm>
                          </wpg:grpSpPr>
                          <wps:wsp>
                            <wps:cNvPr id="1608697088" name="Freeform 24"/>
                            <wps:cNvSpPr/>
                            <wps:spPr>
                              <a:xfrm>
                                <a:off x="4506886" y="4271"/>
                                <a:ext cx="2215278" cy="1297940"/>
                              </a:xfrm>
                              <a:custGeom>
                                <a:avLst/>
                                <a:gdLst/>
                                <a:ahLst/>
                                <a:cxnLst/>
                                <a:rect l="l" t="t" r="r" b="b"/>
                                <a:pathLst>
                                  <a:path w="2215278" h="1297940">
                                    <a:moveTo>
                                      <a:pt x="0" y="0"/>
                                    </a:moveTo>
                                    <a:lnTo>
                                      <a:pt x="1107639" y="1297940"/>
                                    </a:lnTo>
                                    <a:lnTo>
                                      <a:pt x="2215278" y="0"/>
                                    </a:lnTo>
                                    <a:close/>
                                  </a:path>
                                </a:pathLst>
                              </a:custGeom>
                              <a:solidFill>
                                <a:srgbClr val="168489"/>
                              </a:solidFill>
                            </wps:spPr>
                            <wps:bodyPr/>
                          </wps:wsp>
                        </wpg:grpSp>
                        <wpg:grpSp>
                          <wpg:cNvPr id="1608697089" name="Group 1608697089"/>
                          <wpg:cNvGrpSpPr/>
                          <wpg:grpSpPr>
                            <a:xfrm>
                              <a:off x="4771943" y="0"/>
                              <a:ext cx="400347" cy="234565"/>
                              <a:chOff x="4771943" y="0"/>
                              <a:chExt cx="2215278" cy="1297940"/>
                            </a:xfrm>
                          </wpg:grpSpPr>
                          <wps:wsp>
                            <wps:cNvPr id="1608697090" name="Freeform 26"/>
                            <wps:cNvSpPr/>
                            <wps:spPr>
                              <a:xfrm>
                                <a:off x="4771943" y="0"/>
                                <a:ext cx="2215278" cy="1297940"/>
                              </a:xfrm>
                              <a:custGeom>
                                <a:avLst/>
                                <a:gdLst/>
                                <a:ahLst/>
                                <a:cxnLst/>
                                <a:rect l="l" t="t" r="r" b="b"/>
                                <a:pathLst>
                                  <a:path w="2215278" h="1297940">
                                    <a:moveTo>
                                      <a:pt x="0" y="0"/>
                                    </a:moveTo>
                                    <a:lnTo>
                                      <a:pt x="1107639" y="1297940"/>
                                    </a:lnTo>
                                    <a:lnTo>
                                      <a:pt x="2215278" y="0"/>
                                    </a:lnTo>
                                    <a:close/>
                                  </a:path>
                                </a:pathLst>
                              </a:custGeom>
                              <a:solidFill>
                                <a:srgbClr val="7CD4D2"/>
                              </a:solidFill>
                            </wps:spPr>
                            <wps:bodyPr/>
                          </wps:wsp>
                        </wpg:grpSp>
                        <wpg:grpSp>
                          <wpg:cNvPr id="1608697091" name="Group 1608697091"/>
                          <wpg:cNvGrpSpPr/>
                          <wpg:grpSpPr>
                            <a:xfrm>
                              <a:off x="4875481" y="401259"/>
                              <a:ext cx="593617" cy="593617"/>
                              <a:chOff x="4875481" y="401259"/>
                              <a:chExt cx="6350000" cy="6350000"/>
                            </a:xfrm>
                          </wpg:grpSpPr>
                          <wps:wsp>
                            <wps:cNvPr id="1608697092" name="Freeform 28"/>
                            <wps:cNvSpPr/>
                            <wps:spPr>
                              <a:xfrm>
                                <a:off x="4875481" y="401259"/>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g:grpSp>
                          <wpg:cNvPr id="1608697093" name="Group 1608697093"/>
                          <wpg:cNvGrpSpPr/>
                          <wpg:grpSpPr>
                            <a:xfrm>
                              <a:off x="1869122" y="387308"/>
                              <a:ext cx="593617" cy="593617"/>
                              <a:chOff x="1869122" y="387308"/>
                              <a:chExt cx="6350000" cy="6350000"/>
                            </a:xfrm>
                          </wpg:grpSpPr>
                          <wps:wsp>
                            <wps:cNvPr id="1608697094" name="Freeform 32"/>
                            <wps:cNvSpPr/>
                            <wps:spPr>
                              <a:xfrm>
                                <a:off x="1869122"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608697095" name="TextBox 40"/>
                          <wps:cNvSpPr txBox="1"/>
                          <wps:spPr>
                            <a:xfrm>
                              <a:off x="4663828" y="1134704"/>
                              <a:ext cx="1015365" cy="572770"/>
                            </a:xfrm>
                            <a:prstGeom prst="rect">
                              <a:avLst/>
                            </a:prstGeom>
                          </wps:spPr>
                          <wps:txbx>
                            <w:txbxContent>
                              <w:p w14:paraId="06084339" w14:textId="1A27F4CE"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تفاوت مستويات الالتزام</w:t>
                                </w:r>
                              </w:p>
                            </w:txbxContent>
                          </wps:txbx>
                          <wps:bodyPr lIns="0" tIns="0" rIns="0" bIns="0" rtlCol="0" anchor="t">
                            <a:spAutoFit/>
                          </wps:bodyPr>
                        </wps:wsp>
                        <wps:wsp>
                          <wps:cNvPr id="1608697096" name="TextBox 40"/>
                          <wps:cNvSpPr txBox="1"/>
                          <wps:spPr>
                            <a:xfrm>
                              <a:off x="1657970" y="1141627"/>
                              <a:ext cx="1016000" cy="572770"/>
                            </a:xfrm>
                            <a:prstGeom prst="rect">
                              <a:avLst/>
                            </a:prstGeom>
                          </wps:spPr>
                          <wps:txbx>
                            <w:txbxContent>
                              <w:p w14:paraId="694F7C23" w14:textId="30BC49C8"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تنوّع الخلفيات والتوقّعات</w:t>
                                </w:r>
                              </w:p>
                            </w:txbxContent>
                          </wps:txbx>
                          <wps:bodyPr lIns="0" tIns="0" rIns="0" bIns="0" rtlCol="0" anchor="t">
                            <a:spAutoFit/>
                          </wps:bodyPr>
                        </wps:wsp>
                        <wps:wsp>
                          <wps:cNvPr id="1608697097" name="TextBox 4147"/>
                          <wps:cNvSpPr txBox="1"/>
                          <wps:spPr>
                            <a:xfrm>
                              <a:off x="4937704" y="458004"/>
                              <a:ext cx="506730" cy="433705"/>
                            </a:xfrm>
                            <a:prstGeom prst="rect">
                              <a:avLst/>
                            </a:prstGeom>
                            <a:noFill/>
                          </wps:spPr>
                          <wps:txbx>
                            <w:txbxContent>
                              <w:p w14:paraId="038F3DDF"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01</w:t>
                                </w:r>
                              </w:p>
                            </w:txbxContent>
                          </wps:txbx>
                          <wps:bodyPr wrap="square" rtlCol="0">
                            <a:spAutoFit/>
                          </wps:bodyPr>
                        </wps:wsp>
                        <wps:wsp>
                          <wps:cNvPr id="1608697098" name="TextBox 4149"/>
                          <wps:cNvSpPr txBox="1"/>
                          <wps:spPr>
                            <a:xfrm>
                              <a:off x="1913817" y="458004"/>
                              <a:ext cx="506730" cy="433705"/>
                            </a:xfrm>
                            <a:prstGeom prst="rect">
                              <a:avLst/>
                            </a:prstGeom>
                            <a:noFill/>
                          </wps:spPr>
                          <wps:txbx>
                            <w:txbxContent>
                              <w:p w14:paraId="63022A80"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03</w:t>
                                </w:r>
                              </w:p>
                            </w:txbxContent>
                          </wps:txbx>
                          <wps:bodyPr wrap="square" rtlCol="0">
                            <a:spAutoFit/>
                          </wps:bodyPr>
                        </wps:wsp>
                      </wpg:grpSp>
                    </wpg:wgp>
                  </a:graphicData>
                </a:graphic>
              </wp:inline>
            </w:drawing>
          </mc:Choice>
          <mc:Fallback>
            <w:pict>
              <v:group w14:anchorId="4FBF4C7E" id="Group 1" o:spid="_x0000_s1541" style="width:459.65pt;height:154.45pt;mso-position-horizontal-relative:char;mso-position-vertical-relative:line" coordsize="58376,19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">
                <v:group id="Group 1717196194" o:spid="_x0000_s1542" style="position:absolute;top:7797;width:13300;height:11818" coordorigin=",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">
                  <v:shape id="Freeform 4" o:spid="_x0000_s1543" style="position:absolute;top:7797;width:23533;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" path="m784860,2023667v120650,40640,257810,67310,392430,67310c1311910,2090977,1441450,2068117,1560830,2027477v2540,-1270,5080,-1270,7620,-2540c2016760,1862377,2346960,1433117,2353310,933861l2353310,,,,,933189v6350,502468,331470,931728,784860,1090478xe" filled="f" stroked="f">
                    <v:path arrowok="t"/>
                  </v:shape>
                </v:group>
                <v:group id="Group 1717196196" o:spid="_x0000_s1544" style="position:absolute;top:42;width:13308;height:7797;rotation:180" coordorigin=",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">
                  <v:shape id="Freeform 6" o:spid="_x0000_s1545" style="position:absolute;top:42;width:22152;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" path="m,l1107639,1297940,2215278,,,xe" filled="f" stroked="f">
                    <v:path arrowok="t"/>
                  </v:shape>
                </v:group>
                <v:group id="Group 1717196198" o:spid="_x0000_s1546" style="position:absolute;left:2650;top:42;width:4004;height:2346" coordorigin="2650,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">
                  <v:shape id="Freeform 8" o:spid="_x0000_s1547" style="position:absolute;left:2650;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" path="m,l1107639,1297940,2215278,,,xe" fillcolor="#deeaf6 [664]" stroked="f">
                    <v:path arrowok="t"/>
                  </v:shape>
                </v:group>
                <v:group id="Group 1717196200" o:spid="_x0000_s1548" style="position:absolute;left:3668;top:3873;width:5936;height:5936" coordorigin="3668,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">
                  <v:shape id="Freeform 34" o:spid="_x0000_s1549" style="position:absolute;left:3668;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" path="m3175000,c1421496,,,1421496,,3175000,,4928504,1421496,6350000,3175000,6350000v1753504,,3175000,-1421496,3175000,-3175000c6350000,1421496,4928504,,3175000,xe" stroked="f">
                    <v:path arrowok="t"/>
                  </v:shape>
                </v:group>
                <v:shape id="TextBox 40" o:spid="_x0000_s1550" type="#_x0000_t202" style="position:absolute;left:1557;top:11346;width:10160;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" filled="f" stroked="f">
                  <v:textbox style="mso-fit-shape-to-text:t" inset="0,0,0,0">
                    <w:txbxContent>
                      <w:p w14:paraId="4F008692" w14:textId="33F563EF"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تحدّي الاستمرارية</w:t>
                        </w:r>
                      </w:p>
                    </w:txbxContent>
                  </v:textbox>
                </v:shape>
                <v:shape id="TextBox 4150" o:spid="_x0000_s1551" type="#_x0000_t202" style="position:absolute;left:4222;top:4580;width:5068;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" filled="f" stroked="f">
                  <v:textbox style="mso-fit-shape-to-text:t">
                    <w:txbxContent>
                      <w:p w14:paraId="038E481A"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04</w:t>
                        </w:r>
                      </w:p>
                    </w:txbxContent>
                  </v:textbox>
                </v:shape>
                <v:group id="Group 1717196204" o:spid="_x0000_s1552" style="position:absolute;left:15022;width:43354;height:19615" coordorigin="15022" coordsize="43353,19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">
                  <v:group id="Group 1717196205" o:spid="_x0000_s1553" style="position:absolute;left:30045;top:7797;width:13301;height:11818" coordorigin="30045,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">
                    <v:shape id="Freeform 16" o:spid="_x0000_s1554" style="position:absolute;left:30045;top:7797;width:23534;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" path="m784860,2023667v120650,40640,257810,67310,392430,67310c1311910,2090977,1441450,2068117,1560830,2027477v2540,-1270,5080,-1270,7620,-2540c2016760,1862377,2346960,1433117,2353310,933861l2353310,,,,,933189v6350,502468,331470,931728,784860,1090478xe" fillcolor="#2e74b5 [2408]" stroked="f">
                      <v:path arrowok="t"/>
                    </v:shape>
                  </v:group>
                  <v:group id="Group 1717196207" o:spid="_x0000_s1555" style="position:absolute;left:30045;top:42;width:13308;height:7797;rotation:180" coordorigin="30045,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">
                    <v:shape id="Freeform 18" o:spid="_x0000_s1556" style="position:absolute;left:30045;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" path="m,l1107639,1297940,2215278,,,xe" fillcolor="#2e74b5 [2408]" stroked="f">
                      <v:path arrowok="t"/>
                    </v:shape>
                  </v:group>
                  <v:group id="Group 1717196209" o:spid="_x0000_s1557" style="position:absolute;left:32696;top:42;width:4003;height:2346" coordorigin="32696,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">
                    <v:shape id="Freeform 20" o:spid="_x0000_s1558" style="position:absolute;left:32696;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" path="m,l1107639,1297940,2215278,,,xe" fillcolor="#d8d8d8 [2732]" stroked="f">
                      <v:path arrowok="t"/>
                    </v:shape>
                  </v:group>
                  <v:group id="Group 1717196211" o:spid="_x0000_s1559" style="position:absolute;left:33731;top:3873;width:5937;height:5936" coordorigin="33731,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">
                    <v:shape id="Freeform 30" o:spid="_x0000_s1560" style="position:absolute;left:33731;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" path="m3175000,c1421496,,,1421496,,3175000,,4928504,1421496,6350000,3175000,6350000v1753504,,3175000,-1421496,3175000,-3175000c6350000,1421496,4928504,,3175000,xe" stroked="f">
                      <v:path arrowok="t"/>
                    </v:shape>
                  </v:group>
                  <v:shape id="TextBox 40" o:spid="_x0000_s1561" type="#_x0000_t202" style="position:absolute;left:31616;top:11347;width:10160;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" filled="f" stroked="f">
                    <v:textbox style="mso-fit-shape-to-text:t" inset="0,0,0,0">
                      <w:txbxContent>
                        <w:p w14:paraId="761B9E97" w14:textId="3E6A4ABE"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محدودية الوقت والموارد</w:t>
                          </w:r>
                        </w:p>
                      </w:txbxContent>
                    </v:textbox>
                  </v:shape>
                  <v:shape id="TextBox 4148" o:spid="_x0000_s1562" type="#_x0000_t202" style="position:absolute;left:34129;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" filled="f" stroked="f">
                    <v:textbox style="mso-fit-shape-to-text:t">
                      <w:txbxContent>
                        <w:p w14:paraId="425E1AA5"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02</w:t>
                          </w:r>
                        </w:p>
                      </w:txbxContent>
                    </v:textbox>
                  </v:shape>
                  <v:group id="Group 1717196215" o:spid="_x0000_s1563" style="position:absolute;left:15022;top:7797;width:13301;height:11818" coordorigin="15022,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">
                    <v:shape id="Freeform 10" o:spid="_x0000_s1564" style="position:absolute;left:15022;top:7797;width:23534;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" path="m784860,2023667v120650,40640,257810,67310,392430,67310c1311910,2090977,1441450,2068117,1560830,2027477v2540,-1270,5080,-1270,7620,-2540c2016760,1862377,2346960,1433117,2353310,933861l2353310,,,,,933189v6350,502468,331470,931728,784860,1090478xe" fillcolor="#ffd366" stroked="f">
                      <v:path arrowok="t"/>
                    </v:shape>
                  </v:group>
                  <v:group id="Group 1717196217" o:spid="_x0000_s1565" style="position:absolute;left:15022;top:42;width:13309;height:7797;rotation:180" coordorigin="15022,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">
                    <v:shape id="Freeform 12" o:spid="_x0000_s1566" style="position:absolute;left:15022;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" path="m,l1107639,1297940,2215278,,,xe" fillcolor="#ffd366" stroked="f">
                      <v:path arrowok="t"/>
                    </v:shape>
                  </v:group>
                  <v:group id="Group 1717196219" o:spid="_x0000_s1567" style="position:absolute;left:17673;top:42;width:4003;height:2346" coordorigin="17673,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">
                    <v:shape id="Freeform 14" o:spid="_x0000_s1568" style="position:absolute;left:17673;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" path="m,l1107639,1297940,2215278,,,xe" fillcolor="#ffe599 [1303]" stroked="f">
                      <v:path arrowok="t"/>
                    </v:shape>
                  </v:group>
                  <v:group id="Group 1717196221" o:spid="_x0000_s1569" style="position:absolute;left:45068;top:7797;width:13301;height:11818" coordorigin="45068,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">
                    <v:shape id="Freeform 22" o:spid="_x0000_s1570" style="position:absolute;left:45068;top:7797;width:23533;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" path="m784860,2023667v120650,40640,257810,67310,392430,67310c1311910,2090977,1441450,2068117,1560830,2027477v2540,-1270,5080,-1270,7620,-2540c2016760,1862377,2346960,1433117,2353310,933861l2353310,,,,,933189v6350,502468,331470,931728,784860,1090478xe" fillcolor="#168489" stroked="f">
                      <v:path arrowok="t"/>
                    </v:shape>
                  </v:group>
                  <v:group id="Group 1717196223" o:spid="_x0000_s1571" style="position:absolute;left:45068;top:42;width:13308;height:7797;rotation:180" coordorigin="45068,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">
                    <v:shape id="Freeform 24" o:spid="_x0000_s1572" style="position:absolute;left:45068;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" path="m,l1107639,1297940,2215278,,,xe" fillcolor="#168489" stroked="f">
                      <v:path arrowok="t"/>
                    </v:shape>
                  </v:group>
                  <v:group id="Group 1608697089" o:spid="_x0000_s1573" style="position:absolute;left:47719;width:4003;height:2345" coordorigin="47719"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">
                    <v:shape id="Freeform 26" o:spid="_x0000_s1574" style="position:absolute;left:47719;width:22153;height:12979;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" path="m,l1107639,1297940,2215278,,,xe" fillcolor="#7cd4d2" stroked="f">
                      <v:path arrowok="t"/>
                    </v:shape>
                  </v:group>
                  <v:group id="Group 1608697091" o:spid="_x0000_s1575" style="position:absolute;left:48754;top:4012;width:5936;height:5936" coordorigin="48754,4012"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">
                    <v:shape id="Freeform 28" o:spid="_x0000_s1576" style="position:absolute;left:48754;top:4012;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" path="m3175000,c1421496,,,1421496,,3175000,,4928504,1421496,6350000,3175000,6350000v1753504,,3175000,-1421496,3175000,-3175000c6350000,1421496,4928504,,3175000,xe" stroked="f">
                      <v:path arrowok="t"/>
                    </v:shape>
                  </v:group>
                  <v:group id="Group 1608697093" o:spid="_x0000_s1577" style="position:absolute;left:18691;top:3873;width:5936;height:5936" coordorigin="18691,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">
                    <v:shape id="Freeform 32" o:spid="_x0000_s1578" style="position:absolute;left:18691;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" path="m3175000,c1421496,,,1421496,,3175000,,4928504,1421496,6350000,3175000,6350000v1753504,,3175000,-1421496,3175000,-3175000c6350000,1421496,4928504,,3175000,xe" stroked="f">
                      <v:path arrowok="t"/>
                    </v:shape>
                  </v:group>
                  <v:shape id="TextBox 40" o:spid="_x0000_s1579" type="#_x0000_t202" style="position:absolute;left:46638;top:11347;width:10153;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" filled="f" stroked="f">
                    <v:textbox style="mso-fit-shape-to-text:t" inset="0,0,0,0">
                      <w:txbxContent>
                        <w:p w14:paraId="06084339" w14:textId="1A27F4CE"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تفاوت مستويات الالتزام</w:t>
                          </w:r>
                        </w:p>
                      </w:txbxContent>
                    </v:textbox>
                  </v:shape>
                  <v:shape id="TextBox 40" o:spid="_x0000_s1580" type="#_x0000_t202" style="position:absolute;left:16579;top:11416;width:10160;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" filled="f" stroked="f">
                    <v:textbox style="mso-fit-shape-to-text:t" inset="0,0,0,0">
                      <w:txbxContent>
                        <w:p w14:paraId="694F7C23" w14:textId="30BC49C8"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تنوّع الخلفيات والتوقّعات</w:t>
                          </w:r>
                        </w:p>
                      </w:txbxContent>
                    </v:textbox>
                  </v:shape>
                  <v:shape id="TextBox 4147" o:spid="_x0000_s1581" type="#_x0000_t202" style="position:absolute;left:49377;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" filled="f" stroked="f">
                    <v:textbox style="mso-fit-shape-to-text:t">
                      <w:txbxContent>
                        <w:p w14:paraId="038F3DDF"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01</w:t>
                          </w:r>
                        </w:p>
                      </w:txbxContent>
                    </v:textbox>
                  </v:shape>
                  <v:shape id="TextBox 4149" o:spid="_x0000_s1582" type="#_x0000_t202" style="position:absolute;left:19138;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" filled="f" stroked="f">
                    <v:textbox style="mso-fit-shape-to-text:t">
                      <w:txbxContent>
                        <w:p w14:paraId="63022A80"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03</w:t>
                          </w:r>
                        </w:p>
                      </w:txbxContent>
                    </v:textbox>
                  </v:shape>
                </v:group>
                <w10:anchorlock/>
              </v:group>
            </w:pict>
          </mc:Fallback>
        </mc:AlternateContent>
      </w:r>
    </w:p>
    <w:p w14:paraId="46FC3B59" w14:textId="2CD14976" w:rsidR="0042208F" w:rsidRPr="001B17CB" w:rsidRDefault="0042208F" w:rsidP="0042208F">
      <w:pPr>
        <w:rPr>
          <w:rtl/>
        </w:rPr>
      </w:pPr>
      <w:r w:rsidRPr="002A078C">
        <w:rPr>
          <w:rFonts w:ascii="Sakkal Majalla" w:hAnsi="Sakkal Majalla"/>
          <w:noProof/>
          <w:sz w:val="34"/>
          <w:lang w:bidi="ar-EG"/>
        </w:rPr>
        <w:lastRenderedPageBreak/>
        <mc:AlternateContent>
          <mc:Choice Requires="wpg">
            <w:drawing>
              <wp:inline distT="0" distB="0" distL="0" distR="0" wp14:anchorId="73FBF906" wp14:editId="347FAB36">
                <wp:extent cx="5731510" cy="892088"/>
                <wp:effectExtent l="0" t="0" r="2540" b="22860"/>
                <wp:docPr id="16086930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026" name="مجموعة 47"/>
                        <wpg:cNvGrpSpPr/>
                        <wpg:grpSpPr>
                          <a:xfrm>
                            <a:off x="0" y="0"/>
                            <a:ext cx="5731510" cy="895351"/>
                            <a:chOff x="0" y="0"/>
                            <a:chExt cx="5878196" cy="918845"/>
                          </a:xfrm>
                        </wpg:grpSpPr>
                        <wpg:grpSp>
                          <wpg:cNvPr id="1608693027" name="مجموعة 48"/>
                          <wpg:cNvGrpSpPr/>
                          <wpg:grpSpPr>
                            <a:xfrm>
                              <a:off x="0" y="0"/>
                              <a:ext cx="5878196" cy="918845"/>
                              <a:chOff x="0" y="0"/>
                              <a:chExt cx="6240348" cy="919070"/>
                            </a:xfrm>
                          </wpg:grpSpPr>
                          <wpg:grpSp>
                            <wpg:cNvPr id="1608693028" name="مجموعة 49"/>
                            <wpg:cNvGrpSpPr/>
                            <wpg:grpSpPr>
                              <a:xfrm>
                                <a:off x="0" y="169208"/>
                                <a:ext cx="5433072" cy="580613"/>
                                <a:chOff x="0" y="169208"/>
                                <a:chExt cx="5433072" cy="580613"/>
                              </a:xfrm>
                            </wpg:grpSpPr>
                            <wps:wsp>
                              <wps:cNvPr id="16086930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2" name="مربع نص 41"/>
                          <wps:cNvSpPr txBox="1"/>
                          <wps:spPr>
                            <a:xfrm>
                              <a:off x="204466" y="256739"/>
                              <a:ext cx="4615440" cy="389157"/>
                            </a:xfrm>
                            <a:prstGeom prst="rect">
                              <a:avLst/>
                            </a:prstGeom>
                            <a:noFill/>
                          </wps:spPr>
                          <wps:txbx>
                            <w:txbxContent>
                              <w:p w14:paraId="557D8E03" w14:textId="1D7EEA7E"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تفاوت مستويات الالتزام:</w:t>
                                </w:r>
                              </w:p>
                            </w:txbxContent>
                          </wps:txbx>
                          <wps:bodyPr wrap="square" rtlCol="1">
                            <a:spAutoFit/>
                          </wps:bodyPr>
                        </wps:wsp>
                      </wpg:grpSp>
                      <pic:pic xmlns:pic="http://schemas.openxmlformats.org/drawingml/2006/picture">
                        <pic:nvPicPr>
                          <pic:cNvPr id="1608693033"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FBF906" id="_x0000_s15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h8M7bw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yHwzt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15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">
                  <v:group id="مجموعة 48" o:spid="_x0000_s15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">
                    <v:group id="مجموعة 49" o:spid="_x0000_s15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">
                      <v:shape id="شكل حر 50" o:spid="_x0000_s15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" fillcolor="#a5a5a5 [2092]" stroked="f" strokeweight="1pt">
                        <v:stroke joinstyle="miter"/>
                      </v:roundrect>
                    </v:group>
                    <v:oval id="شكل بيضاوي 52" o:spid="_x0000_s15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" filled="f" strokecolor="#168489" strokeweight="1pt">
                      <v:stroke joinstyle="miter"/>
                    </v:oval>
                  </v:group>
                  <v:shape id="مربع نص 41" o:spid="_x0000_s159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" filled="f" stroked="f">
                    <v:textbox style="mso-fit-shape-to-text:t">
                      <w:txbxContent>
                        <w:p w14:paraId="557D8E03" w14:textId="1D7EEA7E"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تفاوت مستويات الالتزام:</w:t>
                          </w:r>
                        </w:p>
                      </w:txbxContent>
                    </v:textbox>
                  </v:shape>
                </v:group>
                <v:shape id="صورة 54" o:spid="_x0000_s15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">
                  <v:imagedata r:id="rId110" o:title=""/>
                </v:shape>
                <w10:anchorlock/>
              </v:group>
            </w:pict>
          </mc:Fallback>
        </mc:AlternateContent>
      </w:r>
    </w:p>
    <w:p w14:paraId="365EF919" w14:textId="77777777" w:rsidR="0042208F" w:rsidRPr="001B17CB" w:rsidRDefault="0042208F" w:rsidP="0042208F">
      <w:pPr>
        <w:rPr>
          <w:rtl/>
        </w:rPr>
      </w:pPr>
      <w:r w:rsidRPr="001B17CB">
        <w:rPr>
          <w:rtl/>
        </w:rPr>
        <w:t xml:space="preserve">   - تنافس العمل التطوّعي مع التزامات أخرى (دراسة، عمل، أسرة).</w:t>
      </w:r>
    </w:p>
    <w:p w14:paraId="74870DFE" w14:textId="77777777" w:rsidR="0042208F" w:rsidRPr="001B17CB" w:rsidRDefault="0042208F" w:rsidP="0042208F">
      <w:pPr>
        <w:rPr>
          <w:rtl/>
        </w:rPr>
      </w:pPr>
      <w:r w:rsidRPr="001B17CB">
        <w:rPr>
          <w:rtl/>
        </w:rPr>
        <w:t xml:space="preserve">   - تفاوت دوافع المتطوّعين ومستويات حماسهم.</w:t>
      </w:r>
    </w:p>
    <w:p w14:paraId="7C30C846" w14:textId="77777777" w:rsidR="0042208F" w:rsidRDefault="0042208F" w:rsidP="0042208F">
      <w:pPr>
        <w:rPr>
          <w:rtl/>
        </w:rPr>
      </w:pPr>
      <w:r w:rsidRPr="001B17CB">
        <w:rPr>
          <w:rtl/>
        </w:rPr>
        <w:t xml:space="preserve">   - صعوبة وضع توقّعات واضحة وإلزامية.</w:t>
      </w:r>
    </w:p>
    <w:p w14:paraId="18DFEE00" w14:textId="746FC801"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7F58B83C" wp14:editId="323C4C51">
                <wp:extent cx="5731510" cy="892088"/>
                <wp:effectExtent l="0" t="0" r="2540" b="22860"/>
                <wp:docPr id="16086930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035" name="مجموعة 47"/>
                        <wpg:cNvGrpSpPr/>
                        <wpg:grpSpPr>
                          <a:xfrm>
                            <a:off x="0" y="0"/>
                            <a:ext cx="5731510" cy="895351"/>
                            <a:chOff x="0" y="0"/>
                            <a:chExt cx="5878196" cy="918845"/>
                          </a:xfrm>
                        </wpg:grpSpPr>
                        <wpg:grpSp>
                          <wpg:cNvPr id="1608693036" name="مجموعة 48"/>
                          <wpg:cNvGrpSpPr/>
                          <wpg:grpSpPr>
                            <a:xfrm>
                              <a:off x="0" y="0"/>
                              <a:ext cx="5878196" cy="918845"/>
                              <a:chOff x="0" y="0"/>
                              <a:chExt cx="6240348" cy="919070"/>
                            </a:xfrm>
                          </wpg:grpSpPr>
                          <wpg:grpSp>
                            <wpg:cNvPr id="1608693037" name="مجموعة 49"/>
                            <wpg:cNvGrpSpPr/>
                            <wpg:grpSpPr>
                              <a:xfrm>
                                <a:off x="0" y="169208"/>
                                <a:ext cx="5433072" cy="580613"/>
                                <a:chOff x="0" y="169208"/>
                                <a:chExt cx="5433072" cy="580613"/>
                              </a:xfrm>
                            </wpg:grpSpPr>
                            <wps:wsp>
                              <wps:cNvPr id="16086930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1" name="مربع نص 41"/>
                          <wps:cNvSpPr txBox="1"/>
                          <wps:spPr>
                            <a:xfrm>
                              <a:off x="204466" y="256739"/>
                              <a:ext cx="4615440" cy="389157"/>
                            </a:xfrm>
                            <a:prstGeom prst="rect">
                              <a:avLst/>
                            </a:prstGeom>
                            <a:noFill/>
                          </wps:spPr>
                          <wps:txbx>
                            <w:txbxContent>
                              <w:p w14:paraId="61BA4606" w14:textId="6A999E4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محدودية الوقت والموارد:</w:t>
                                </w:r>
                              </w:p>
                            </w:txbxContent>
                          </wps:txbx>
                          <wps:bodyPr wrap="square" rtlCol="1">
                            <a:spAutoFit/>
                          </wps:bodyPr>
                        </wps:wsp>
                      </wpg:grpSp>
                      <pic:pic xmlns:pic="http://schemas.openxmlformats.org/drawingml/2006/picture">
                        <pic:nvPicPr>
                          <pic:cNvPr id="1608693042"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58B83C" id="_x0000_s15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buyacg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9u7Jp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15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">
                  <v:group id="مجموعة 48" o:spid="_x0000_s15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">
                    <v:group id="مجموعة 49" o:spid="_x0000_s15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">
                      <v:shape id="شكل حر 50" o:spid="_x0000_s15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" fillcolor="#a5a5a5 [2092]" stroked="f" strokeweight="1pt">
                        <v:stroke joinstyle="miter"/>
                      </v:roundrect>
                    </v:group>
                    <v:oval id="شكل بيضاوي 52" o:spid="_x0000_s15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" filled="f" strokecolor="#168489" strokeweight="1pt">
                      <v:stroke joinstyle="miter"/>
                    </v:oval>
                  </v:group>
                  <v:shape id="مربع نص 41" o:spid="_x0000_s159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" filled="f" stroked="f">
                    <v:textbox style="mso-fit-shape-to-text:t">
                      <w:txbxContent>
                        <w:p w14:paraId="61BA4606" w14:textId="6A999E4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محدودية الوقت والموارد:</w:t>
                          </w:r>
                        </w:p>
                      </w:txbxContent>
                    </v:textbox>
                  </v:shape>
                </v:group>
                <v:shape id="صورة 54" o:spid="_x0000_s16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">
                  <v:imagedata r:id="rId110" o:title=""/>
                </v:shape>
                <w10:anchorlock/>
              </v:group>
            </w:pict>
          </mc:Fallback>
        </mc:AlternateContent>
      </w:r>
    </w:p>
    <w:p w14:paraId="2C84115C" w14:textId="77777777" w:rsidR="0042208F" w:rsidRPr="001B17CB" w:rsidRDefault="0042208F" w:rsidP="0042208F">
      <w:pPr>
        <w:rPr>
          <w:rtl/>
        </w:rPr>
      </w:pPr>
      <w:r w:rsidRPr="001B17CB">
        <w:rPr>
          <w:rtl/>
        </w:rPr>
        <w:t xml:space="preserve">   - ضغط إنجاز المهام في أوقات محدودة.</w:t>
      </w:r>
    </w:p>
    <w:p w14:paraId="619AC193" w14:textId="77777777" w:rsidR="0042208F" w:rsidRPr="001B17CB" w:rsidRDefault="0042208F" w:rsidP="0042208F">
      <w:pPr>
        <w:rPr>
          <w:rtl/>
        </w:rPr>
      </w:pPr>
      <w:r w:rsidRPr="001B17CB">
        <w:rPr>
          <w:rtl/>
        </w:rPr>
        <w:t xml:space="preserve">   - التحدّيات اللوجستية والمالية.</w:t>
      </w:r>
    </w:p>
    <w:p w14:paraId="0901055D" w14:textId="77777777" w:rsidR="0042208F" w:rsidRDefault="0042208F" w:rsidP="0042208F">
      <w:pPr>
        <w:rPr>
          <w:rtl/>
        </w:rPr>
      </w:pPr>
      <w:r w:rsidRPr="001B17CB">
        <w:rPr>
          <w:rtl/>
        </w:rPr>
        <w:t xml:space="preserve">   - الحاجة للتوازن بين الطموح والواقعية.</w:t>
      </w:r>
    </w:p>
    <w:p w14:paraId="530CD8CA" w14:textId="71E44C2C"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5E4B26B3" wp14:editId="180363B2">
                <wp:extent cx="5731510" cy="892088"/>
                <wp:effectExtent l="0" t="0" r="2540" b="22860"/>
                <wp:docPr id="16086930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044" name="مجموعة 47"/>
                        <wpg:cNvGrpSpPr/>
                        <wpg:grpSpPr>
                          <a:xfrm>
                            <a:off x="0" y="0"/>
                            <a:ext cx="5731510" cy="895351"/>
                            <a:chOff x="0" y="0"/>
                            <a:chExt cx="5878196" cy="918845"/>
                          </a:xfrm>
                        </wpg:grpSpPr>
                        <wpg:grpSp>
                          <wpg:cNvPr id="1608693045" name="مجموعة 48"/>
                          <wpg:cNvGrpSpPr/>
                          <wpg:grpSpPr>
                            <a:xfrm>
                              <a:off x="0" y="0"/>
                              <a:ext cx="5878196" cy="918845"/>
                              <a:chOff x="0" y="0"/>
                              <a:chExt cx="6240348" cy="919070"/>
                            </a:xfrm>
                          </wpg:grpSpPr>
                          <wpg:grpSp>
                            <wpg:cNvPr id="1608693046" name="مجموعة 49"/>
                            <wpg:cNvGrpSpPr/>
                            <wpg:grpSpPr>
                              <a:xfrm>
                                <a:off x="0" y="169208"/>
                                <a:ext cx="5433072" cy="580613"/>
                                <a:chOff x="0" y="169208"/>
                                <a:chExt cx="5433072" cy="580613"/>
                              </a:xfrm>
                            </wpg:grpSpPr>
                            <wps:wsp>
                              <wps:cNvPr id="16086930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50" name="مربع نص 41"/>
                          <wps:cNvSpPr txBox="1"/>
                          <wps:spPr>
                            <a:xfrm>
                              <a:off x="204466" y="256739"/>
                              <a:ext cx="4615440" cy="389157"/>
                            </a:xfrm>
                            <a:prstGeom prst="rect">
                              <a:avLst/>
                            </a:prstGeom>
                            <a:noFill/>
                          </wps:spPr>
                          <wps:txbx>
                            <w:txbxContent>
                              <w:p w14:paraId="2EE596D9" w14:textId="115B10A2"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تنوّع الخلفيات والتوقّعات:</w:t>
                                </w:r>
                              </w:p>
                            </w:txbxContent>
                          </wps:txbx>
                          <wps:bodyPr wrap="square" rtlCol="1">
                            <a:spAutoFit/>
                          </wps:bodyPr>
                        </wps:wsp>
                      </wpg:grpSp>
                      <pic:pic xmlns:pic="http://schemas.openxmlformats.org/drawingml/2006/picture">
                        <pic:nvPicPr>
                          <pic:cNvPr id="1608693051"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E4B26B3" id="_x0000_s16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UfAMdg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eUfAM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16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">
                  <v:group id="مجموعة 48" o:spid="_x0000_s16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">
                    <v:group id="مجموعة 49" o:spid="_x0000_s16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">
                      <v:shape id="شكل حر 50" o:spid="_x0000_s16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" fillcolor="#a5a5a5 [2092]" stroked="f" strokeweight="1pt">
                        <v:stroke joinstyle="miter"/>
                      </v:roundrect>
                    </v:group>
                    <v:oval id="شكل بيضاوي 52" o:spid="_x0000_s16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" filled="f" strokecolor="#168489" strokeweight="1pt">
                      <v:stroke joinstyle="miter"/>
                    </v:oval>
                  </v:group>
                  <v:shape id="مربع نص 41" o:spid="_x0000_s160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" filled="f" stroked="f">
                    <v:textbox style="mso-fit-shape-to-text:t">
                      <w:txbxContent>
                        <w:p w14:paraId="2EE596D9" w14:textId="115B10A2"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تنوّع الخلفيات والتوقّعات:</w:t>
                          </w:r>
                        </w:p>
                      </w:txbxContent>
                    </v:textbox>
                  </v:shape>
                </v:group>
                <v:shape id="صورة 54" o:spid="_x0000_s16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">
                  <v:imagedata r:id="rId110" o:title=""/>
                </v:shape>
                <w10:anchorlock/>
              </v:group>
            </w:pict>
          </mc:Fallback>
        </mc:AlternateContent>
      </w:r>
    </w:p>
    <w:p w14:paraId="75B33D2A" w14:textId="77777777" w:rsidR="0042208F" w:rsidRPr="001B17CB" w:rsidRDefault="0042208F" w:rsidP="0042208F">
      <w:pPr>
        <w:rPr>
          <w:rtl/>
        </w:rPr>
      </w:pPr>
      <w:r w:rsidRPr="001B17CB">
        <w:rPr>
          <w:rtl/>
        </w:rPr>
        <w:t xml:space="preserve">   - اختلاف الخبرات والمهارات بين المتطوّعين.</w:t>
      </w:r>
    </w:p>
    <w:p w14:paraId="783E6612" w14:textId="77777777" w:rsidR="0042208F" w:rsidRPr="001B17CB" w:rsidRDefault="0042208F" w:rsidP="0042208F">
      <w:pPr>
        <w:rPr>
          <w:rtl/>
        </w:rPr>
      </w:pPr>
      <w:r w:rsidRPr="001B17CB">
        <w:rPr>
          <w:rtl/>
        </w:rPr>
        <w:t xml:space="preserve">   - تنوّع الأعمار والخلفيات الثقافية والاجتماعية.</w:t>
      </w:r>
    </w:p>
    <w:p w14:paraId="0CDEBD73" w14:textId="77777777" w:rsidR="0042208F" w:rsidRDefault="0042208F" w:rsidP="0042208F">
      <w:pPr>
        <w:rPr>
          <w:rtl/>
        </w:rPr>
      </w:pPr>
      <w:r w:rsidRPr="001B17CB">
        <w:rPr>
          <w:rtl/>
        </w:rPr>
        <w:t xml:space="preserve">   - تباين توقّعات المتطوّعين من تجربة التطوّع.</w:t>
      </w:r>
    </w:p>
    <w:p w14:paraId="0A653A7A" w14:textId="44965D82"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578E1C7E" wp14:editId="76E16529">
                <wp:extent cx="5731510" cy="892088"/>
                <wp:effectExtent l="0" t="0" r="2540" b="22860"/>
                <wp:docPr id="160869305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053" name="مجموعة 47"/>
                        <wpg:cNvGrpSpPr/>
                        <wpg:grpSpPr>
                          <a:xfrm>
                            <a:off x="0" y="0"/>
                            <a:ext cx="5731510" cy="895351"/>
                            <a:chOff x="0" y="0"/>
                            <a:chExt cx="5878196" cy="918845"/>
                          </a:xfrm>
                        </wpg:grpSpPr>
                        <wpg:grpSp>
                          <wpg:cNvPr id="1608693054" name="مجموعة 48"/>
                          <wpg:cNvGrpSpPr/>
                          <wpg:grpSpPr>
                            <a:xfrm>
                              <a:off x="0" y="0"/>
                              <a:ext cx="5878196" cy="918845"/>
                              <a:chOff x="0" y="0"/>
                              <a:chExt cx="6240348" cy="919070"/>
                            </a:xfrm>
                          </wpg:grpSpPr>
                          <wpg:grpSp>
                            <wpg:cNvPr id="1608693055" name="مجموعة 49"/>
                            <wpg:cNvGrpSpPr/>
                            <wpg:grpSpPr>
                              <a:xfrm>
                                <a:off x="0" y="169208"/>
                                <a:ext cx="5433072" cy="580613"/>
                                <a:chOff x="0" y="169208"/>
                                <a:chExt cx="5433072" cy="580613"/>
                              </a:xfrm>
                            </wpg:grpSpPr>
                            <wps:wsp>
                              <wps:cNvPr id="6192609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09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04" name="مربع نص 41"/>
                          <wps:cNvSpPr txBox="1"/>
                          <wps:spPr>
                            <a:xfrm>
                              <a:off x="204466" y="256739"/>
                              <a:ext cx="4615440" cy="389157"/>
                            </a:xfrm>
                            <a:prstGeom prst="rect">
                              <a:avLst/>
                            </a:prstGeom>
                            <a:noFill/>
                          </wps:spPr>
                          <wps:txbx>
                            <w:txbxContent>
                              <w:p w14:paraId="68810075" w14:textId="06784A7E"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تحدّي الاستمرارية:</w:t>
                                </w:r>
                              </w:p>
                            </w:txbxContent>
                          </wps:txbx>
                          <wps:bodyPr wrap="square" rtlCol="1">
                            <a:spAutoFit/>
                          </wps:bodyPr>
                        </wps:wsp>
                      </wpg:grpSp>
                      <pic:pic xmlns:pic="http://schemas.openxmlformats.org/drawingml/2006/picture">
                        <pic:nvPicPr>
                          <pic:cNvPr id="619261005"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78E1C7E" id="_x0000_s16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MiqVeQcAAPg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0MiqVeQcAAPg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16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">
                  <v:group id="مجموعة 48" o:spid="_x0000_s16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">
                    <v:group id="مجموعة 49" o:spid="_x0000_s16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">
                      <v:shape id="شكل حر 50" o:spid="_x0000_s16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" fillcolor="#a5a5a5 [2092]" stroked="f" strokeweight="1pt">
                        <v:stroke joinstyle="miter"/>
                      </v:roundrect>
                    </v:group>
                    <v:oval id="شكل بيضاوي 52" o:spid="_x0000_s16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" filled="f" strokecolor="#168489" strokeweight="1pt">
                      <v:stroke joinstyle="miter"/>
                    </v:oval>
                  </v:group>
                  <v:shape id="مربع نص 41" o:spid="_x0000_s161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" filled="f" stroked="f">
                    <v:textbox style="mso-fit-shape-to-text:t">
                      <w:txbxContent>
                        <w:p w14:paraId="68810075" w14:textId="06784A7E"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تحدّي الاستمرارية:</w:t>
                          </w:r>
                        </w:p>
                      </w:txbxContent>
                    </v:textbox>
                  </v:shape>
                </v:group>
                <v:shape id="صورة 54" o:spid="_x0000_s16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">
                  <v:imagedata r:id="rId110" o:title=""/>
                </v:shape>
                <w10:anchorlock/>
              </v:group>
            </w:pict>
          </mc:Fallback>
        </mc:AlternateContent>
      </w:r>
    </w:p>
    <w:p w14:paraId="74B0D4BB" w14:textId="77777777" w:rsidR="0042208F" w:rsidRPr="001B17CB" w:rsidRDefault="0042208F" w:rsidP="0042208F">
      <w:pPr>
        <w:rPr>
          <w:rtl/>
        </w:rPr>
      </w:pPr>
      <w:r w:rsidRPr="001B17CB">
        <w:rPr>
          <w:rtl/>
        </w:rPr>
        <w:t xml:space="preserve">   - تسرّب المتطوّعين وعدم استقرار الفريق.</w:t>
      </w:r>
    </w:p>
    <w:p w14:paraId="3EDE1048" w14:textId="77777777" w:rsidR="0042208F" w:rsidRPr="001B17CB" w:rsidRDefault="0042208F" w:rsidP="0042208F">
      <w:pPr>
        <w:rPr>
          <w:rtl/>
        </w:rPr>
      </w:pPr>
      <w:r w:rsidRPr="001B17CB">
        <w:rPr>
          <w:rtl/>
        </w:rPr>
        <w:t xml:space="preserve">   - صعوبة نقل المعرفة والخبرات.</w:t>
      </w:r>
    </w:p>
    <w:p w14:paraId="682367DB" w14:textId="77777777" w:rsidR="0042208F" w:rsidRPr="001B17CB" w:rsidRDefault="0042208F" w:rsidP="0042208F">
      <w:pPr>
        <w:rPr>
          <w:rtl/>
        </w:rPr>
      </w:pPr>
      <w:r w:rsidRPr="001B17CB">
        <w:rPr>
          <w:rtl/>
        </w:rPr>
        <w:t xml:space="preserve">   - الحاجة لتجديد الحماس وتجنّب الإرهاق.</w:t>
      </w:r>
    </w:p>
    <w:p w14:paraId="31542443" w14:textId="77777777" w:rsidR="0042208F" w:rsidRPr="00C22C2D" w:rsidRDefault="0042208F" w:rsidP="00C22C2D">
      <w:pPr>
        <w:pStyle w:val="ad"/>
        <w:keepNext/>
        <w:rPr>
          <w:b w:val="0"/>
          <w:bCs/>
          <w:color w:val="168489"/>
          <w:rtl/>
        </w:rPr>
      </w:pPr>
      <w:r w:rsidRPr="00C22C2D">
        <w:rPr>
          <w:b w:val="0"/>
          <w:bCs/>
          <w:color w:val="168489"/>
          <w:rtl/>
        </w:rPr>
        <w:lastRenderedPageBreak/>
        <w:t>استراتيجيات إدارة الصراعات:</w:t>
      </w:r>
    </w:p>
    <w:p w14:paraId="03FFE0CE" w14:textId="77777777" w:rsidR="0042208F" w:rsidRDefault="0042208F" w:rsidP="0042208F">
      <w:r w:rsidRPr="001B17CB">
        <w:rPr>
          <w:rtl/>
        </w:rPr>
        <w:t>ت</w:t>
      </w:r>
      <w:r>
        <w:rPr>
          <w:rFonts w:hint="cs"/>
          <w:rtl/>
        </w:rPr>
        <w:t>ُ</w:t>
      </w:r>
      <w:r w:rsidRPr="001B17CB">
        <w:rPr>
          <w:rtl/>
        </w:rPr>
        <w:t>عدّ الصراعات جزءاً طبيعياً من ديناميكية أي فريق عمل، وفي الفرق التطوّعية تتطلّب إدارة خاصة تراعي حساسية العلاقات التطوّعية:</w:t>
      </w:r>
    </w:p>
    <w:p w14:paraId="4CF355C5" w14:textId="1AFEE4F2" w:rsidR="00C22C2D" w:rsidRDefault="00C22C2D" w:rsidP="00C22C2D">
      <w:pPr>
        <w:bidi w:val="0"/>
        <w:rPr>
          <w:rtl/>
        </w:rPr>
      </w:pPr>
      <w:r w:rsidRPr="00C22C2D">
        <w:rPr>
          <w:noProof/>
        </w:rPr>
        <mc:AlternateContent>
          <mc:Choice Requires="wpg">
            <w:drawing>
              <wp:inline distT="0" distB="0" distL="0" distR="0" wp14:anchorId="3FA1E9F6" wp14:editId="46988C4C">
                <wp:extent cx="5793740" cy="1712948"/>
                <wp:effectExtent l="0" t="0" r="0" b="1905"/>
                <wp:docPr id="1608697103" name="Group 1"/>
                <wp:cNvGraphicFramePr/>
                <a:graphic xmlns:a="http://schemas.openxmlformats.org/drawingml/2006/main">
                  <a:graphicData uri="http://schemas.microsoft.com/office/word/2010/wordprocessingGroup">
                    <wpg:wgp>
                      <wpg:cNvGrpSpPr/>
                      <wpg:grpSpPr>
                        <a:xfrm>
                          <a:off x="0" y="0"/>
                          <a:ext cx="5793740" cy="1712948"/>
                          <a:chOff x="-1" y="0"/>
                          <a:chExt cx="5793740" cy="1712949"/>
                        </a:xfrm>
                      </wpg:grpSpPr>
                      <wpg:grpSp>
                        <wpg:cNvPr id="1608697104" name="Group 1608697104"/>
                        <wpg:cNvGrpSpPr/>
                        <wpg:grpSpPr>
                          <a:xfrm flipH="1">
                            <a:off x="1490153" y="0"/>
                            <a:ext cx="4303586" cy="1712949"/>
                            <a:chOff x="1490157" y="0"/>
                            <a:chExt cx="4749864" cy="1890886"/>
                          </a:xfrm>
                        </wpg:grpSpPr>
                        <wps:wsp>
                          <wps:cNvPr id="1608697105" name="Oval 1608697105"/>
                          <wps:cNvSpPr/>
                          <wps:spPr>
                            <a:xfrm>
                              <a:off x="1807311" y="0"/>
                              <a:ext cx="824982" cy="824982"/>
                            </a:xfrm>
                            <a:prstGeom prst="ellipse">
                              <a:avLst/>
                            </a:prstGeom>
                            <a:solidFill>
                              <a:schemeClr val="accent5">
                                <a:lumMod val="75000"/>
                              </a:schemeClr>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608697106" name="Group 1608697106"/>
                          <wpg:cNvGrpSpPr/>
                          <wpg:grpSpPr>
                            <a:xfrm>
                              <a:off x="1490157" y="573801"/>
                              <a:ext cx="1459291" cy="1317085"/>
                              <a:chOff x="1490157" y="573801"/>
                              <a:chExt cx="1243664" cy="863606"/>
                            </a:xfrm>
                          </wpg:grpSpPr>
                          <wps:wsp>
                            <wps:cNvPr id="1608697107" name="Freeform 16"/>
                            <wps:cNvSpPr/>
                            <wps:spPr>
                              <a:xfrm>
                                <a:off x="1490157"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608697108" name="TextBox 17"/>
                            <wps:cNvSpPr txBox="1"/>
                            <wps:spPr>
                              <a:xfrm>
                                <a:off x="1490157" y="592851"/>
                                <a:ext cx="1243664" cy="844556"/>
                              </a:xfrm>
                              <a:prstGeom prst="rect">
                                <a:avLst/>
                              </a:prstGeom>
                            </wps:spPr>
                            <wps:bodyPr lIns="24384" tIns="24384" rIns="24384" bIns="24384" rtlCol="0" anchor="ctr"/>
                          </wps:wsp>
                        </wpg:grpSp>
                        <wps:wsp>
                          <wps:cNvPr id="1608697109" name="TextBox 46"/>
                          <wps:cNvSpPr txBox="1"/>
                          <wps:spPr>
                            <a:xfrm>
                              <a:off x="1646908" y="824952"/>
                              <a:ext cx="1147299" cy="804122"/>
                            </a:xfrm>
                            <a:prstGeom prst="rect">
                              <a:avLst/>
                            </a:prstGeom>
                          </wps:spPr>
                          <wps:txbx>
                            <w:txbxContent>
                              <w:p w14:paraId="62C17501" w14:textId="634E71C7"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التشخيص المبك</w:t>
                                </w:r>
                                <w:r w:rsidRPr="00C22C2D">
                                  <w:rPr>
                                    <w:rFonts w:eastAsia="Calibri" w:hAnsi="Adobe Arabic" w:cs="Adobe Arabic" w:hint="cs"/>
                                    <w:b/>
                                    <w:bCs/>
                                    <w:color w:val="000000"/>
                                    <w:kern w:val="24"/>
                                    <w:sz w:val="40"/>
                                    <w:szCs w:val="40"/>
                                    <w:rtl/>
                                  </w:rPr>
                                  <w:t>ّ</w:t>
                                </w:r>
                                <w:r w:rsidRPr="00C22C2D">
                                  <w:rPr>
                                    <w:rFonts w:eastAsia="Calibri" w:hAnsi="Adobe Arabic" w:cs="Adobe Arabic"/>
                                    <w:b/>
                                    <w:bCs/>
                                    <w:color w:val="000000"/>
                                    <w:kern w:val="24"/>
                                    <w:sz w:val="40"/>
                                    <w:szCs w:val="40"/>
                                    <w:rtl/>
                                  </w:rPr>
                                  <w:t>ر للصراعات</w:t>
                                </w:r>
                              </w:p>
                            </w:txbxContent>
                          </wps:txbx>
                          <wps:bodyPr wrap="square" lIns="0" tIns="0" rIns="0" bIns="0" rtlCol="0" anchor="t">
                            <a:noAutofit/>
                          </wps:bodyPr>
                        </wps:wsp>
                        <wps:wsp>
                          <wps:cNvPr id="1608697110" name="Oval 1608697110"/>
                          <wps:cNvSpPr/>
                          <wps:spPr>
                            <a:xfrm>
                              <a:off x="3453198" y="0"/>
                              <a:ext cx="824982" cy="824982"/>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11" name="Oval 1608697111"/>
                          <wps:cNvSpPr/>
                          <wps:spPr>
                            <a:xfrm>
                              <a:off x="5097884" y="0"/>
                              <a:ext cx="824982" cy="824982"/>
                            </a:xfrm>
                            <a:prstGeom prst="ellipse">
                              <a:avLst/>
                            </a:prstGeom>
                            <a:solidFill>
                              <a:schemeClr val="bg1">
                                <a:lumMod val="50000"/>
                              </a:schemeClr>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608697112" name="Group 1608697112"/>
                          <wpg:cNvGrpSpPr/>
                          <wpg:grpSpPr>
                            <a:xfrm>
                              <a:off x="4780730" y="573801"/>
                              <a:ext cx="1459291" cy="1317085"/>
                              <a:chOff x="4780730" y="573801"/>
                              <a:chExt cx="1243664" cy="863606"/>
                            </a:xfrm>
                          </wpg:grpSpPr>
                          <wps:wsp>
                            <wps:cNvPr id="1608697113" name="Freeform 8"/>
                            <wps:cNvSpPr/>
                            <wps:spPr>
                              <a:xfrm>
                                <a:off x="4780730"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608697114" name="TextBox 9"/>
                            <wps:cNvSpPr txBox="1"/>
                            <wps:spPr>
                              <a:xfrm>
                                <a:off x="4780730" y="592851"/>
                                <a:ext cx="1243664" cy="844556"/>
                              </a:xfrm>
                              <a:prstGeom prst="rect">
                                <a:avLst/>
                              </a:prstGeom>
                            </wps:spPr>
                            <wps:bodyPr lIns="24384" tIns="24384" rIns="24384" bIns="24384" rtlCol="0" anchor="ctr"/>
                          </wps:wsp>
                        </wpg:grpSp>
                        <wpg:grpSp>
                          <wpg:cNvPr id="1608697115" name="Group 1608697115"/>
                          <wpg:cNvGrpSpPr/>
                          <wpg:grpSpPr>
                            <a:xfrm>
                              <a:off x="3134843" y="573801"/>
                              <a:ext cx="1459291" cy="1317085"/>
                              <a:chOff x="3134843" y="573801"/>
                              <a:chExt cx="1243664" cy="863606"/>
                            </a:xfrm>
                          </wpg:grpSpPr>
                          <wps:wsp>
                            <wps:cNvPr id="1608697116" name="Freeform 12"/>
                            <wps:cNvSpPr/>
                            <wps:spPr>
                              <a:xfrm>
                                <a:off x="3134843"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608697117" name="TextBox 13"/>
                            <wps:cNvSpPr txBox="1"/>
                            <wps:spPr>
                              <a:xfrm>
                                <a:off x="3134843" y="592851"/>
                                <a:ext cx="1243664" cy="844556"/>
                              </a:xfrm>
                              <a:prstGeom prst="rect">
                                <a:avLst/>
                              </a:prstGeom>
                            </wps:spPr>
                            <wps:bodyPr lIns="24384" tIns="24384" rIns="24384" bIns="24384" rtlCol="0" anchor="ctr"/>
                          </wps:wsp>
                        </wpg:grpSp>
                        <wps:wsp>
                          <wps:cNvPr id="1608697118" name="TextBox 44"/>
                          <wps:cNvSpPr txBox="1"/>
                          <wps:spPr>
                            <a:xfrm>
                              <a:off x="4957438" y="899217"/>
                              <a:ext cx="1106113" cy="875906"/>
                            </a:xfrm>
                            <a:prstGeom prst="rect">
                              <a:avLst/>
                            </a:prstGeom>
                          </wps:spPr>
                          <wps:txbx>
                            <w:txbxContent>
                              <w:p w14:paraId="04E57BA3" w14:textId="69024598"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استراتيجيات الحلّ الفعّالة</w:t>
                                </w:r>
                              </w:p>
                            </w:txbxContent>
                          </wps:txbx>
                          <wps:bodyPr wrap="square" lIns="0" tIns="0" rIns="0" bIns="0" rtlCol="0" anchor="t">
                            <a:noAutofit/>
                          </wps:bodyPr>
                        </wps:wsp>
                        <wps:wsp>
                          <wps:cNvPr id="1608697119" name="TextBox 45"/>
                          <wps:cNvSpPr txBox="1"/>
                          <wps:spPr>
                            <a:xfrm>
                              <a:off x="3206004" y="852362"/>
                              <a:ext cx="1317922" cy="864265"/>
                            </a:xfrm>
                            <a:prstGeom prst="rect">
                              <a:avLst/>
                            </a:prstGeom>
                          </wps:spPr>
                          <wps:txbx>
                            <w:txbxContent>
                              <w:p w14:paraId="01B15E60" w14:textId="555B801D"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تبنّي مبدأ الشفافية</w:t>
                                </w:r>
                              </w:p>
                            </w:txbxContent>
                          </wps:txbx>
                          <wps:bodyPr wrap="square" lIns="0" tIns="0" rIns="0" bIns="0" rtlCol="0" anchor="t">
                            <a:noAutofit/>
                          </wps:bodyPr>
                        </wps:wsp>
                        <wps:wsp>
                          <wps:cNvPr id="1608697120" name="مربع نص 166"/>
                          <wps:cNvSpPr txBox="1"/>
                          <wps:spPr>
                            <a:xfrm>
                              <a:off x="1787236" y="0"/>
                              <a:ext cx="841444" cy="648111"/>
                            </a:xfrm>
                            <a:prstGeom prst="rect">
                              <a:avLst/>
                            </a:prstGeom>
                          </wps:spPr>
                          <wps:txbx>
                            <w:txbxContent>
                              <w:p w14:paraId="627393A5" w14:textId="77777777" w:rsidR="00C22C2D" w:rsidRDefault="00C22C2D" w:rsidP="00C22C2D">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01</w:t>
                                </w:r>
                              </w:p>
                            </w:txbxContent>
                          </wps:txbx>
                          <wps:bodyPr wrap="square" rtlCol="1">
                            <a:noAutofit/>
                          </wps:bodyPr>
                        </wps:wsp>
                        <wps:wsp>
                          <wps:cNvPr id="1608697121" name="مربع نص 166"/>
                          <wps:cNvSpPr txBox="1"/>
                          <wps:spPr>
                            <a:xfrm>
                              <a:off x="3429192" y="0"/>
                              <a:ext cx="841444" cy="648111"/>
                            </a:xfrm>
                            <a:prstGeom prst="rect">
                              <a:avLst/>
                            </a:prstGeom>
                          </wps:spPr>
                          <wps:txbx>
                            <w:txbxContent>
                              <w:p w14:paraId="58EB2030" w14:textId="77777777" w:rsidR="00C22C2D" w:rsidRDefault="00C22C2D" w:rsidP="00C22C2D">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02</w:t>
                                </w:r>
                              </w:p>
                            </w:txbxContent>
                          </wps:txbx>
                          <wps:bodyPr wrap="square" rtlCol="1">
                            <a:noAutofit/>
                          </wps:bodyPr>
                        </wps:wsp>
                        <wps:wsp>
                          <wps:cNvPr id="1608697122" name="مربع نص 166"/>
                          <wps:cNvSpPr txBox="1"/>
                          <wps:spPr>
                            <a:xfrm>
                              <a:off x="5081423" y="0"/>
                              <a:ext cx="841444" cy="648111"/>
                            </a:xfrm>
                            <a:prstGeom prst="rect">
                              <a:avLst/>
                            </a:prstGeom>
                          </wps:spPr>
                          <wps:txbx>
                            <w:txbxContent>
                              <w:p w14:paraId="313DBFFA" w14:textId="77777777" w:rsidR="00C22C2D" w:rsidRDefault="00C22C2D" w:rsidP="00C22C2D">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03</w:t>
                                </w:r>
                              </w:p>
                            </w:txbxContent>
                          </wps:txbx>
                          <wps:bodyPr wrap="square" rtlCol="1">
                            <a:noAutofit/>
                          </wps:bodyPr>
                        </wps:wsp>
                      </wpg:grpSp>
                      <wpg:grpSp>
                        <wpg:cNvPr id="1608697123" name="Group 1608697123"/>
                        <wpg:cNvGrpSpPr/>
                        <wpg:grpSpPr>
                          <a:xfrm flipH="1">
                            <a:off x="-1" y="0"/>
                            <a:ext cx="1322182" cy="1712949"/>
                            <a:chOff x="0" y="0"/>
                            <a:chExt cx="1459291" cy="1890886"/>
                          </a:xfrm>
                        </wpg:grpSpPr>
                        <wps:wsp>
                          <wps:cNvPr id="1608697124" name="Oval 1608697124"/>
                          <wps:cNvSpPr/>
                          <wps:spPr>
                            <a:xfrm>
                              <a:off x="309032" y="0"/>
                              <a:ext cx="824982" cy="824982"/>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608697125" name="Group 1608697125"/>
                          <wpg:cNvGrpSpPr/>
                          <wpg:grpSpPr>
                            <a:xfrm>
                              <a:off x="0" y="573801"/>
                              <a:ext cx="1459291" cy="1317085"/>
                              <a:chOff x="0" y="573801"/>
                              <a:chExt cx="1243664" cy="863606"/>
                            </a:xfrm>
                          </wpg:grpSpPr>
                          <wps:wsp>
                            <wps:cNvPr id="1608697126" name="Freeform 4"/>
                            <wps:cNvSpPr/>
                            <wps:spPr>
                              <a:xfrm>
                                <a:off x="0"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608697127" name="TextBox 5"/>
                            <wps:cNvSpPr txBox="1"/>
                            <wps:spPr>
                              <a:xfrm>
                                <a:off x="0" y="592851"/>
                                <a:ext cx="1243664" cy="844556"/>
                              </a:xfrm>
                              <a:prstGeom prst="rect">
                                <a:avLst/>
                              </a:prstGeom>
                            </wps:spPr>
                            <wps:bodyPr lIns="24384" tIns="24384" rIns="24384" bIns="24384" rtlCol="0" anchor="ctr"/>
                          </wps:wsp>
                        </wpg:grpSp>
                        <wps:wsp>
                          <wps:cNvPr id="1608697128" name="TextBox 43"/>
                          <wps:cNvSpPr txBox="1"/>
                          <wps:spPr>
                            <a:xfrm>
                              <a:off x="51075" y="911047"/>
                              <a:ext cx="1356901" cy="772220"/>
                            </a:xfrm>
                            <a:prstGeom prst="rect">
                              <a:avLst/>
                            </a:prstGeom>
                          </wps:spPr>
                          <wps:txbx>
                            <w:txbxContent>
                              <w:p w14:paraId="323329F1" w14:textId="125F6D59"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مهارات التواصل الفعّال</w:t>
                                </w:r>
                              </w:p>
                            </w:txbxContent>
                          </wps:txbx>
                          <wps:bodyPr wrap="square" lIns="0" tIns="0" rIns="0" bIns="0" rtlCol="0" anchor="t">
                            <a:noAutofit/>
                          </wps:bodyPr>
                        </wps:wsp>
                        <wps:wsp>
                          <wps:cNvPr id="1608697129" name="مربع نص 166"/>
                          <wps:cNvSpPr txBox="1"/>
                          <wps:spPr>
                            <a:xfrm>
                              <a:off x="308239" y="0"/>
                              <a:ext cx="841444" cy="648111"/>
                            </a:xfrm>
                            <a:prstGeom prst="rect">
                              <a:avLst/>
                            </a:prstGeom>
                          </wps:spPr>
                          <wps:txbx>
                            <w:txbxContent>
                              <w:p w14:paraId="05DD6711" w14:textId="77777777" w:rsidR="00C22C2D" w:rsidRDefault="00C22C2D" w:rsidP="00C22C2D">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04</w:t>
                                </w:r>
                              </w:p>
                            </w:txbxContent>
                          </wps:txbx>
                          <wps:bodyPr wrap="square" rtlCol="1">
                            <a:noAutofit/>
                          </wps:bodyPr>
                        </wps:wsp>
                      </wpg:grpSp>
                    </wpg:wgp>
                  </a:graphicData>
                </a:graphic>
              </wp:inline>
            </w:drawing>
          </mc:Choice>
          <mc:Fallback>
            <w:pict>
              <v:group w14:anchorId="3FA1E9F6" id="_x0000_s1619" style="width:456.2pt;height:134.9pt;mso-position-horizontal-relative:char;mso-position-vertical-relative:line" coordorigin="" coordsize="57937,17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">
                <v:group id="Group 1608697104" o:spid="_x0000_s1620" style="position:absolute;left:14901;width:43036;height:17129;flip:x" coordorigin="14901" coordsize="47498,18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">
                  <v:oval id="Oval 1608697105" o:spid="_x0000_s1621" style="position:absolute;left:18073;width:8249;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" fillcolor="#2e74b5 [2408]" strokecolor="#2e75b6" strokeweight="1pt">
                    <v:stroke joinstyle="miter"/>
                  </v:oval>
                  <v:group id="Group 1608697106" o:spid="_x0000_s1622" style="position:absolute;left:14901;top:5738;width:14593;height:13170" coordorigin="14901,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">
                    <v:shape id="Freeform 16" o:spid="_x0000_s1623" style="position:absolute;left:14901;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" path="m62576,l1181088,v16596,,32513,6593,44248,18328c1237071,30064,1243664,45980,1243664,62576r,738454c1243664,835590,1215648,863606,1181088,863606r-1118512,c28016,863606,,835590,,801030l,62576c,28016,28016,,62576,xe" fillcolor="#ddf1f0" stroked="f">
                      <v:path arrowok="t"/>
                    </v:shape>
                    <v:shape id="TextBox 17" o:spid="_x0000_s1624" type="#_x0000_t202" style="position:absolute;left:14901;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" filled="f" stroked="f">
                      <v:textbox inset="1.92pt,1.92pt,1.92pt,1.92pt"/>
                    </v:shape>
                  </v:group>
                  <v:shape id="TextBox 46" o:spid="_x0000_s1625" type="#_x0000_t202" style="position:absolute;left:16469;top:8249;width:11473;height:8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" filled="f" stroked="f">
                    <v:textbox inset="0,0,0,0">
                      <w:txbxContent>
                        <w:p w14:paraId="62C17501" w14:textId="634E71C7"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التشخيص المبك</w:t>
                          </w:r>
                          <w:r w:rsidRPr="00C22C2D">
                            <w:rPr>
                              <w:rFonts w:eastAsia="Calibri" w:hAnsi="Adobe Arabic" w:cs="Adobe Arabic" w:hint="cs"/>
                              <w:b/>
                              <w:bCs/>
                              <w:color w:val="000000"/>
                              <w:kern w:val="24"/>
                              <w:sz w:val="40"/>
                              <w:szCs w:val="40"/>
                              <w:rtl/>
                            </w:rPr>
                            <w:t>ّ</w:t>
                          </w:r>
                          <w:r w:rsidRPr="00C22C2D">
                            <w:rPr>
                              <w:rFonts w:eastAsia="Calibri" w:hAnsi="Adobe Arabic" w:cs="Adobe Arabic"/>
                              <w:b/>
                              <w:bCs/>
                              <w:color w:val="000000"/>
                              <w:kern w:val="24"/>
                              <w:sz w:val="40"/>
                              <w:szCs w:val="40"/>
                              <w:rtl/>
                            </w:rPr>
                            <w:t>ر للصراعات</w:t>
                          </w:r>
                        </w:p>
                      </w:txbxContent>
                    </v:textbox>
                  </v:shape>
                  <v:oval id="Oval 1608697110" o:spid="_x0000_s1626" style="position:absolute;left:34531;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" fillcolor="#ffd366" strokecolor="#ffd366" strokeweight="1pt">
                    <v:stroke joinstyle="miter"/>
                  </v:oval>
                  <v:oval id="Oval 1608697111" o:spid="_x0000_s1627" style="position:absolute;left:50978;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" fillcolor="#7f7f7f [1612]" strokecolor="#7f7f7f" strokeweight="1pt">
                    <v:stroke joinstyle="miter"/>
                  </v:oval>
                  <v:group id="Group 1608697112" o:spid="_x0000_s1628" style="position:absolute;left:47807;top:5738;width:14593;height:13170" coordorigin="47807,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">
                    <v:shape id="Freeform 8" o:spid="_x0000_s1629" style="position:absolute;left:47807;top:5738;width:12436;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" path="m62576,l1181088,v16596,,32513,6593,44248,18328c1237071,30064,1243664,45980,1243664,62576r,738454c1243664,835590,1215648,863606,1181088,863606r-1118512,c28016,863606,,835590,,801030l,62576c,28016,28016,,62576,xe" fillcolor="#ddf1f0" stroked="f">
                      <v:path arrowok="t"/>
                    </v:shape>
                    <v:shape id="TextBox 9" o:spid="_x0000_s1630" type="#_x0000_t202" style="position:absolute;left:47807;top:5928;width:12436;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" filled="f" stroked="f">
                      <v:textbox inset="1.92pt,1.92pt,1.92pt,1.92pt"/>
                    </v:shape>
                  </v:group>
                  <v:group id="Group 1608697115" o:spid="_x0000_s1631" style="position:absolute;left:31348;top:5738;width:14593;height:13170" coordorigin="31348,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">
                    <v:shape id="Freeform 12" o:spid="_x0000_s1632" style="position:absolute;left:31348;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" path="m62576,l1181088,v16596,,32513,6593,44248,18328c1237071,30064,1243664,45980,1243664,62576r,738454c1243664,835590,1215648,863606,1181088,863606r-1118512,c28016,863606,,835590,,801030l,62576c,28016,28016,,62576,xe" fillcolor="#ddf1f0" stroked="f">
                      <v:path arrowok="t"/>
                    </v:shape>
                    <v:shape id="TextBox 13" o:spid="_x0000_s1633" type="#_x0000_t202" style="position:absolute;left:31348;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" filled="f" stroked="f">
                      <v:textbox inset="1.92pt,1.92pt,1.92pt,1.92pt"/>
                    </v:shape>
                  </v:group>
                  <v:shape id="TextBox 44" o:spid="_x0000_s1634" type="#_x0000_t202" style="position:absolute;left:49574;top:8992;width:11061;height:8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" filled="f" stroked="f">
                    <v:textbox inset="0,0,0,0">
                      <w:txbxContent>
                        <w:p w14:paraId="04E57BA3" w14:textId="69024598"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استراتيجيات الحلّ الفعّالة</w:t>
                          </w:r>
                        </w:p>
                      </w:txbxContent>
                    </v:textbox>
                  </v:shape>
                  <v:shape id="TextBox 45" o:spid="_x0000_s1635" type="#_x0000_t202" style="position:absolute;left:32060;top:8523;width:13179;height:8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" filled="f" stroked="f">
                    <v:textbox inset="0,0,0,0">
                      <w:txbxContent>
                        <w:p w14:paraId="01B15E60" w14:textId="555B801D"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تبنّي مبدأ الشفافية</w:t>
                          </w:r>
                        </w:p>
                      </w:txbxContent>
                    </v:textbox>
                  </v:shape>
                  <v:shape id="مربع نص 166" o:spid="_x0000_s1636" type="#_x0000_t202" style="position:absolute;left:17872;width:8414;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" filled="f" stroked="f">
                    <v:textbox>
                      <w:txbxContent>
                        <w:p w14:paraId="627393A5" w14:textId="77777777" w:rsidR="00C22C2D" w:rsidRDefault="00C22C2D" w:rsidP="00C22C2D">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01</w:t>
                          </w:r>
                        </w:p>
                      </w:txbxContent>
                    </v:textbox>
                  </v:shape>
                  <v:shape id="مربع نص 166" o:spid="_x0000_s1637" type="#_x0000_t202" style="position:absolute;left:34291;width:8415;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" filled="f" stroked="f">
                    <v:textbox>
                      <w:txbxContent>
                        <w:p w14:paraId="58EB2030" w14:textId="77777777" w:rsidR="00C22C2D" w:rsidRDefault="00C22C2D" w:rsidP="00C22C2D">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02</w:t>
                          </w:r>
                        </w:p>
                      </w:txbxContent>
                    </v:textbox>
                  </v:shape>
                  <v:shape id="مربع نص 166" o:spid="_x0000_s1638" type="#_x0000_t202" style="position:absolute;left:50814;width:8414;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" filled="f" stroked="f">
                    <v:textbox>
                      <w:txbxContent>
                        <w:p w14:paraId="313DBFFA" w14:textId="77777777" w:rsidR="00C22C2D" w:rsidRDefault="00C22C2D" w:rsidP="00C22C2D">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03</w:t>
                          </w:r>
                        </w:p>
                      </w:txbxContent>
                    </v:textbox>
                  </v:shape>
                </v:group>
                <v:group id="Group 1608697123" o:spid="_x0000_s1639" style="position:absolute;width:13221;height:17129;flip:x" coordsize="14592,18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">
                  <v:oval id="Oval 1608697124" o:spid="_x0000_s1640" style="position:absolute;left:3090;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" fillcolor="#168489" strokecolor="#168489" strokeweight="1pt">
                    <v:stroke joinstyle="miter"/>
                  </v:oval>
                  <v:group id="Group 1608697125" o:spid="_x0000_s1641" style="position:absolute;top:5738;width:14592;height:13170" coordorigin=",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">
                    <v:shape id="Freeform 4" o:spid="_x0000_s1642" style="position:absolute;top:5738;width:12436;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" path="m62576,l1181088,v16596,,32513,6593,44248,18328c1237071,30064,1243664,45980,1243664,62576r,738454c1243664,835590,1215648,863606,1181088,863606r-1118512,c28016,863606,,835590,,801030l,62576c,28016,28016,,62576,xe" fillcolor="#ddf1f0" stroked="f">
                      <v:path arrowok="t"/>
                    </v:shape>
                    <v:shape id="TextBox 5" o:spid="_x0000_s1643" type="#_x0000_t202" style="position:absolute;top:5928;width:12436;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" filled="f" stroked="f">
                      <v:textbox inset="1.92pt,1.92pt,1.92pt,1.92pt"/>
                    </v:shape>
                  </v:group>
                  <v:shape id="TextBox 43" o:spid="_x0000_s1644" type="#_x0000_t202" style="position:absolute;left:510;top:9110;width:13569;height:7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" filled="f" stroked="f">
                    <v:textbox inset="0,0,0,0">
                      <w:txbxContent>
                        <w:p w14:paraId="323329F1" w14:textId="125F6D59"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مهارات التواصل الفعّال</w:t>
                          </w:r>
                        </w:p>
                      </w:txbxContent>
                    </v:textbox>
                  </v:shape>
                  <v:shape id="مربع نص 166" o:spid="_x0000_s1645" type="#_x0000_t202" style="position:absolute;left:3082;width:8414;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" filled="f" stroked="f">
                    <v:textbox>
                      <w:txbxContent>
                        <w:p w14:paraId="05DD6711" w14:textId="77777777" w:rsidR="00C22C2D" w:rsidRDefault="00C22C2D" w:rsidP="00C22C2D">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04</w:t>
                          </w:r>
                        </w:p>
                      </w:txbxContent>
                    </v:textbox>
                  </v:shape>
                </v:group>
                <w10:anchorlock/>
              </v:group>
            </w:pict>
          </mc:Fallback>
        </mc:AlternateContent>
      </w:r>
    </w:p>
    <w:p w14:paraId="63795E7A" w14:textId="01BCA061"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3C616601" wp14:editId="4301DCFA">
                <wp:extent cx="5731510" cy="892088"/>
                <wp:effectExtent l="0" t="0" r="2540" b="22860"/>
                <wp:docPr id="6192610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9261007" name="مجموعة 47"/>
                        <wpg:cNvGrpSpPr/>
                        <wpg:grpSpPr>
                          <a:xfrm>
                            <a:off x="0" y="0"/>
                            <a:ext cx="5731510" cy="895351"/>
                            <a:chOff x="0" y="0"/>
                            <a:chExt cx="5878196" cy="918845"/>
                          </a:xfrm>
                        </wpg:grpSpPr>
                        <wpg:grpSp>
                          <wpg:cNvPr id="619261008" name="مجموعة 48"/>
                          <wpg:cNvGrpSpPr/>
                          <wpg:grpSpPr>
                            <a:xfrm>
                              <a:off x="0" y="0"/>
                              <a:ext cx="5878196" cy="918845"/>
                              <a:chOff x="0" y="0"/>
                              <a:chExt cx="6240348" cy="919070"/>
                            </a:xfrm>
                          </wpg:grpSpPr>
                          <wpg:grpSp>
                            <wpg:cNvPr id="619261009" name="مجموعة 49"/>
                            <wpg:cNvGrpSpPr/>
                            <wpg:grpSpPr>
                              <a:xfrm>
                                <a:off x="0" y="169208"/>
                                <a:ext cx="5433072" cy="580613"/>
                                <a:chOff x="0" y="169208"/>
                                <a:chExt cx="5433072" cy="580613"/>
                              </a:xfrm>
                            </wpg:grpSpPr>
                            <wps:wsp>
                              <wps:cNvPr id="6192610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13" name="مربع نص 41"/>
                          <wps:cNvSpPr txBox="1"/>
                          <wps:spPr>
                            <a:xfrm>
                              <a:off x="204466" y="256739"/>
                              <a:ext cx="4615440" cy="389157"/>
                            </a:xfrm>
                            <a:prstGeom prst="rect">
                              <a:avLst/>
                            </a:prstGeom>
                            <a:noFill/>
                          </wps:spPr>
                          <wps:txbx>
                            <w:txbxContent>
                              <w:p w14:paraId="422A635C" w14:textId="55102476"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التشخيص المبك</w:t>
                                </w:r>
                                <w:r w:rsidRPr="00C22C2D">
                                  <w:rPr>
                                    <w:rFonts w:eastAsia="Calibri" w:hAnsi="Adobe Arabic" w:cs="Adobe Arabic" w:hint="cs"/>
                                    <w:b/>
                                    <w:bCs/>
                                    <w:color w:val="FFFFFF"/>
                                    <w:kern w:val="24"/>
                                    <w:sz w:val="36"/>
                                    <w:szCs w:val="36"/>
                                    <w:rtl/>
                                    <w:lang w:bidi="ar-EG"/>
                                  </w:rPr>
                                  <w:t>ّ</w:t>
                                </w:r>
                                <w:r w:rsidRPr="00C22C2D">
                                  <w:rPr>
                                    <w:rFonts w:eastAsia="Calibri" w:hAnsi="Adobe Arabic" w:cs="Adobe Arabic"/>
                                    <w:b/>
                                    <w:bCs/>
                                    <w:color w:val="FFFFFF"/>
                                    <w:kern w:val="24"/>
                                    <w:sz w:val="36"/>
                                    <w:szCs w:val="36"/>
                                    <w:rtl/>
                                    <w:lang w:bidi="ar-EG"/>
                                  </w:rPr>
                                  <w:t>ر للصراعات:</w:t>
                                </w:r>
                              </w:p>
                            </w:txbxContent>
                          </wps:txbx>
                          <wps:bodyPr wrap="square" rtlCol="1">
                            <a:spAutoFit/>
                          </wps:bodyPr>
                        </wps:wsp>
                      </wpg:grpSp>
                      <pic:pic xmlns:pic="http://schemas.openxmlformats.org/drawingml/2006/picture">
                        <pic:nvPicPr>
                          <pic:cNvPr id="619261014"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C616601" id="_x0000_s164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5ZspcAcAAPU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q5ZspcAcAAPU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6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">
                  <v:group id="مجموعة 48" o:spid="_x0000_s16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">
                    <v:group id="مجموعة 49" o:spid="_x0000_s16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">
                      <v:shape id="شكل حر 50" o:spid="_x0000_s16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" fillcolor="#a5a5a5 [2092]" stroked="f" strokeweight="1pt">
                        <v:stroke joinstyle="miter"/>
                      </v:roundrect>
                    </v:group>
                    <v:oval id="شكل بيضاوي 52" o:spid="_x0000_s16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" filled="f" strokecolor="#168489" strokeweight="1pt">
                      <v:stroke joinstyle="miter"/>
                    </v:oval>
                  </v:group>
                  <v:shape id="مربع نص 41" o:spid="_x0000_s165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" filled="f" stroked="f">
                    <v:textbox style="mso-fit-shape-to-text:t">
                      <w:txbxContent>
                        <w:p w14:paraId="422A635C" w14:textId="55102476"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التشخيص المبك</w:t>
                          </w:r>
                          <w:r w:rsidRPr="00C22C2D">
                            <w:rPr>
                              <w:rFonts w:eastAsia="Calibri" w:hAnsi="Adobe Arabic" w:cs="Adobe Arabic" w:hint="cs"/>
                              <w:b/>
                              <w:bCs/>
                              <w:color w:val="FFFFFF"/>
                              <w:kern w:val="24"/>
                              <w:sz w:val="36"/>
                              <w:szCs w:val="36"/>
                              <w:rtl/>
                              <w:lang w:bidi="ar-EG"/>
                            </w:rPr>
                            <w:t>ّ</w:t>
                          </w:r>
                          <w:r w:rsidRPr="00C22C2D">
                            <w:rPr>
                              <w:rFonts w:eastAsia="Calibri" w:hAnsi="Adobe Arabic" w:cs="Adobe Arabic"/>
                              <w:b/>
                              <w:bCs/>
                              <w:color w:val="FFFFFF"/>
                              <w:kern w:val="24"/>
                              <w:sz w:val="36"/>
                              <w:szCs w:val="36"/>
                              <w:rtl/>
                              <w:lang w:bidi="ar-EG"/>
                            </w:rPr>
                            <w:t>ر للصراعات:</w:t>
                          </w:r>
                        </w:p>
                      </w:txbxContent>
                    </v:textbox>
                  </v:shape>
                </v:group>
                <v:shape id="صورة 54" o:spid="_x0000_s16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">
                  <v:imagedata r:id="rId110" o:title=""/>
                </v:shape>
                <w10:anchorlock/>
              </v:group>
            </w:pict>
          </mc:Fallback>
        </mc:AlternateContent>
      </w:r>
    </w:p>
    <w:p w14:paraId="1E89511B" w14:textId="77777777" w:rsidR="0042208F" w:rsidRPr="001B17CB" w:rsidRDefault="0042208F" w:rsidP="0042208F">
      <w:pPr>
        <w:rPr>
          <w:rtl/>
        </w:rPr>
      </w:pPr>
      <w:r w:rsidRPr="001B17CB">
        <w:rPr>
          <w:rtl/>
        </w:rPr>
        <w:t xml:space="preserve">   - مراقبة مؤشرات التوتر داخل الفريق.</w:t>
      </w:r>
    </w:p>
    <w:p w14:paraId="14F9453D" w14:textId="77777777" w:rsidR="0042208F" w:rsidRPr="001B17CB" w:rsidRDefault="0042208F" w:rsidP="0042208F">
      <w:pPr>
        <w:rPr>
          <w:rtl/>
        </w:rPr>
      </w:pPr>
      <w:r w:rsidRPr="001B17CB">
        <w:rPr>
          <w:rtl/>
        </w:rPr>
        <w:t xml:space="preserve">   - فتح قنوات للتواصل والتعبير عن المخاوف.</w:t>
      </w:r>
    </w:p>
    <w:p w14:paraId="39E1F320" w14:textId="77777777" w:rsidR="0042208F" w:rsidRDefault="0042208F" w:rsidP="0042208F">
      <w:pPr>
        <w:rPr>
          <w:rtl/>
        </w:rPr>
      </w:pPr>
      <w:r w:rsidRPr="001B17CB">
        <w:rPr>
          <w:rtl/>
        </w:rPr>
        <w:t xml:space="preserve">   - عقد اجتماعات دورية للتقييم وطرح التحدّيات.</w:t>
      </w:r>
    </w:p>
    <w:p w14:paraId="12B38224" w14:textId="57D5C6F6"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3F3EB9D0" wp14:editId="4D546774">
                <wp:extent cx="5731510" cy="892088"/>
                <wp:effectExtent l="0" t="0" r="2540" b="22860"/>
                <wp:docPr id="6192610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9261016" name="مجموعة 47"/>
                        <wpg:cNvGrpSpPr/>
                        <wpg:grpSpPr>
                          <a:xfrm>
                            <a:off x="0" y="0"/>
                            <a:ext cx="5731510" cy="895351"/>
                            <a:chOff x="0" y="0"/>
                            <a:chExt cx="5878196" cy="918845"/>
                          </a:xfrm>
                        </wpg:grpSpPr>
                        <wpg:grpSp>
                          <wpg:cNvPr id="619261017" name="مجموعة 48"/>
                          <wpg:cNvGrpSpPr/>
                          <wpg:grpSpPr>
                            <a:xfrm>
                              <a:off x="0" y="0"/>
                              <a:ext cx="5878196" cy="918845"/>
                              <a:chOff x="0" y="0"/>
                              <a:chExt cx="6240348" cy="919070"/>
                            </a:xfrm>
                          </wpg:grpSpPr>
                          <wpg:grpSp>
                            <wpg:cNvPr id="619261018" name="مجموعة 49"/>
                            <wpg:cNvGrpSpPr/>
                            <wpg:grpSpPr>
                              <a:xfrm>
                                <a:off x="0" y="169208"/>
                                <a:ext cx="5433072" cy="580613"/>
                                <a:chOff x="0" y="169208"/>
                                <a:chExt cx="5433072" cy="580613"/>
                              </a:xfrm>
                            </wpg:grpSpPr>
                            <wps:wsp>
                              <wps:cNvPr id="6192610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22" name="مربع نص 41"/>
                          <wps:cNvSpPr txBox="1"/>
                          <wps:spPr>
                            <a:xfrm>
                              <a:off x="204466" y="256739"/>
                              <a:ext cx="4615440" cy="389157"/>
                            </a:xfrm>
                            <a:prstGeom prst="rect">
                              <a:avLst/>
                            </a:prstGeom>
                            <a:noFill/>
                          </wps:spPr>
                          <wps:txbx>
                            <w:txbxContent>
                              <w:p w14:paraId="0B945900" w14:textId="55933802"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تبنّي مبدأ الشفافية:</w:t>
                                </w:r>
                              </w:p>
                            </w:txbxContent>
                          </wps:txbx>
                          <wps:bodyPr wrap="square" rtlCol="1">
                            <a:spAutoFit/>
                          </wps:bodyPr>
                        </wps:wsp>
                      </wpg:grpSp>
                      <pic:pic xmlns:pic="http://schemas.openxmlformats.org/drawingml/2006/picture">
                        <pic:nvPicPr>
                          <pic:cNvPr id="619261023"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3EB9D0" id="_x0000_s165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iWzXbQcAAPU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viWzXbQcAAPU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6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">
                  <v:group id="مجموعة 48" o:spid="_x0000_s16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">
                    <v:group id="مجموعة 49" o:spid="_x0000_s16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">
                      <v:shape id="شكل حر 50" o:spid="_x0000_s16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" fillcolor="#a5a5a5 [2092]" stroked="f" strokeweight="1pt">
                        <v:stroke joinstyle="miter"/>
                      </v:roundrect>
                    </v:group>
                    <v:oval id="شكل بيضاوي 52" o:spid="_x0000_s16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" filled="f" strokecolor="#168489" strokeweight="1pt">
                      <v:stroke joinstyle="miter"/>
                    </v:oval>
                  </v:group>
                  <v:shape id="مربع نص 41" o:spid="_x0000_s166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" filled="f" stroked="f">
                    <v:textbox style="mso-fit-shape-to-text:t">
                      <w:txbxContent>
                        <w:p w14:paraId="0B945900" w14:textId="55933802"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تبنّي مبدأ الشفافية:</w:t>
                          </w:r>
                        </w:p>
                      </w:txbxContent>
                    </v:textbox>
                  </v:shape>
                </v:group>
                <v:shape id="صورة 54" o:spid="_x0000_s16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">
                  <v:imagedata r:id="rId110" o:title=""/>
                </v:shape>
                <w10:anchorlock/>
              </v:group>
            </w:pict>
          </mc:Fallback>
        </mc:AlternateContent>
      </w:r>
    </w:p>
    <w:p w14:paraId="2013748D" w14:textId="77777777" w:rsidR="0042208F" w:rsidRPr="001B17CB" w:rsidRDefault="0042208F" w:rsidP="0042208F">
      <w:pPr>
        <w:rPr>
          <w:rtl/>
        </w:rPr>
      </w:pPr>
      <w:r w:rsidRPr="001B17CB">
        <w:rPr>
          <w:rtl/>
        </w:rPr>
        <w:t xml:space="preserve">   - التوضيح المستمر للقرارات والتوجّهات.</w:t>
      </w:r>
    </w:p>
    <w:p w14:paraId="256AFB2C" w14:textId="77777777" w:rsidR="0042208F" w:rsidRPr="001B17CB" w:rsidRDefault="0042208F" w:rsidP="0042208F">
      <w:pPr>
        <w:rPr>
          <w:rtl/>
        </w:rPr>
      </w:pPr>
      <w:r w:rsidRPr="001B17CB">
        <w:rPr>
          <w:rtl/>
        </w:rPr>
        <w:t xml:space="preserve">   - مشاركة المعلومات والتحدّيات مع الفريق.</w:t>
      </w:r>
    </w:p>
    <w:p w14:paraId="1432986F" w14:textId="77777777" w:rsidR="0042208F" w:rsidRDefault="0042208F" w:rsidP="0042208F">
      <w:pPr>
        <w:rPr>
          <w:rtl/>
        </w:rPr>
      </w:pPr>
      <w:r w:rsidRPr="001B17CB">
        <w:rPr>
          <w:rtl/>
        </w:rPr>
        <w:t xml:space="preserve">   - الإقرار بالأخطاء وتعلّم الدروس منها.</w:t>
      </w:r>
    </w:p>
    <w:p w14:paraId="5193449D" w14:textId="7A1A2479"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57F630FD" wp14:editId="08BE8CE3">
                <wp:extent cx="5731510" cy="892088"/>
                <wp:effectExtent l="0" t="0" r="2540" b="22860"/>
                <wp:docPr id="6192610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9261025" name="مجموعة 47"/>
                        <wpg:cNvGrpSpPr/>
                        <wpg:grpSpPr>
                          <a:xfrm>
                            <a:off x="0" y="0"/>
                            <a:ext cx="5731510" cy="895351"/>
                            <a:chOff x="0" y="0"/>
                            <a:chExt cx="5878196" cy="918845"/>
                          </a:xfrm>
                        </wpg:grpSpPr>
                        <wpg:grpSp>
                          <wpg:cNvPr id="619261026" name="مجموعة 48"/>
                          <wpg:cNvGrpSpPr/>
                          <wpg:grpSpPr>
                            <a:xfrm>
                              <a:off x="0" y="0"/>
                              <a:ext cx="5878196" cy="918845"/>
                              <a:chOff x="0" y="0"/>
                              <a:chExt cx="6240348" cy="919070"/>
                            </a:xfrm>
                          </wpg:grpSpPr>
                          <wpg:grpSp>
                            <wpg:cNvPr id="619261027" name="مجموعة 49"/>
                            <wpg:cNvGrpSpPr/>
                            <wpg:grpSpPr>
                              <a:xfrm>
                                <a:off x="0" y="169208"/>
                                <a:ext cx="5433072" cy="580613"/>
                                <a:chOff x="0" y="169208"/>
                                <a:chExt cx="5433072" cy="580613"/>
                              </a:xfrm>
                            </wpg:grpSpPr>
                            <wps:wsp>
                              <wps:cNvPr id="6192610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1" name="مربع نص 41"/>
                          <wps:cNvSpPr txBox="1"/>
                          <wps:spPr>
                            <a:xfrm>
                              <a:off x="204466" y="256739"/>
                              <a:ext cx="4615440" cy="389157"/>
                            </a:xfrm>
                            <a:prstGeom prst="rect">
                              <a:avLst/>
                            </a:prstGeom>
                            <a:noFill/>
                          </wps:spPr>
                          <wps:txbx>
                            <w:txbxContent>
                              <w:p w14:paraId="19BC2583" w14:textId="3281C09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استراتيجيات الحلّ الفعّالة:</w:t>
                                </w:r>
                              </w:p>
                            </w:txbxContent>
                          </wps:txbx>
                          <wps:bodyPr wrap="square" rtlCol="1">
                            <a:spAutoFit/>
                          </wps:bodyPr>
                        </wps:wsp>
                      </wpg:grpSp>
                      <pic:pic xmlns:pic="http://schemas.openxmlformats.org/drawingml/2006/picture">
                        <pic:nvPicPr>
                          <pic:cNvPr id="619261032"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7F630FD" id="_x0000_s166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ZZGU3cwcAAPU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6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">
                  <v:group id="مجموعة 48" o:spid="_x0000_s16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">
                    <v:group id="مجموعة 49" o:spid="_x0000_s16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">
                      <v:shape id="شكل حر 50" o:spid="_x0000_s16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" fillcolor="#a5a5a5 [2092]" stroked="f" strokeweight="1pt">
                        <v:stroke joinstyle="miter"/>
                      </v:roundrect>
                    </v:group>
                    <v:oval id="شكل بيضاوي 52" o:spid="_x0000_s16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" filled="f" strokecolor="#168489" strokeweight="1pt">
                      <v:stroke joinstyle="miter"/>
                    </v:oval>
                  </v:group>
                  <v:shape id="مربع نص 41" o:spid="_x0000_s167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" filled="f" stroked="f">
                    <v:textbox style="mso-fit-shape-to-text:t">
                      <w:txbxContent>
                        <w:p w14:paraId="19BC2583" w14:textId="3281C09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استراتيجيات الحلّ الفعّالة:</w:t>
                          </w:r>
                        </w:p>
                      </w:txbxContent>
                    </v:textbox>
                  </v:shape>
                </v:group>
                <v:shape id="صورة 54" o:spid="_x0000_s16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">
                  <v:imagedata r:id="rId110" o:title=""/>
                </v:shape>
                <w10:anchorlock/>
              </v:group>
            </w:pict>
          </mc:Fallback>
        </mc:AlternateContent>
      </w:r>
    </w:p>
    <w:p w14:paraId="6FEF45C9" w14:textId="77777777" w:rsidR="0042208F" w:rsidRPr="001B17CB" w:rsidRDefault="0042208F" w:rsidP="0042208F">
      <w:pPr>
        <w:rPr>
          <w:rtl/>
        </w:rPr>
      </w:pPr>
      <w:r w:rsidRPr="001B17CB">
        <w:rPr>
          <w:rtl/>
        </w:rPr>
        <w:t xml:space="preserve">   - التعاون (</w:t>
      </w:r>
      <w:r w:rsidRPr="001B17CB">
        <w:t>Collaboration</w:t>
      </w:r>
      <w:r w:rsidRPr="001B17CB">
        <w:rPr>
          <w:rtl/>
        </w:rPr>
        <w:t>): العمل معاً لإيجاد حلّ يرضي جميع الأطراف.</w:t>
      </w:r>
    </w:p>
    <w:p w14:paraId="49552116" w14:textId="77777777" w:rsidR="0042208F" w:rsidRPr="001B17CB" w:rsidRDefault="0042208F" w:rsidP="0042208F">
      <w:pPr>
        <w:rPr>
          <w:rtl/>
        </w:rPr>
      </w:pPr>
      <w:r w:rsidRPr="001B17CB">
        <w:rPr>
          <w:rtl/>
        </w:rPr>
        <w:t xml:space="preserve">   - التسوية (</w:t>
      </w:r>
      <w:r w:rsidRPr="001B17CB">
        <w:t>Compromise</w:t>
      </w:r>
      <w:r w:rsidRPr="001B17CB">
        <w:rPr>
          <w:rtl/>
        </w:rPr>
        <w:t>): الوصول إلى حلّ وسط يقدّم فيه كل طرف تنازلات.</w:t>
      </w:r>
    </w:p>
    <w:p w14:paraId="61E32693" w14:textId="77777777" w:rsidR="0042208F" w:rsidRPr="001B17CB" w:rsidRDefault="0042208F" w:rsidP="0042208F">
      <w:pPr>
        <w:rPr>
          <w:rtl/>
        </w:rPr>
      </w:pPr>
      <w:r w:rsidRPr="001B17CB">
        <w:rPr>
          <w:rtl/>
        </w:rPr>
        <w:t xml:space="preserve">   - التجنّب (</w:t>
      </w:r>
      <w:r w:rsidRPr="001B17CB">
        <w:t>Avoidance</w:t>
      </w:r>
      <w:r w:rsidRPr="001B17CB">
        <w:rPr>
          <w:rtl/>
        </w:rPr>
        <w:t>): تأجيل التعامل مع الصراع إذا كان ثانوياً أو وقتياً.</w:t>
      </w:r>
    </w:p>
    <w:p w14:paraId="624BD095" w14:textId="77777777" w:rsidR="0042208F" w:rsidRPr="001B17CB" w:rsidRDefault="0042208F" w:rsidP="0042208F">
      <w:pPr>
        <w:rPr>
          <w:rtl/>
        </w:rPr>
      </w:pPr>
      <w:r w:rsidRPr="001B17CB">
        <w:rPr>
          <w:rtl/>
        </w:rPr>
        <w:lastRenderedPageBreak/>
        <w:t xml:space="preserve">   - التكييف (</w:t>
      </w:r>
      <w:r w:rsidRPr="001B17CB">
        <w:t>Accommodation</w:t>
      </w:r>
      <w:r w:rsidRPr="001B17CB">
        <w:rPr>
          <w:rtl/>
        </w:rPr>
        <w:t>): تلبية احتياجات الطرف الآخر في قضايا غير جوهرية.</w:t>
      </w:r>
    </w:p>
    <w:p w14:paraId="118DD5A6" w14:textId="77777777" w:rsidR="0042208F" w:rsidRDefault="0042208F" w:rsidP="0042208F">
      <w:pPr>
        <w:rPr>
          <w:rtl/>
        </w:rPr>
      </w:pPr>
      <w:r w:rsidRPr="001B17CB">
        <w:rPr>
          <w:rtl/>
        </w:rPr>
        <w:t xml:space="preserve">   - المواجهة (</w:t>
      </w:r>
      <w:r w:rsidRPr="001B17CB">
        <w:t>Confrontation</w:t>
      </w:r>
      <w:r w:rsidRPr="001B17CB">
        <w:rPr>
          <w:rtl/>
        </w:rPr>
        <w:t>): معالجة جذور الصراع بشكل مباشر ومهني.</w:t>
      </w:r>
    </w:p>
    <w:p w14:paraId="6B61FE2A" w14:textId="2C3167F5"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7E6DEDC1" wp14:editId="680DCB47">
                <wp:extent cx="5731510" cy="892088"/>
                <wp:effectExtent l="0" t="0" r="2540" b="22860"/>
                <wp:docPr id="61926103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9261034" name="مجموعة 47"/>
                        <wpg:cNvGrpSpPr/>
                        <wpg:grpSpPr>
                          <a:xfrm>
                            <a:off x="0" y="0"/>
                            <a:ext cx="5731510" cy="895351"/>
                            <a:chOff x="0" y="0"/>
                            <a:chExt cx="5878196" cy="918845"/>
                          </a:xfrm>
                        </wpg:grpSpPr>
                        <wpg:grpSp>
                          <wpg:cNvPr id="619261035" name="مجموعة 48"/>
                          <wpg:cNvGrpSpPr/>
                          <wpg:grpSpPr>
                            <a:xfrm>
                              <a:off x="0" y="0"/>
                              <a:ext cx="5878196" cy="918845"/>
                              <a:chOff x="0" y="0"/>
                              <a:chExt cx="6240348" cy="919070"/>
                            </a:xfrm>
                          </wpg:grpSpPr>
                          <wpg:grpSp>
                            <wpg:cNvPr id="619261036" name="مجموعة 49"/>
                            <wpg:cNvGrpSpPr/>
                            <wpg:grpSpPr>
                              <a:xfrm>
                                <a:off x="0" y="169208"/>
                                <a:ext cx="5433072" cy="580613"/>
                                <a:chOff x="0" y="169208"/>
                                <a:chExt cx="5433072" cy="580613"/>
                              </a:xfrm>
                            </wpg:grpSpPr>
                            <wps:wsp>
                              <wps:cNvPr id="6192610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0" name="مربع نص 41"/>
                          <wps:cNvSpPr txBox="1"/>
                          <wps:spPr>
                            <a:xfrm>
                              <a:off x="204466" y="256739"/>
                              <a:ext cx="4615440" cy="389157"/>
                            </a:xfrm>
                            <a:prstGeom prst="rect">
                              <a:avLst/>
                            </a:prstGeom>
                            <a:noFill/>
                          </wps:spPr>
                          <wps:txbx>
                            <w:txbxContent>
                              <w:p w14:paraId="296091C3" w14:textId="45D6B308"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مهارات التواصل الفعّال:</w:t>
                                </w:r>
                              </w:p>
                            </w:txbxContent>
                          </wps:txbx>
                          <wps:bodyPr wrap="square" rtlCol="1">
                            <a:spAutoFit/>
                          </wps:bodyPr>
                        </wps:wsp>
                      </wpg:grpSp>
                      <pic:pic xmlns:pic="http://schemas.openxmlformats.org/drawingml/2006/picture">
                        <pic:nvPicPr>
                          <pic:cNvPr id="619261041"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E6DEDC1" id="_x0000_s167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JTXlR4BwAA9R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16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">
                  <v:group id="مجموعة 48" o:spid="_x0000_s16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">
                    <v:group id="مجموعة 49" o:spid="_x0000_s16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">
                      <v:shape id="شكل حر 50" o:spid="_x0000_s16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" fillcolor="#a5a5a5 [2092]" stroked="f" strokeweight="1pt">
                        <v:stroke joinstyle="miter"/>
                      </v:roundrect>
                    </v:group>
                    <v:oval id="شكل بيضاوي 52" o:spid="_x0000_s16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" filled="f" strokecolor="#168489" strokeweight="1pt">
                      <v:stroke joinstyle="miter"/>
                    </v:oval>
                  </v:group>
                  <v:shape id="مربع نص 41" o:spid="_x0000_s168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" filled="f" stroked="f">
                    <v:textbox style="mso-fit-shape-to-text:t">
                      <w:txbxContent>
                        <w:p w14:paraId="296091C3" w14:textId="45D6B308"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مهارات التواصل الفعّال:</w:t>
                          </w:r>
                        </w:p>
                      </w:txbxContent>
                    </v:textbox>
                  </v:shape>
                </v:group>
                <v:shape id="صورة 54" o:spid="_x0000_s16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">
                  <v:imagedata r:id="rId110" o:title=""/>
                </v:shape>
                <w10:anchorlock/>
              </v:group>
            </w:pict>
          </mc:Fallback>
        </mc:AlternateContent>
      </w:r>
    </w:p>
    <w:p w14:paraId="7651820A" w14:textId="77777777" w:rsidR="0042208F" w:rsidRPr="001B17CB" w:rsidRDefault="0042208F" w:rsidP="0042208F">
      <w:pPr>
        <w:rPr>
          <w:rtl/>
        </w:rPr>
      </w:pPr>
      <w:r w:rsidRPr="001B17CB">
        <w:rPr>
          <w:rtl/>
        </w:rPr>
        <w:t xml:space="preserve">   - ممارسة الإصغاء النشط.</w:t>
      </w:r>
    </w:p>
    <w:p w14:paraId="2FF6B185" w14:textId="77777777" w:rsidR="0042208F" w:rsidRPr="001B17CB" w:rsidRDefault="0042208F" w:rsidP="0042208F">
      <w:pPr>
        <w:rPr>
          <w:rtl/>
        </w:rPr>
      </w:pPr>
      <w:r w:rsidRPr="001B17CB">
        <w:rPr>
          <w:rtl/>
        </w:rPr>
        <w:t xml:space="preserve">   - استخدام لغة "أنا" بدلاً من لغة "أنت" في التعبير عن المشكلات.</w:t>
      </w:r>
    </w:p>
    <w:p w14:paraId="260506C5" w14:textId="77777777" w:rsidR="0042208F" w:rsidRPr="001B17CB" w:rsidRDefault="0042208F" w:rsidP="0042208F">
      <w:pPr>
        <w:rPr>
          <w:rtl/>
        </w:rPr>
      </w:pPr>
      <w:r w:rsidRPr="001B17CB">
        <w:rPr>
          <w:rtl/>
        </w:rPr>
        <w:t xml:space="preserve">   - فصل المشاعر عن الوقائع عند مناقشة الخلافات.</w:t>
      </w:r>
    </w:p>
    <w:p w14:paraId="29E18A09" w14:textId="77777777" w:rsidR="0042208F" w:rsidRPr="003358CD" w:rsidRDefault="0042208F" w:rsidP="0042208F">
      <w:pPr>
        <w:rPr>
          <w:rtl/>
        </w:rPr>
      </w:pPr>
      <w:r w:rsidRPr="003358CD">
        <w:rPr>
          <w:rtl/>
        </w:rPr>
        <w:t xml:space="preserve">نموذج عملي لحلّ الصراعات: نموذج </w:t>
      </w:r>
      <w:r w:rsidRPr="003358CD">
        <w:t>DESC</w:t>
      </w:r>
      <w:r w:rsidRPr="003358CD">
        <w:rPr>
          <w:rtl/>
        </w:rPr>
        <w:t xml:space="preserve"> للتواصل في المواقف الصعبة:</w:t>
      </w:r>
    </w:p>
    <w:p w14:paraId="4C794646" w14:textId="77777777" w:rsidR="0042208F" w:rsidRPr="001B17CB" w:rsidRDefault="0042208F" w:rsidP="0042208F">
      <w:pPr>
        <w:rPr>
          <w:rtl/>
        </w:rPr>
      </w:pPr>
      <w:r w:rsidRPr="001B17CB">
        <w:rPr>
          <w:rtl/>
        </w:rPr>
        <w:t xml:space="preserve">- </w:t>
      </w:r>
      <w:r w:rsidRPr="001B17CB">
        <w:t>D (Describe)</w:t>
      </w:r>
      <w:r w:rsidRPr="001B17CB">
        <w:rPr>
          <w:rtl/>
        </w:rPr>
        <w:t>: وصف الموقف أو السلوك المحدّد بموضوعية.</w:t>
      </w:r>
    </w:p>
    <w:p w14:paraId="6389BE73" w14:textId="77777777" w:rsidR="0042208F" w:rsidRPr="001B17CB" w:rsidRDefault="0042208F" w:rsidP="0042208F">
      <w:pPr>
        <w:rPr>
          <w:rtl/>
        </w:rPr>
      </w:pPr>
      <w:r w:rsidRPr="001B17CB">
        <w:rPr>
          <w:rtl/>
        </w:rPr>
        <w:t xml:space="preserve">- </w:t>
      </w:r>
      <w:r w:rsidRPr="001B17CB">
        <w:t>E (Express)</w:t>
      </w:r>
      <w:r w:rsidRPr="001B17CB">
        <w:rPr>
          <w:rtl/>
        </w:rPr>
        <w:t>: التعبير عن المشاعر والأفكار بصدق.</w:t>
      </w:r>
    </w:p>
    <w:p w14:paraId="365C2582" w14:textId="77777777" w:rsidR="0042208F" w:rsidRPr="001B17CB" w:rsidRDefault="0042208F" w:rsidP="0042208F">
      <w:pPr>
        <w:rPr>
          <w:rtl/>
        </w:rPr>
      </w:pPr>
      <w:r w:rsidRPr="001B17CB">
        <w:rPr>
          <w:rtl/>
        </w:rPr>
        <w:t xml:space="preserve">- </w:t>
      </w:r>
      <w:r w:rsidRPr="001B17CB">
        <w:t>S (Specify)</w:t>
      </w:r>
      <w:r w:rsidRPr="001B17CB">
        <w:rPr>
          <w:rtl/>
        </w:rPr>
        <w:t>: تحديد التغيير المطلوب بوضوح.</w:t>
      </w:r>
    </w:p>
    <w:p w14:paraId="0817BD01" w14:textId="77777777" w:rsidR="0042208F" w:rsidRPr="001B17CB" w:rsidRDefault="0042208F" w:rsidP="0042208F">
      <w:pPr>
        <w:rPr>
          <w:rtl/>
        </w:rPr>
      </w:pPr>
      <w:r w:rsidRPr="001B17CB">
        <w:rPr>
          <w:rtl/>
        </w:rPr>
        <w:t xml:space="preserve">- </w:t>
      </w:r>
      <w:r w:rsidRPr="001B17CB">
        <w:t>C (Consequences)</w:t>
      </w:r>
      <w:r w:rsidRPr="001B17CB">
        <w:rPr>
          <w:rtl/>
        </w:rPr>
        <w:t>: توضيح النتائج الإيجابية لهذا التغيير.</w:t>
      </w:r>
    </w:p>
    <w:p w14:paraId="11BA7B80" w14:textId="7025507D" w:rsidR="0042208F" w:rsidRPr="00C22C2D" w:rsidRDefault="00C22C2D" w:rsidP="00C22C2D">
      <w:pPr>
        <w:pStyle w:val="ad"/>
        <w:rPr>
          <w:b w:val="0"/>
          <w:bCs/>
          <w:color w:val="168489"/>
          <w:rtl/>
        </w:rPr>
      </w:pPr>
      <w:r w:rsidRPr="00E42DAD">
        <w:rPr>
          <w:noProof/>
        </w:rPr>
        <mc:AlternateContent>
          <mc:Choice Requires="wpg">
            <w:drawing>
              <wp:anchor distT="0" distB="0" distL="114300" distR="114300" simplePos="0" relativeHeight="252845056" behindDoc="0" locked="0" layoutInCell="1" allowOverlap="1" wp14:anchorId="628DCEE9" wp14:editId="4E89E475">
                <wp:simplePos x="0" y="0"/>
                <wp:positionH relativeFrom="column">
                  <wp:posOffset>4995545</wp:posOffset>
                </wp:positionH>
                <wp:positionV relativeFrom="paragraph">
                  <wp:posOffset>10603</wp:posOffset>
                </wp:positionV>
                <wp:extent cx="735965" cy="661670"/>
                <wp:effectExtent l="0" t="0" r="6985" b="5080"/>
                <wp:wrapSquare wrapText="bothSides"/>
                <wp:docPr id="1608697099"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7100" name="Picture 1608697100"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7101" name="Rectangle: Rounded Corners 1608697101"/>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F017208" id="Group 20" o:spid="_x0000_s1026" style="position:absolute;margin-left:393.35pt;margin-top:.85pt;width:57.95pt;height:52.1pt;z-index:25284505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">
                <v:shape id="Picture 1608697100"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">
                  <v:imagedata r:id="rId97" o:title="Reference "/>
                </v:shape>
                <v:roundrect id="Rectangle: Rounded Corners 160869710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" fillcolor="#168489" strokecolor="#168489" strokeweight="1pt">
                  <v:stroke joinstyle="miter"/>
                </v:roundrect>
                <w10:wrap type="square"/>
              </v:group>
            </w:pict>
          </mc:Fallback>
        </mc:AlternateContent>
      </w:r>
      <w:r w:rsidR="0042208F" w:rsidRPr="00C22C2D">
        <w:rPr>
          <w:b w:val="0"/>
          <w:bCs/>
          <w:color w:val="168489"/>
          <w:rtl/>
        </w:rPr>
        <w:t>حالة دراس</w:t>
      </w:r>
      <w:r w:rsidR="0042208F" w:rsidRPr="00C22C2D">
        <w:rPr>
          <w:rFonts w:hint="cs"/>
          <w:b w:val="0"/>
          <w:bCs/>
          <w:color w:val="168489"/>
          <w:rtl/>
        </w:rPr>
        <w:t>ي</w:t>
      </w:r>
      <w:r w:rsidR="0042208F" w:rsidRPr="00C22C2D">
        <w:rPr>
          <w:b w:val="0"/>
          <w:bCs/>
          <w:color w:val="168489"/>
          <w:rtl/>
        </w:rPr>
        <w:t>ة:</w:t>
      </w:r>
    </w:p>
    <w:p w14:paraId="3A209074" w14:textId="1B50E69C" w:rsidR="0042208F" w:rsidRPr="001B17CB" w:rsidRDefault="00C22C2D" w:rsidP="0042208F">
      <w:pPr>
        <w:rPr>
          <w:rtl/>
        </w:rPr>
      </w:pPr>
      <w:r>
        <w:rPr>
          <w:noProof/>
        </w:rPr>
        <w:drawing>
          <wp:anchor distT="0" distB="0" distL="114300" distR="114300" simplePos="0" relativeHeight="252846080" behindDoc="0" locked="0" layoutInCell="1" allowOverlap="1" wp14:anchorId="44C927C1" wp14:editId="09ABA00E">
            <wp:simplePos x="0" y="0"/>
            <wp:positionH relativeFrom="margin">
              <wp:align>left</wp:align>
            </wp:positionH>
            <wp:positionV relativeFrom="paragraph">
              <wp:posOffset>21427</wp:posOffset>
            </wp:positionV>
            <wp:extent cx="1223010" cy="1223010"/>
            <wp:effectExtent l="0" t="0" r="0" b="0"/>
            <wp:wrapSquare wrapText="bothSides"/>
            <wp:docPr id="1608697102" name="Picture 1608697102" descr="Teamwo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eamwork "/>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في مبادرة "بصمة خير" التطوّعية، نشب خلاف بين فريق الإعلام وفريق العمل الميداني حول أولويات التصوير والتوثيق. استخدم قائد المشروع استراتيجية الحوار المفتوح، حيث جمع الفريقين في جلسة عصف ذهني لوضع بروتوكول مشترك للعمل، ينظّم عملية التوثيق دون الإخلال بسير العمل الميداني. نجحت هذه المقاربة في تحويل الصراع إلى فرصة لتطوير إجراءات العمل وتعزيز التكامل بين الفريقين.</w:t>
      </w:r>
      <w:r w:rsidRPr="00C22C2D">
        <w:t xml:space="preserve"> </w:t>
      </w:r>
    </w:p>
    <w:p w14:paraId="0E527967" w14:textId="05B814E8" w:rsidR="0042208F" w:rsidRDefault="0042208F" w:rsidP="00C22C2D">
      <w:pPr>
        <w:pageBreakBefore/>
        <w:rPr>
          <w:rtl/>
        </w:rPr>
      </w:pPr>
      <w:r w:rsidRPr="002A078C">
        <w:rPr>
          <w:rFonts w:ascii="Sakkal Majalla" w:hAnsi="Sakkal Majalla"/>
          <w:noProof/>
          <w:color w:val="002060"/>
          <w:sz w:val="34"/>
          <w:lang w:bidi="ar-SY"/>
        </w:rPr>
        <w:lastRenderedPageBreak/>
        <mc:AlternateContent>
          <mc:Choice Requires="wpg">
            <w:drawing>
              <wp:inline distT="0" distB="0" distL="0" distR="0" wp14:anchorId="0206BF5C" wp14:editId="6D820E24">
                <wp:extent cx="5731510" cy="895350"/>
                <wp:effectExtent l="0" t="0" r="21590" b="19050"/>
                <wp:docPr id="838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389" name="صورة 38"/>
                          <pic:cNvPicPr/>
                        </pic:nvPicPr>
                        <pic:blipFill>
                          <a:blip r:embed="rId9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90" name="مجموعة 39"/>
                        <wpg:cNvGrpSpPr/>
                        <wpg:grpSpPr>
                          <a:xfrm>
                            <a:off x="0" y="0"/>
                            <a:ext cx="5731510" cy="895350"/>
                            <a:chOff x="0" y="0"/>
                            <a:chExt cx="5878196" cy="918845"/>
                          </a:xfrm>
                        </wpg:grpSpPr>
                        <wpg:grpSp>
                          <wpg:cNvPr id="8391" name="مجموعة 40"/>
                          <wpg:cNvGrpSpPr/>
                          <wpg:grpSpPr>
                            <a:xfrm>
                              <a:off x="0" y="0"/>
                              <a:ext cx="5878196" cy="918845"/>
                              <a:chOff x="0" y="0"/>
                              <a:chExt cx="6240348" cy="919070"/>
                            </a:xfrm>
                          </wpg:grpSpPr>
                          <wpg:grpSp>
                            <wpg:cNvPr id="8392" name="مجموعة 41"/>
                            <wpg:cNvGrpSpPr/>
                            <wpg:grpSpPr>
                              <a:xfrm>
                                <a:off x="0" y="169208"/>
                                <a:ext cx="5433072" cy="580613"/>
                                <a:chOff x="0" y="169208"/>
                                <a:chExt cx="5433072" cy="580613"/>
                              </a:xfrm>
                            </wpg:grpSpPr>
                            <wps:wsp>
                              <wps:cNvPr id="839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9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6" name="مربع نص 41"/>
                          <wps:cNvSpPr txBox="1"/>
                          <wps:spPr>
                            <a:xfrm>
                              <a:off x="204484" y="256976"/>
                              <a:ext cx="4616071" cy="387740"/>
                            </a:xfrm>
                            <a:prstGeom prst="rect">
                              <a:avLst/>
                            </a:prstGeom>
                            <a:noFill/>
                          </wps:spPr>
                          <wps:txbx>
                            <w:txbxContent>
                              <w:p w14:paraId="64355E9A" w14:textId="7725B986"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قياس الأثر وتقييم النتائج</w:t>
                                </w:r>
                              </w:p>
                            </w:txbxContent>
                          </wps:txbx>
                          <wps:bodyPr wrap="square" rtlCol="1">
                            <a:spAutoFit/>
                          </wps:bodyPr>
                        </wps:wsp>
                      </wpg:grpSp>
                    </wpg:wgp>
                  </a:graphicData>
                </a:graphic>
              </wp:inline>
            </w:drawing>
          </mc:Choice>
          <mc:Fallback>
            <w:pict>
              <v:group w14:anchorId="0206BF5C" id="_x0000_s168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u8IOrH8HAACMHA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68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">
                  <v:imagedata r:id="rId91" o:title=""/>
                </v:shape>
                <v:group id="مجموعة 39" o:spid="_x0000_s16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">
                  <v:group id="مجموعة 40" o:spid="_x0000_s16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">
                    <v:group id="مجموعة 41" o:spid="_x0000_s16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">
                      <v:shape id="شكل حر 42" o:spid="_x0000_s16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" fillcolor="#168489" stroked="f" strokeweight="1pt">
                        <v:stroke joinstyle="miter"/>
                      </v:roundrect>
                    </v:group>
                    <v:oval id="شكل بيضاوي 44" o:spid="_x0000_s16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" filled="f" strokecolor="#a5a5a5 [2092]" strokeweight="1pt">
                      <v:stroke joinstyle="miter"/>
                    </v:oval>
                  </v:group>
                  <v:shape id="مربع نص 41" o:spid="_x0000_s1690"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" filled="f" stroked="f">
                    <v:textbox style="mso-fit-shape-to-text:t">
                      <w:txbxContent>
                        <w:p w14:paraId="64355E9A" w14:textId="7725B986"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قياس الأثر وتقييم النتائج</w:t>
                          </w:r>
                        </w:p>
                      </w:txbxContent>
                    </v:textbox>
                  </v:shape>
                </v:group>
                <w10:anchorlock/>
              </v:group>
            </w:pict>
          </mc:Fallback>
        </mc:AlternateContent>
      </w:r>
    </w:p>
    <w:p w14:paraId="090B2F11" w14:textId="77777777" w:rsidR="0042208F" w:rsidRPr="00C22C2D" w:rsidRDefault="0042208F" w:rsidP="00C22C2D">
      <w:pPr>
        <w:pStyle w:val="ad"/>
        <w:rPr>
          <w:b w:val="0"/>
          <w:bCs/>
          <w:color w:val="168489"/>
          <w:rtl/>
        </w:rPr>
      </w:pPr>
      <w:r w:rsidRPr="00C22C2D">
        <w:rPr>
          <w:b w:val="0"/>
          <w:bCs/>
          <w:color w:val="168489"/>
          <w:rtl/>
        </w:rPr>
        <w:t>أهمية قياس الأثر في العمل التطوّعي:</w:t>
      </w:r>
    </w:p>
    <w:p w14:paraId="0D195D38" w14:textId="77777777" w:rsidR="0042208F" w:rsidRPr="001B17CB" w:rsidRDefault="0042208F" w:rsidP="0042208F">
      <w:pPr>
        <w:rPr>
          <w:rtl/>
        </w:rPr>
      </w:pPr>
      <w:r w:rsidRPr="001B17CB">
        <w:rPr>
          <w:rtl/>
        </w:rPr>
        <w:t>قياس الأثر ليس ترفاً أو إجراءً شكلياً، بل هو ضرورة استراتيجية للمشاريع التطوّعية للأسباب التالية:</w:t>
      </w:r>
    </w:p>
    <w:p w14:paraId="2119F01B" w14:textId="14BD6F49" w:rsidR="0042208F" w:rsidRPr="001B17CB" w:rsidRDefault="00C22C2D" w:rsidP="0042208F">
      <w:pPr>
        <w:rPr>
          <w:rtl/>
        </w:rPr>
      </w:pPr>
      <w:r>
        <w:rPr>
          <w:noProof/>
        </w:rPr>
        <w:drawing>
          <wp:anchor distT="0" distB="0" distL="114300" distR="114300" simplePos="0" relativeHeight="252847104" behindDoc="0" locked="0" layoutInCell="1" allowOverlap="1" wp14:anchorId="7ECF6528" wp14:editId="4262FABE">
            <wp:simplePos x="0" y="0"/>
            <wp:positionH relativeFrom="margin">
              <wp:align>left</wp:align>
            </wp:positionH>
            <wp:positionV relativeFrom="paragraph">
              <wp:posOffset>14724</wp:posOffset>
            </wp:positionV>
            <wp:extent cx="1223010" cy="1223010"/>
            <wp:effectExtent l="0" t="0" r="0" b="0"/>
            <wp:wrapSquare wrapText="bothSides"/>
            <wp:docPr id="1608697130" name="Picture 1608697130" descr="Volunt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olunteer"/>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1. تحديد مدى تحقيق الأهداف وفعالية التدخّلات.</w:t>
      </w:r>
    </w:p>
    <w:p w14:paraId="7B1D0F93" w14:textId="59EA8356" w:rsidR="0042208F" w:rsidRPr="001B17CB" w:rsidRDefault="0042208F" w:rsidP="0042208F">
      <w:pPr>
        <w:rPr>
          <w:rtl/>
        </w:rPr>
      </w:pPr>
      <w:r w:rsidRPr="001B17CB">
        <w:rPr>
          <w:rtl/>
        </w:rPr>
        <w:t>2. تعزيز المساءلة أمام المستفيدين والداعمين والمجتمع.</w:t>
      </w:r>
      <w:r w:rsidR="00C22C2D" w:rsidRPr="00C22C2D">
        <w:t xml:space="preserve"> </w:t>
      </w:r>
    </w:p>
    <w:p w14:paraId="24EB7D74" w14:textId="77777777" w:rsidR="0042208F" w:rsidRPr="001B17CB" w:rsidRDefault="0042208F" w:rsidP="0042208F">
      <w:pPr>
        <w:rPr>
          <w:rtl/>
        </w:rPr>
      </w:pPr>
      <w:r w:rsidRPr="001B17CB">
        <w:rPr>
          <w:rtl/>
        </w:rPr>
        <w:t>3. توجيه القرارات المستقبلية وتحسين التخطيط.</w:t>
      </w:r>
    </w:p>
    <w:p w14:paraId="79389923" w14:textId="77777777" w:rsidR="0042208F" w:rsidRPr="001B17CB" w:rsidRDefault="0042208F" w:rsidP="0042208F">
      <w:pPr>
        <w:rPr>
          <w:rtl/>
        </w:rPr>
      </w:pPr>
      <w:r w:rsidRPr="001B17CB">
        <w:rPr>
          <w:rtl/>
        </w:rPr>
        <w:t>4. رفع معنويات المتطوّعين بإظهار نتائج جهودهم.</w:t>
      </w:r>
    </w:p>
    <w:p w14:paraId="0B57D74B" w14:textId="77777777" w:rsidR="0042208F" w:rsidRPr="001B17CB" w:rsidRDefault="0042208F" w:rsidP="0042208F">
      <w:pPr>
        <w:rPr>
          <w:rtl/>
        </w:rPr>
      </w:pPr>
      <w:r w:rsidRPr="001B17CB">
        <w:rPr>
          <w:rtl/>
        </w:rPr>
        <w:t>5. جذب الدعم والتمويل للمشاريع المستقبلية.</w:t>
      </w:r>
    </w:p>
    <w:p w14:paraId="43EB0A39" w14:textId="77777777" w:rsidR="0042208F" w:rsidRPr="00C22C2D" w:rsidRDefault="0042208F" w:rsidP="00C22C2D">
      <w:pPr>
        <w:pStyle w:val="ad"/>
        <w:rPr>
          <w:b w:val="0"/>
          <w:bCs/>
          <w:color w:val="168489"/>
          <w:rtl/>
        </w:rPr>
      </w:pPr>
      <w:r w:rsidRPr="00C22C2D">
        <w:rPr>
          <w:b w:val="0"/>
          <w:bCs/>
          <w:color w:val="168489"/>
          <w:rtl/>
        </w:rPr>
        <w:t>مستويات قياس الأثر:</w:t>
      </w:r>
    </w:p>
    <w:p w14:paraId="2AF40C78" w14:textId="77777777" w:rsidR="0042208F" w:rsidRDefault="0042208F" w:rsidP="0042208F">
      <w:r w:rsidRPr="001B17CB">
        <w:rPr>
          <w:rtl/>
        </w:rPr>
        <w:t>يمكن قياس أثر المشاريع التطوّعية على عدّة مستويات:</w:t>
      </w:r>
    </w:p>
    <w:p w14:paraId="32ABC454" w14:textId="7BFF8C45" w:rsidR="00C22C2D" w:rsidRDefault="00C22C2D" w:rsidP="00C22C2D">
      <w:pPr>
        <w:rPr>
          <w:rtl/>
        </w:rPr>
      </w:pPr>
      <w:r w:rsidRPr="00C22C2D">
        <w:rPr>
          <w:noProof/>
        </w:rPr>
        <mc:AlternateContent>
          <mc:Choice Requires="wpg">
            <w:drawing>
              <wp:inline distT="0" distB="0" distL="0" distR="0" wp14:anchorId="15B54062" wp14:editId="3F186483">
                <wp:extent cx="5920375" cy="2339790"/>
                <wp:effectExtent l="0" t="0" r="23495" b="0"/>
                <wp:docPr id="1608697131" name="Group 4"/>
                <wp:cNvGraphicFramePr/>
                <a:graphic xmlns:a="http://schemas.openxmlformats.org/drawingml/2006/main">
                  <a:graphicData uri="http://schemas.microsoft.com/office/word/2010/wordprocessingGroup">
                    <wpg:wgp>
                      <wpg:cNvGrpSpPr/>
                      <wpg:grpSpPr>
                        <a:xfrm>
                          <a:off x="0" y="0"/>
                          <a:ext cx="5920375" cy="2339790"/>
                          <a:chOff x="0" y="0"/>
                          <a:chExt cx="5920375" cy="2339790"/>
                        </a:xfrm>
                      </wpg:grpSpPr>
                      <wpg:grpSp>
                        <wpg:cNvPr id="1608697132" name="Group 1608697132"/>
                        <wpg:cNvGrpSpPr/>
                        <wpg:grpSpPr>
                          <a:xfrm>
                            <a:off x="0" y="0"/>
                            <a:ext cx="1476381" cy="2339790"/>
                            <a:chOff x="0" y="0"/>
                            <a:chExt cx="1476381" cy="2339790"/>
                          </a:xfrm>
                        </wpg:grpSpPr>
                        <wpg:grpSp>
                          <wpg:cNvPr id="1608697133" name="Group 1608697133"/>
                          <wpg:cNvGrpSpPr/>
                          <wpg:grpSpPr>
                            <a:xfrm>
                              <a:off x="1" y="0"/>
                              <a:ext cx="1476380" cy="1815548"/>
                              <a:chOff x="1" y="0"/>
                              <a:chExt cx="1961322" cy="2411896"/>
                            </a:xfrm>
                          </wpg:grpSpPr>
                          <wps:wsp>
                            <wps:cNvPr id="1608697134" name="Oval 1608697134"/>
                            <wps:cNvSpPr/>
                            <wps:spPr>
                              <a:xfrm>
                                <a:off x="1" y="450574"/>
                                <a:ext cx="1961322" cy="1961322"/>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35" name="Oval 1608697135"/>
                            <wps:cNvSpPr/>
                            <wps:spPr>
                              <a:xfrm>
                                <a:off x="212035"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36" name="Oval 1608697136"/>
                            <wps:cNvSpPr/>
                            <wps:spPr>
                              <a:xfrm>
                                <a:off x="662610" y="0"/>
                                <a:ext cx="636104" cy="636104"/>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37" name="TextBox 42"/>
                            <wps:cNvSpPr txBox="1"/>
                            <wps:spPr>
                              <a:xfrm>
                                <a:off x="662578" y="53875"/>
                                <a:ext cx="636057" cy="577006"/>
                              </a:xfrm>
                              <a:prstGeom prst="rect">
                                <a:avLst/>
                              </a:prstGeom>
                              <a:noFill/>
                            </wps:spPr>
                            <wps:txbx>
                              <w:txbxContent>
                                <w:p w14:paraId="7925EAE4"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04</w:t>
                                  </w:r>
                                </w:p>
                              </w:txbxContent>
                            </wps:txbx>
                            <wps:bodyPr wrap="square" rtlCol="0">
                              <a:spAutoFit/>
                            </wps:bodyPr>
                          </wps:wsp>
                        </wpg:grpSp>
                        <wps:wsp>
                          <wps:cNvPr id="1608697138" name="TextBox 37"/>
                          <wps:cNvSpPr txBox="1"/>
                          <wps:spPr>
                            <a:xfrm>
                              <a:off x="0" y="1930215"/>
                              <a:ext cx="1476375" cy="409575"/>
                            </a:xfrm>
                            <a:prstGeom prst="rect">
                              <a:avLst/>
                            </a:prstGeom>
                            <a:noFill/>
                          </wps:spPr>
                          <wps:txbx>
                            <w:txbxContent>
                              <w:p w14:paraId="2EDCD4DC" w14:textId="1A7C59D5"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الأثر</w:t>
                                </w:r>
                              </w:p>
                            </w:txbxContent>
                          </wps:txbx>
                          <wps:bodyPr wrap="square" rtlCol="0">
                            <a:spAutoFit/>
                          </wps:bodyPr>
                        </wps:wsp>
                      </wpg:grpSp>
                      <wpg:grpSp>
                        <wpg:cNvPr id="1608697139" name="Group 1608697139"/>
                        <wpg:cNvGrpSpPr/>
                        <wpg:grpSpPr>
                          <a:xfrm>
                            <a:off x="1481127" y="0"/>
                            <a:ext cx="1476585" cy="2339738"/>
                            <a:chOff x="1481127" y="0"/>
                            <a:chExt cx="1476585" cy="2339738"/>
                          </a:xfrm>
                        </wpg:grpSpPr>
                        <wpg:grpSp>
                          <wpg:cNvPr id="1608697140" name="Group 1608697140"/>
                          <wpg:cNvGrpSpPr/>
                          <wpg:grpSpPr>
                            <a:xfrm>
                              <a:off x="1481332" y="0"/>
                              <a:ext cx="1476380" cy="1815548"/>
                              <a:chOff x="1481332" y="0"/>
                              <a:chExt cx="1961322" cy="2411896"/>
                            </a:xfrm>
                          </wpg:grpSpPr>
                          <wps:wsp>
                            <wps:cNvPr id="1608697141" name="Oval 1608697141"/>
                            <wps:cNvSpPr/>
                            <wps:spPr>
                              <a:xfrm>
                                <a:off x="1481332" y="450574"/>
                                <a:ext cx="1961322" cy="1961322"/>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42" name="Oval 1608697142"/>
                            <wps:cNvSpPr/>
                            <wps:spPr>
                              <a:xfrm>
                                <a:off x="1693366"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43" name="Oval 1608697143"/>
                            <wps:cNvSpPr/>
                            <wps:spPr>
                              <a:xfrm>
                                <a:off x="2143941" y="0"/>
                                <a:ext cx="636104" cy="636104"/>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44" name="TextBox 35"/>
                            <wps:cNvSpPr txBox="1"/>
                            <wps:spPr>
                              <a:xfrm>
                                <a:off x="2143820" y="53875"/>
                                <a:ext cx="636057" cy="577006"/>
                              </a:xfrm>
                              <a:prstGeom prst="rect">
                                <a:avLst/>
                              </a:prstGeom>
                              <a:noFill/>
                            </wps:spPr>
                            <wps:txbx>
                              <w:txbxContent>
                                <w:p w14:paraId="46F5146F"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03</w:t>
                                  </w:r>
                                </w:p>
                              </w:txbxContent>
                            </wps:txbx>
                            <wps:bodyPr wrap="square" rtlCol="0">
                              <a:spAutoFit/>
                            </wps:bodyPr>
                          </wps:wsp>
                        </wpg:grpSp>
                        <wps:wsp>
                          <wps:cNvPr id="1608697145" name="TextBox 31"/>
                          <wps:cNvSpPr txBox="1"/>
                          <wps:spPr>
                            <a:xfrm>
                              <a:off x="1481127" y="1930163"/>
                              <a:ext cx="1475740" cy="409575"/>
                            </a:xfrm>
                            <a:prstGeom prst="rect">
                              <a:avLst/>
                            </a:prstGeom>
                            <a:noFill/>
                          </wps:spPr>
                          <wps:txbx>
                            <w:txbxContent>
                              <w:p w14:paraId="69AF226A" w14:textId="70CD1749"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النتائج</w:t>
                                </w:r>
                              </w:p>
                            </w:txbxContent>
                          </wps:txbx>
                          <wps:bodyPr wrap="square" rtlCol="0">
                            <a:spAutoFit/>
                          </wps:bodyPr>
                        </wps:wsp>
                      </wpg:grpSp>
                      <wpg:grpSp>
                        <wpg:cNvPr id="1608697146" name="Group 1608697146"/>
                        <wpg:cNvGrpSpPr/>
                        <wpg:grpSpPr>
                          <a:xfrm>
                            <a:off x="2962257" y="0"/>
                            <a:ext cx="1476786" cy="2339738"/>
                            <a:chOff x="2962257" y="0"/>
                            <a:chExt cx="1476786" cy="2339738"/>
                          </a:xfrm>
                        </wpg:grpSpPr>
                        <wpg:grpSp>
                          <wpg:cNvPr id="1608697147" name="Group 1608697147"/>
                          <wpg:cNvGrpSpPr/>
                          <wpg:grpSpPr>
                            <a:xfrm>
                              <a:off x="2962663" y="0"/>
                              <a:ext cx="1476380" cy="1815548"/>
                              <a:chOff x="2962663" y="0"/>
                              <a:chExt cx="1961322" cy="2411896"/>
                            </a:xfrm>
                          </wpg:grpSpPr>
                          <wps:wsp>
                            <wps:cNvPr id="1608697148" name="Oval 1608697148"/>
                            <wps:cNvSpPr/>
                            <wps:spPr>
                              <a:xfrm>
                                <a:off x="2962663" y="450574"/>
                                <a:ext cx="1961322" cy="1961322"/>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49" name="Oval 1608697149"/>
                            <wps:cNvSpPr/>
                            <wps:spPr>
                              <a:xfrm>
                                <a:off x="3174697"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50" name="Oval 1608697150"/>
                            <wps:cNvSpPr/>
                            <wps:spPr>
                              <a:xfrm>
                                <a:off x="3625272" y="0"/>
                                <a:ext cx="636104" cy="636104"/>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36" name="TextBox 29"/>
                            <wps:cNvSpPr txBox="1"/>
                            <wps:spPr>
                              <a:xfrm>
                                <a:off x="3625061" y="53875"/>
                                <a:ext cx="636057" cy="577006"/>
                              </a:xfrm>
                              <a:prstGeom prst="rect">
                                <a:avLst/>
                              </a:prstGeom>
                              <a:noFill/>
                            </wps:spPr>
                            <wps:txbx>
                              <w:txbxContent>
                                <w:p w14:paraId="629D05FC"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02</w:t>
                                  </w:r>
                                </w:p>
                              </w:txbxContent>
                            </wps:txbx>
                            <wps:bodyPr wrap="square" rtlCol="0">
                              <a:spAutoFit/>
                            </wps:bodyPr>
                          </wps:wsp>
                        </wpg:grpSp>
                        <wps:wsp>
                          <wps:cNvPr id="35700737" name="TextBox 25"/>
                          <wps:cNvSpPr txBox="1"/>
                          <wps:spPr>
                            <a:xfrm>
                              <a:off x="2962257" y="1930163"/>
                              <a:ext cx="1476375" cy="409575"/>
                            </a:xfrm>
                            <a:prstGeom prst="rect">
                              <a:avLst/>
                            </a:prstGeom>
                            <a:noFill/>
                          </wps:spPr>
                          <wps:txbx>
                            <w:txbxContent>
                              <w:p w14:paraId="19782795" w14:textId="3ED6BD7E"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المخرجات</w:t>
                                </w:r>
                              </w:p>
                            </w:txbxContent>
                          </wps:txbx>
                          <wps:bodyPr wrap="square" rtlCol="0">
                            <a:spAutoFit/>
                          </wps:bodyPr>
                        </wps:wsp>
                      </wpg:grpSp>
                      <wpg:grpSp>
                        <wpg:cNvPr id="35700738" name="Group 35700738"/>
                        <wpg:cNvGrpSpPr/>
                        <wpg:grpSpPr>
                          <a:xfrm>
                            <a:off x="4443385" y="0"/>
                            <a:ext cx="1476990" cy="2339738"/>
                            <a:chOff x="4443385" y="0"/>
                            <a:chExt cx="1476990" cy="2339738"/>
                          </a:xfrm>
                        </wpg:grpSpPr>
                        <wpg:grpSp>
                          <wpg:cNvPr id="35700739" name="Group 35700739"/>
                          <wpg:cNvGrpSpPr/>
                          <wpg:grpSpPr>
                            <a:xfrm>
                              <a:off x="4443995" y="0"/>
                              <a:ext cx="1476380" cy="1815548"/>
                              <a:chOff x="4443995" y="0"/>
                              <a:chExt cx="1961322" cy="2411896"/>
                            </a:xfrm>
                          </wpg:grpSpPr>
                          <wps:wsp>
                            <wps:cNvPr id="35700740" name="Oval 35700740"/>
                            <wps:cNvSpPr/>
                            <wps:spPr>
                              <a:xfrm>
                                <a:off x="4443995" y="450574"/>
                                <a:ext cx="1961322" cy="1961322"/>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41" name="Oval 35700741"/>
                            <wps:cNvSpPr/>
                            <wps:spPr>
                              <a:xfrm>
                                <a:off x="4656029"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42" name="Oval 35700742"/>
                            <wps:cNvSpPr/>
                            <wps:spPr>
                              <a:xfrm>
                                <a:off x="5106604" y="0"/>
                                <a:ext cx="636104" cy="636104"/>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43" name="TextBox 23"/>
                            <wps:cNvSpPr txBox="1"/>
                            <wps:spPr>
                              <a:xfrm>
                                <a:off x="5106304" y="53875"/>
                                <a:ext cx="636057" cy="577006"/>
                              </a:xfrm>
                              <a:prstGeom prst="rect">
                                <a:avLst/>
                              </a:prstGeom>
                              <a:noFill/>
                            </wps:spPr>
                            <wps:txbx>
                              <w:txbxContent>
                                <w:p w14:paraId="7787B049"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01</w:t>
                                  </w:r>
                                </w:p>
                              </w:txbxContent>
                            </wps:txbx>
                            <wps:bodyPr wrap="square" rtlCol="0">
                              <a:spAutoFit/>
                            </wps:bodyPr>
                          </wps:wsp>
                        </wpg:grpSp>
                        <wps:wsp>
                          <wps:cNvPr id="35700744" name="TextBox 16"/>
                          <wps:cNvSpPr txBox="1"/>
                          <wps:spPr>
                            <a:xfrm>
                              <a:off x="4443385" y="1930163"/>
                              <a:ext cx="1476375" cy="409575"/>
                            </a:xfrm>
                            <a:prstGeom prst="rect">
                              <a:avLst/>
                            </a:prstGeom>
                            <a:noFill/>
                          </wps:spPr>
                          <wps:txbx>
                            <w:txbxContent>
                              <w:p w14:paraId="5875199F" w14:textId="6EE2435A"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المدخلات</w:t>
                                </w:r>
                              </w:p>
                            </w:txbxContent>
                          </wps:txbx>
                          <wps:bodyPr wrap="square" rtlCol="0">
                            <a:spAutoFit/>
                          </wps:bodyPr>
                        </wps:wsp>
                      </wpg:grpSp>
                      <pic:pic xmlns:pic="http://schemas.openxmlformats.org/drawingml/2006/picture">
                        <pic:nvPicPr>
                          <pic:cNvPr id="35700745" name="Picture 35700745" descr="Download "/>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4782471" y="716869"/>
                            <a:ext cx="796692" cy="7966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00746" name="Picture 35700746" descr="Output "/>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3302790" y="716869"/>
                            <a:ext cx="796692" cy="7966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00747" name="Picture 35700747" descr="Result "/>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1823109" y="716869"/>
                            <a:ext cx="796692" cy="7966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00748" name="Picture 35700748" descr="Impact "/>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343428" y="716869"/>
                            <a:ext cx="796692" cy="7966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5B54062" id="_x0000_s1691" style="width:466.15pt;height:184.25pt;mso-position-horizontal-relative:char;mso-position-vertical-relative:line" coordsize="59203,23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">
                <v:group id="Group 1608697132" o:spid="_x0000_s1692" style="position:absolute;width:14763;height:23397" coordsize="14763,2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">
                  <v:group id="Group 1608697133" o:spid="_x0000_s1693" style="position:absolute;width:14763;height:18155" coordorigin=""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">
                    <v:oval id="Oval 1608697134" o:spid="_x0000_s1694" style="position:absolute;top:4505;width:19613;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" fillcolor="#7f7f7f" strokecolor="#7f7f7f" strokeweight="1pt">
                      <v:stroke joinstyle="miter"/>
                    </v:oval>
                    <v:oval id="Oval 1608697135" o:spid="_x0000_s1695" style="position:absolute;left:2120;top:6626;width:15372;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" fillcolor="white [3212]" strokecolor="white [3212]" strokeweight="1pt">
                      <v:stroke joinstyle="miter"/>
                    </v:oval>
                    <v:oval id="Oval 1608697136" o:spid="_x0000_s1696" style="position:absolute;left:6626;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" fillcolor="#7f7f7f" strokecolor="#7f7f7f" strokeweight="1pt">
                      <v:stroke joinstyle="miter"/>
                    </v:oval>
                    <v:shape id="TextBox 42" o:spid="_x0000_s1697" type="#_x0000_t202" style="position:absolute;left:6625;top:538;width:6361;height:5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" filled="f" stroked="f">
                      <v:textbox style="mso-fit-shape-to-text:t">
                        <w:txbxContent>
                          <w:p w14:paraId="7925EAE4"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04</w:t>
                            </w:r>
                          </w:p>
                        </w:txbxContent>
                      </v:textbox>
                    </v:shape>
                  </v:group>
                  <v:shape id="TextBox 37" o:spid="_x0000_s1698" type="#_x0000_t202" style="position:absolute;top:19302;width:14763;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" filled="f" stroked="f">
                    <v:textbox style="mso-fit-shape-to-text:t">
                      <w:txbxContent>
                        <w:p w14:paraId="2EDCD4DC" w14:textId="1A7C59D5"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الأثر</w:t>
                          </w:r>
                        </w:p>
                      </w:txbxContent>
                    </v:textbox>
                  </v:shape>
                </v:group>
                <v:group id="Group 1608697139" o:spid="_x0000_s1699" style="position:absolute;left:14811;width:14766;height:23397" coordorigin="14811" coordsize="14765,2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">
                  <v:group id="Group 1608697140" o:spid="_x0000_s1700" style="position:absolute;left:14813;width:14764;height:18155" coordorigin="14813"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">
                    <v:oval id="Oval 1608697141" o:spid="_x0000_s1701" style="position:absolute;left:14813;top:4505;width:19613;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" fillcolor="#ffd366" strokecolor="#ffd366" strokeweight="1pt">
                      <v:stroke joinstyle="miter"/>
                    </v:oval>
                    <v:oval id="Oval 1608697142" o:spid="_x0000_s1702" style="position:absolute;left:16933;top:6626;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" fillcolor="white [3212]" strokecolor="white [3212]" strokeweight="1pt">
                      <v:stroke joinstyle="miter"/>
                    </v:oval>
                    <v:oval id="Oval 1608697143" o:spid="_x0000_s1703" style="position:absolute;left:21439;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" fillcolor="#ffd366" strokecolor="#ffd366" strokeweight="1pt">
                      <v:stroke joinstyle="miter"/>
                    </v:oval>
                    <v:shape id="TextBox 35" o:spid="_x0000_s1704" type="#_x0000_t202" style="position:absolute;left:21438;top:538;width:6360;height:5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" filled="f" stroked="f">
                      <v:textbox style="mso-fit-shape-to-text:t">
                        <w:txbxContent>
                          <w:p w14:paraId="46F5146F"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03</w:t>
                            </w:r>
                          </w:p>
                        </w:txbxContent>
                      </v:textbox>
                    </v:shape>
                  </v:group>
                  <v:shape id="TextBox 31" o:spid="_x0000_s1705" type="#_x0000_t202" style="position:absolute;left:14811;top:19301;width:14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" filled="f" stroked="f">
                    <v:textbox style="mso-fit-shape-to-text:t">
                      <w:txbxContent>
                        <w:p w14:paraId="69AF226A" w14:textId="70CD1749"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النتائج</w:t>
                          </w:r>
                        </w:p>
                      </w:txbxContent>
                    </v:textbox>
                  </v:shape>
                </v:group>
                <v:group id="Group 1608697146" o:spid="_x0000_s1706" style="position:absolute;left:29622;width:14768;height:23397" coordorigin="29622" coordsize="14767,2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">
                  <v:group id="Group 1608697147" o:spid="_x0000_s1707" style="position:absolute;left:29626;width:14764;height:18155" coordorigin="29626"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">
                    <v:oval id="Oval 1608697148" o:spid="_x0000_s1708" style="position:absolute;left:29626;top:4505;width:19613;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" fillcolor="#2e75b6" strokecolor="#2e75b6" strokeweight="1pt">
                      <v:stroke joinstyle="miter"/>
                    </v:oval>
                    <v:oval id="Oval 1608697149" o:spid="_x0000_s1709" style="position:absolute;left:31746;top:6626;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" fillcolor="white [3212]" strokecolor="white [3212]" strokeweight="1pt">
                      <v:stroke joinstyle="miter"/>
                    </v:oval>
                    <v:oval id="Oval 1608697150" o:spid="_x0000_s1710" style="position:absolute;left:36252;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" fillcolor="#2e75b6" strokecolor="#2e75b6" strokeweight="1pt">
                      <v:stroke joinstyle="miter"/>
                    </v:oval>
                    <v:shape id="TextBox 29" o:spid="_x0000_s1711" type="#_x0000_t202" style="position:absolute;left:36250;top:538;width:6361;height:5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" filled="f" stroked="f">
                      <v:textbox style="mso-fit-shape-to-text:t">
                        <w:txbxContent>
                          <w:p w14:paraId="629D05FC"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02</w:t>
                            </w:r>
                          </w:p>
                        </w:txbxContent>
                      </v:textbox>
                    </v:shape>
                  </v:group>
                  <v:shape id="TextBox 25" o:spid="_x0000_s1712" type="#_x0000_t202" style="position:absolute;left:29622;top:19301;width:14764;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" filled="f" stroked="f">
                    <v:textbox style="mso-fit-shape-to-text:t">
                      <w:txbxContent>
                        <w:p w14:paraId="19782795" w14:textId="3ED6BD7E"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المخرجات</w:t>
                          </w:r>
                        </w:p>
                      </w:txbxContent>
                    </v:textbox>
                  </v:shape>
                </v:group>
                <v:group id="Group 35700738" o:spid="_x0000_s1713" style="position:absolute;left:44433;width:14770;height:23397" coordorigin="44433" coordsize="14769,2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">
                  <v:group id="Group 35700739" o:spid="_x0000_s1714" style="position:absolute;left:44439;width:14764;height:18155" coordorigin="44439"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">
                    <v:oval id="Oval 35700740" o:spid="_x0000_s1715" style="position:absolute;left:44439;top:4505;width:19614;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" fillcolor="#168489" strokecolor="#168489" strokeweight="1pt">
                      <v:stroke joinstyle="miter"/>
                    </v:oval>
                    <v:oval id="Oval 35700741" o:spid="_x0000_s1716" style="position:absolute;left:46560;top:6626;width:15372;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" fillcolor="white [3212]" strokecolor="white [3212]" strokeweight="1pt">
                      <v:stroke joinstyle="miter"/>
                    </v:oval>
                    <v:oval id="Oval 35700742" o:spid="_x0000_s1717" style="position:absolute;left:51066;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" fillcolor="#168489" strokecolor="#168489" strokeweight="1pt">
                      <v:stroke joinstyle="miter"/>
                    </v:oval>
                    <v:shape id="TextBox 23" o:spid="_x0000_s1718" type="#_x0000_t202" style="position:absolute;left:51063;top:538;width:6360;height:5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" filled="f" stroked="f">
                      <v:textbox style="mso-fit-shape-to-text:t">
                        <w:txbxContent>
                          <w:p w14:paraId="7787B049"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01</w:t>
                            </w:r>
                          </w:p>
                        </w:txbxContent>
                      </v:textbox>
                    </v:shape>
                  </v:group>
                  <v:shape id="TextBox 16" o:spid="_x0000_s1719" type="#_x0000_t202" style="position:absolute;left:44433;top:19301;width:14764;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" filled="f" stroked="f">
                    <v:textbox style="mso-fit-shape-to-text:t">
                      <w:txbxContent>
                        <w:p w14:paraId="5875199F" w14:textId="6EE2435A"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المدخلات</w:t>
                          </w:r>
                        </w:p>
                      </w:txbxContent>
                    </v:textbox>
                  </v:shape>
                </v:group>
                <v:shape id="Picture 35700745" o:spid="_x0000_s1720" type="#_x0000_t75" alt="Download " style="position:absolute;left:47824;top:7168;width:7967;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">
                  <v:imagedata r:id="rId188" o:title="Download "/>
                </v:shape>
                <v:shape id="Picture 35700746" o:spid="_x0000_s1721" type="#_x0000_t75" alt="Output " style="position:absolute;left:33027;top:7168;width:7967;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">
                  <v:imagedata r:id="rId189" o:title="Output "/>
                </v:shape>
                <v:shape id="Picture 35700747" o:spid="_x0000_s1722" type="#_x0000_t75" alt="Result " style="position:absolute;left:18231;top:7168;width:7967;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">
                  <v:imagedata r:id="rId190" o:title="Result "/>
                </v:shape>
                <v:shape id="Picture 35700748" o:spid="_x0000_s1723" type="#_x0000_t75" alt="Impact " style="position:absolute;left:3434;top:7168;width:7967;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">
                  <v:imagedata r:id="rId191" o:title="Impact "/>
                </v:shape>
                <w10:anchorlock/>
              </v:group>
            </w:pict>
          </mc:Fallback>
        </mc:AlternateContent>
      </w:r>
    </w:p>
    <w:p w14:paraId="48110BF4" w14:textId="4286D511"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9A8B734" wp14:editId="6091CA9C">
                <wp:extent cx="5731510" cy="892088"/>
                <wp:effectExtent l="0" t="0" r="2540" b="22860"/>
                <wp:docPr id="61926104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9261043" name="مجموعة 47"/>
                        <wpg:cNvGrpSpPr/>
                        <wpg:grpSpPr>
                          <a:xfrm>
                            <a:off x="0" y="0"/>
                            <a:ext cx="5731510" cy="895351"/>
                            <a:chOff x="0" y="0"/>
                            <a:chExt cx="5878196" cy="918845"/>
                          </a:xfrm>
                        </wpg:grpSpPr>
                        <wpg:grpSp>
                          <wpg:cNvPr id="619261044" name="مجموعة 48"/>
                          <wpg:cNvGrpSpPr/>
                          <wpg:grpSpPr>
                            <a:xfrm>
                              <a:off x="0" y="0"/>
                              <a:ext cx="5878196" cy="918845"/>
                              <a:chOff x="0" y="0"/>
                              <a:chExt cx="6240348" cy="919070"/>
                            </a:xfrm>
                          </wpg:grpSpPr>
                          <wpg:grpSp>
                            <wpg:cNvPr id="619261045" name="مجموعة 49"/>
                            <wpg:cNvGrpSpPr/>
                            <wpg:grpSpPr>
                              <a:xfrm>
                                <a:off x="0" y="169208"/>
                                <a:ext cx="5433072" cy="580613"/>
                                <a:chOff x="0" y="169208"/>
                                <a:chExt cx="5433072" cy="580613"/>
                              </a:xfrm>
                            </wpg:grpSpPr>
                            <wps:wsp>
                              <wps:cNvPr id="6192610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9" name="مربع نص 41"/>
                          <wps:cNvSpPr txBox="1"/>
                          <wps:spPr>
                            <a:xfrm>
                              <a:off x="204466" y="256424"/>
                              <a:ext cx="4615440" cy="389157"/>
                            </a:xfrm>
                            <a:prstGeom prst="rect">
                              <a:avLst/>
                            </a:prstGeom>
                            <a:noFill/>
                          </wps:spPr>
                          <wps:txbx>
                            <w:txbxContent>
                              <w:p w14:paraId="5104594B" w14:textId="5313CEE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المدخلات (</w:t>
                                </w:r>
                                <w:r w:rsidRPr="00C22C2D">
                                  <w:rPr>
                                    <w:rFonts w:eastAsia="Calibri" w:hAnsi="Adobe Arabic" w:cs="Adobe Arabic"/>
                                    <w:b/>
                                    <w:bCs/>
                                    <w:color w:val="FFFFFF"/>
                                    <w:kern w:val="24"/>
                                    <w:szCs w:val="28"/>
                                    <w:lang w:bidi="ar-EG"/>
                                  </w:rPr>
                                  <w:t>Inputs</w:t>
                                </w:r>
                                <w:r w:rsidRPr="00C22C2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619261050"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A8B734" id="_x0000_s172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xjeei3cHAAD1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7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">
                  <v:group id="مجموعة 48" o:spid="_x0000_s17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">
                    <v:group id="مجموعة 49" o:spid="_x0000_s17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">
                      <v:shape id="شكل حر 50" o:spid="_x0000_s17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" fillcolor="#a5a5a5 [2092]" stroked="f" strokeweight="1pt">
                        <v:stroke joinstyle="miter"/>
                      </v:roundrect>
                    </v:group>
                    <v:oval id="شكل بيضاوي 52" o:spid="_x0000_s17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" filled="f" strokecolor="#168489" strokeweight="1pt">
                      <v:stroke joinstyle="miter"/>
                    </v:oval>
                  </v:group>
                  <v:shape id="مربع نص 41" o:spid="_x0000_s1731"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" filled="f" stroked="f">
                    <v:textbox style="mso-fit-shape-to-text:t">
                      <w:txbxContent>
                        <w:p w14:paraId="5104594B" w14:textId="5313CEE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المدخلات (</w:t>
                          </w:r>
                          <w:r w:rsidRPr="00C22C2D">
                            <w:rPr>
                              <w:rFonts w:eastAsia="Calibri" w:hAnsi="Adobe Arabic" w:cs="Adobe Arabic"/>
                              <w:b/>
                              <w:bCs/>
                              <w:color w:val="FFFFFF"/>
                              <w:kern w:val="24"/>
                              <w:szCs w:val="28"/>
                              <w:lang w:bidi="ar-EG"/>
                            </w:rPr>
                            <w:t>Inputs</w:t>
                          </w:r>
                          <w:r w:rsidRPr="00C22C2D">
                            <w:rPr>
                              <w:rFonts w:eastAsia="Calibri" w:hAnsi="Adobe Arabic" w:cs="Adobe Arabic"/>
                              <w:b/>
                              <w:bCs/>
                              <w:color w:val="FFFFFF"/>
                              <w:kern w:val="24"/>
                              <w:sz w:val="36"/>
                              <w:szCs w:val="36"/>
                              <w:rtl/>
                              <w:lang w:bidi="ar-EG"/>
                            </w:rPr>
                            <w:t>):</w:t>
                          </w:r>
                        </w:p>
                      </w:txbxContent>
                    </v:textbox>
                  </v:shape>
                </v:group>
                <v:shape id="صورة 54" o:spid="_x0000_s17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">
                  <v:imagedata r:id="rId110" o:title=""/>
                </v:shape>
                <w10:anchorlock/>
              </v:group>
            </w:pict>
          </mc:Fallback>
        </mc:AlternateContent>
      </w:r>
    </w:p>
    <w:p w14:paraId="5E71BA28" w14:textId="77777777" w:rsidR="0042208F" w:rsidRPr="001B17CB" w:rsidRDefault="0042208F" w:rsidP="0042208F">
      <w:pPr>
        <w:rPr>
          <w:rtl/>
        </w:rPr>
      </w:pPr>
      <w:r w:rsidRPr="001B17CB">
        <w:rPr>
          <w:rtl/>
        </w:rPr>
        <w:t xml:space="preserve">   - عدد المتطوّعين المشاركين.</w:t>
      </w:r>
    </w:p>
    <w:p w14:paraId="4BFF7C5A" w14:textId="77777777" w:rsidR="0042208F" w:rsidRPr="001B17CB" w:rsidRDefault="0042208F" w:rsidP="0042208F">
      <w:pPr>
        <w:rPr>
          <w:rtl/>
        </w:rPr>
      </w:pPr>
      <w:r w:rsidRPr="001B17CB">
        <w:rPr>
          <w:rtl/>
        </w:rPr>
        <w:t xml:space="preserve">   - الموارد المالية واللوجستية المستخدمة.</w:t>
      </w:r>
    </w:p>
    <w:p w14:paraId="23527126" w14:textId="77777777" w:rsidR="0042208F" w:rsidRDefault="0042208F" w:rsidP="0042208F">
      <w:pPr>
        <w:rPr>
          <w:rtl/>
        </w:rPr>
      </w:pPr>
      <w:r w:rsidRPr="001B17CB">
        <w:rPr>
          <w:rtl/>
        </w:rPr>
        <w:t xml:space="preserve">   - الوقت المستثمر في المشروع.</w:t>
      </w:r>
    </w:p>
    <w:p w14:paraId="0481A81E" w14:textId="1C1961C6" w:rsidR="0042208F" w:rsidRPr="001B17CB" w:rsidRDefault="0042208F" w:rsidP="0042208F">
      <w:pPr>
        <w:rPr>
          <w:rtl/>
        </w:rPr>
      </w:pPr>
      <w:r w:rsidRPr="002A078C">
        <w:rPr>
          <w:rFonts w:ascii="Sakkal Majalla" w:hAnsi="Sakkal Majalla"/>
          <w:noProof/>
          <w:sz w:val="34"/>
          <w:lang w:bidi="ar-EG"/>
        </w:rPr>
        <w:lastRenderedPageBreak/>
        <mc:AlternateContent>
          <mc:Choice Requires="wpg">
            <w:drawing>
              <wp:inline distT="0" distB="0" distL="0" distR="0" wp14:anchorId="14C8B669" wp14:editId="767E9B2B">
                <wp:extent cx="5731510" cy="892088"/>
                <wp:effectExtent l="0" t="0" r="2540" b="22860"/>
                <wp:docPr id="6192610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9261052" name="مجموعة 47"/>
                        <wpg:cNvGrpSpPr/>
                        <wpg:grpSpPr>
                          <a:xfrm>
                            <a:off x="0" y="0"/>
                            <a:ext cx="5731510" cy="895351"/>
                            <a:chOff x="0" y="0"/>
                            <a:chExt cx="5878196" cy="918845"/>
                          </a:xfrm>
                        </wpg:grpSpPr>
                        <wpg:grpSp>
                          <wpg:cNvPr id="619261053" name="مجموعة 48"/>
                          <wpg:cNvGrpSpPr/>
                          <wpg:grpSpPr>
                            <a:xfrm>
                              <a:off x="0" y="0"/>
                              <a:ext cx="5878196" cy="918845"/>
                              <a:chOff x="0" y="0"/>
                              <a:chExt cx="6240348" cy="919070"/>
                            </a:xfrm>
                          </wpg:grpSpPr>
                          <wpg:grpSp>
                            <wpg:cNvPr id="619261054" name="مجموعة 49"/>
                            <wpg:cNvGrpSpPr/>
                            <wpg:grpSpPr>
                              <a:xfrm>
                                <a:off x="0" y="169208"/>
                                <a:ext cx="5433072" cy="580613"/>
                                <a:chOff x="0" y="169208"/>
                                <a:chExt cx="5433072" cy="580613"/>
                              </a:xfrm>
                            </wpg:grpSpPr>
                            <wps:wsp>
                              <wps:cNvPr id="6192610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1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86" name="مربع نص 41"/>
                          <wps:cNvSpPr txBox="1"/>
                          <wps:spPr>
                            <a:xfrm>
                              <a:off x="204466" y="256424"/>
                              <a:ext cx="4615440" cy="389157"/>
                            </a:xfrm>
                            <a:prstGeom prst="rect">
                              <a:avLst/>
                            </a:prstGeom>
                            <a:noFill/>
                          </wps:spPr>
                          <wps:txbx>
                            <w:txbxContent>
                              <w:p w14:paraId="7D1B3128" w14:textId="452452BF"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المخرجات (</w:t>
                                </w:r>
                                <w:r w:rsidRPr="00C22C2D">
                                  <w:rPr>
                                    <w:rFonts w:eastAsia="Calibri" w:hAnsi="Adobe Arabic" w:cs="Adobe Arabic"/>
                                    <w:b/>
                                    <w:bCs/>
                                    <w:color w:val="FFFFFF"/>
                                    <w:kern w:val="24"/>
                                    <w:szCs w:val="28"/>
                                    <w:lang w:bidi="ar-EG"/>
                                  </w:rPr>
                                  <w:t>Outputs</w:t>
                                </w:r>
                                <w:r w:rsidRPr="00C22C2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88653187"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4C8B669" id="_x0000_s17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">
                <v:group id="مجموعة 47" o:spid="_x0000_s17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">
                  <v:group id="مجموعة 48" o:spid="_x0000_s17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">
                    <v:group id="مجموعة 49" o:spid="_x0000_s17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">
                      <v:shape id="شكل حر 50" o:spid="_x0000_s17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" fillcolor="#a5a5a5 [2092]" stroked="f" strokeweight="1pt">
                        <v:stroke joinstyle="miter"/>
                      </v:roundrect>
                    </v:group>
                    <v:oval id="شكل بيضاوي 52" o:spid="_x0000_s17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" filled="f" strokecolor="#168489" strokeweight="1pt">
                      <v:stroke joinstyle="miter"/>
                    </v:oval>
                  </v:group>
                  <v:shape id="مربع نص 41" o:spid="_x0000_s1740"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" filled="f" stroked="f">
                    <v:textbox style="mso-fit-shape-to-text:t">
                      <w:txbxContent>
                        <w:p w14:paraId="7D1B3128" w14:textId="452452BF"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المخرجات (</w:t>
                          </w:r>
                          <w:r w:rsidRPr="00C22C2D">
                            <w:rPr>
                              <w:rFonts w:eastAsia="Calibri" w:hAnsi="Adobe Arabic" w:cs="Adobe Arabic"/>
                              <w:b/>
                              <w:bCs/>
                              <w:color w:val="FFFFFF"/>
                              <w:kern w:val="24"/>
                              <w:szCs w:val="28"/>
                              <w:lang w:bidi="ar-EG"/>
                            </w:rPr>
                            <w:t>Outputs</w:t>
                          </w:r>
                          <w:r w:rsidRPr="00C22C2D">
                            <w:rPr>
                              <w:rFonts w:eastAsia="Calibri" w:hAnsi="Adobe Arabic" w:cs="Adobe Arabic"/>
                              <w:b/>
                              <w:bCs/>
                              <w:color w:val="FFFFFF"/>
                              <w:kern w:val="24"/>
                              <w:sz w:val="36"/>
                              <w:szCs w:val="36"/>
                              <w:rtl/>
                              <w:lang w:bidi="ar-EG"/>
                            </w:rPr>
                            <w:t>):</w:t>
                          </w:r>
                        </w:p>
                      </w:txbxContent>
                    </v:textbox>
                  </v:shape>
                </v:group>
                <v:shape id="صورة 54" o:spid="_x0000_s17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">
                  <v:imagedata r:id="rId110" o:title=""/>
                </v:shape>
                <w10:anchorlock/>
              </v:group>
            </w:pict>
          </mc:Fallback>
        </mc:AlternateContent>
      </w:r>
    </w:p>
    <w:p w14:paraId="151CB81F" w14:textId="77777777" w:rsidR="0042208F" w:rsidRPr="001B17CB" w:rsidRDefault="0042208F" w:rsidP="0042208F">
      <w:pPr>
        <w:rPr>
          <w:rtl/>
        </w:rPr>
      </w:pPr>
      <w:r w:rsidRPr="001B17CB">
        <w:rPr>
          <w:rtl/>
        </w:rPr>
        <w:t xml:space="preserve">   - عدد المستفيدين الذين تمّ الوصول إليهم.</w:t>
      </w:r>
    </w:p>
    <w:p w14:paraId="09D047D2" w14:textId="77777777" w:rsidR="0042208F" w:rsidRPr="001B17CB" w:rsidRDefault="0042208F" w:rsidP="0042208F">
      <w:pPr>
        <w:rPr>
          <w:rtl/>
        </w:rPr>
      </w:pPr>
      <w:r w:rsidRPr="001B17CB">
        <w:rPr>
          <w:rtl/>
        </w:rPr>
        <w:t xml:space="preserve">   - عدد الأنشطة والفعاليات المنفّذة.</w:t>
      </w:r>
    </w:p>
    <w:p w14:paraId="165FEC81" w14:textId="77777777" w:rsidR="0042208F" w:rsidRDefault="0042208F" w:rsidP="0042208F">
      <w:pPr>
        <w:rPr>
          <w:rtl/>
        </w:rPr>
      </w:pPr>
      <w:r w:rsidRPr="001B17CB">
        <w:rPr>
          <w:rtl/>
        </w:rPr>
        <w:t xml:space="preserve">   - كمية المواد أو الخدمات المقدّمة.</w:t>
      </w:r>
    </w:p>
    <w:p w14:paraId="7B85A8A3" w14:textId="0031B411"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0DD5AC32" wp14:editId="0329DCE1">
                <wp:extent cx="5731510" cy="892088"/>
                <wp:effectExtent l="0" t="0" r="2540" b="22860"/>
                <wp:docPr id="108865318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189" name="مجموعة 47"/>
                        <wpg:cNvGrpSpPr/>
                        <wpg:grpSpPr>
                          <a:xfrm>
                            <a:off x="0" y="0"/>
                            <a:ext cx="5731510" cy="895351"/>
                            <a:chOff x="0" y="0"/>
                            <a:chExt cx="5878196" cy="918845"/>
                          </a:xfrm>
                        </wpg:grpSpPr>
                        <wpg:grpSp>
                          <wpg:cNvPr id="1088653190" name="مجموعة 48"/>
                          <wpg:cNvGrpSpPr/>
                          <wpg:grpSpPr>
                            <a:xfrm>
                              <a:off x="0" y="0"/>
                              <a:ext cx="5878196" cy="918845"/>
                              <a:chOff x="0" y="0"/>
                              <a:chExt cx="6240348" cy="919070"/>
                            </a:xfrm>
                          </wpg:grpSpPr>
                          <wpg:grpSp>
                            <wpg:cNvPr id="1088653191" name="مجموعة 49"/>
                            <wpg:cNvGrpSpPr/>
                            <wpg:grpSpPr>
                              <a:xfrm>
                                <a:off x="0" y="169208"/>
                                <a:ext cx="5433072" cy="580613"/>
                                <a:chOff x="0" y="169208"/>
                                <a:chExt cx="5433072" cy="580613"/>
                              </a:xfrm>
                            </wpg:grpSpPr>
                            <wps:wsp>
                              <wps:cNvPr id="10886531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1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95" name="مربع نص 41"/>
                          <wps:cNvSpPr txBox="1"/>
                          <wps:spPr>
                            <a:xfrm>
                              <a:off x="204466" y="256424"/>
                              <a:ext cx="4615440" cy="389157"/>
                            </a:xfrm>
                            <a:prstGeom prst="rect">
                              <a:avLst/>
                            </a:prstGeom>
                            <a:noFill/>
                          </wps:spPr>
                          <wps:txbx>
                            <w:txbxContent>
                              <w:p w14:paraId="51A36AED" w14:textId="4B46CFCF"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النتائج (</w:t>
                                </w:r>
                                <w:r w:rsidRPr="00C22C2D">
                                  <w:rPr>
                                    <w:rFonts w:eastAsia="Calibri" w:hAnsi="Adobe Arabic" w:cs="Adobe Arabic"/>
                                    <w:b/>
                                    <w:bCs/>
                                    <w:color w:val="FFFFFF"/>
                                    <w:kern w:val="24"/>
                                    <w:szCs w:val="28"/>
                                    <w:lang w:bidi="ar-EG"/>
                                  </w:rPr>
                                  <w:t>Outcomes</w:t>
                                </w:r>
                                <w:r w:rsidRPr="00C22C2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88653196"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D5AC32" id="_x0000_s17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vHF3cQ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OLxxd3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7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">
                  <v:group id="مجموعة 48" o:spid="_x0000_s17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">
                    <v:group id="مجموعة 49" o:spid="_x0000_s17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">
                      <v:shape id="شكل حر 50" o:spid="_x0000_s17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" fillcolor="#a5a5a5 [2092]" stroked="f" strokeweight="1pt">
                        <v:stroke joinstyle="miter"/>
                      </v:roundrect>
                    </v:group>
                    <v:oval id="شكل بيضاوي 52" o:spid="_x0000_s17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" filled="f" strokecolor="#168489" strokeweight="1pt">
                      <v:stroke joinstyle="miter"/>
                    </v:oval>
                  </v:group>
                  <v:shape id="مربع نص 41" o:spid="_x0000_s1749"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" filled="f" stroked="f">
                    <v:textbox style="mso-fit-shape-to-text:t">
                      <w:txbxContent>
                        <w:p w14:paraId="51A36AED" w14:textId="4B46CFCF"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النتائج (</w:t>
                          </w:r>
                          <w:r w:rsidRPr="00C22C2D">
                            <w:rPr>
                              <w:rFonts w:eastAsia="Calibri" w:hAnsi="Adobe Arabic" w:cs="Adobe Arabic"/>
                              <w:b/>
                              <w:bCs/>
                              <w:color w:val="FFFFFF"/>
                              <w:kern w:val="24"/>
                              <w:szCs w:val="28"/>
                              <w:lang w:bidi="ar-EG"/>
                            </w:rPr>
                            <w:t>Outcomes</w:t>
                          </w:r>
                          <w:r w:rsidRPr="00C22C2D">
                            <w:rPr>
                              <w:rFonts w:eastAsia="Calibri" w:hAnsi="Adobe Arabic" w:cs="Adobe Arabic"/>
                              <w:b/>
                              <w:bCs/>
                              <w:color w:val="FFFFFF"/>
                              <w:kern w:val="24"/>
                              <w:sz w:val="36"/>
                              <w:szCs w:val="36"/>
                              <w:rtl/>
                              <w:lang w:bidi="ar-EG"/>
                            </w:rPr>
                            <w:t>):</w:t>
                          </w:r>
                        </w:p>
                      </w:txbxContent>
                    </v:textbox>
                  </v:shape>
                </v:group>
                <v:shape id="صورة 54" o:spid="_x0000_s17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">
                  <v:imagedata r:id="rId110" o:title=""/>
                </v:shape>
                <w10:anchorlock/>
              </v:group>
            </w:pict>
          </mc:Fallback>
        </mc:AlternateContent>
      </w:r>
    </w:p>
    <w:p w14:paraId="2CE955BF" w14:textId="77777777" w:rsidR="0042208F" w:rsidRPr="001B17CB" w:rsidRDefault="0042208F" w:rsidP="0042208F">
      <w:pPr>
        <w:rPr>
          <w:rtl/>
        </w:rPr>
      </w:pPr>
      <w:r w:rsidRPr="001B17CB">
        <w:rPr>
          <w:rtl/>
        </w:rPr>
        <w:t xml:space="preserve">   - التغييرات قصيرة ومتوسطة المدى في معارف أو مهارات أو سلوكيات المستفيدين.</w:t>
      </w:r>
    </w:p>
    <w:p w14:paraId="0E8B41A7" w14:textId="77777777" w:rsidR="0042208F" w:rsidRPr="001B17CB" w:rsidRDefault="0042208F" w:rsidP="0042208F">
      <w:pPr>
        <w:rPr>
          <w:rtl/>
        </w:rPr>
      </w:pPr>
      <w:r w:rsidRPr="001B17CB">
        <w:rPr>
          <w:rtl/>
        </w:rPr>
        <w:t xml:space="preserve">   - التحسّن في جودة الخدمة المقدّمة.</w:t>
      </w:r>
    </w:p>
    <w:p w14:paraId="0F625F2A" w14:textId="77777777" w:rsidR="0042208F" w:rsidRDefault="0042208F" w:rsidP="0042208F">
      <w:pPr>
        <w:rPr>
          <w:rtl/>
        </w:rPr>
      </w:pPr>
      <w:r w:rsidRPr="001B17CB">
        <w:rPr>
          <w:rtl/>
        </w:rPr>
        <w:t xml:space="preserve">   - التغييرات في الوعي المجتمعي.</w:t>
      </w:r>
    </w:p>
    <w:p w14:paraId="679359D7" w14:textId="667267E4"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E088F36" wp14:editId="2DB69BB3">
                <wp:extent cx="5731510" cy="892088"/>
                <wp:effectExtent l="0" t="0" r="2540" b="22860"/>
                <wp:docPr id="10886531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198" name="مجموعة 47"/>
                        <wpg:cNvGrpSpPr/>
                        <wpg:grpSpPr>
                          <a:xfrm>
                            <a:off x="0" y="0"/>
                            <a:ext cx="5731510" cy="895351"/>
                            <a:chOff x="0" y="0"/>
                            <a:chExt cx="5878196" cy="918845"/>
                          </a:xfrm>
                        </wpg:grpSpPr>
                        <wpg:grpSp>
                          <wpg:cNvPr id="1088653199" name="مجموعة 48"/>
                          <wpg:cNvGrpSpPr/>
                          <wpg:grpSpPr>
                            <a:xfrm>
                              <a:off x="0" y="0"/>
                              <a:ext cx="5878196" cy="918845"/>
                              <a:chOff x="0" y="0"/>
                              <a:chExt cx="6240348" cy="919070"/>
                            </a:xfrm>
                          </wpg:grpSpPr>
                          <wpg:grpSp>
                            <wpg:cNvPr id="1088653200" name="مجموعة 49"/>
                            <wpg:cNvGrpSpPr/>
                            <wpg:grpSpPr>
                              <a:xfrm>
                                <a:off x="0" y="169208"/>
                                <a:ext cx="5433072" cy="580613"/>
                                <a:chOff x="0" y="169208"/>
                                <a:chExt cx="5433072" cy="580613"/>
                              </a:xfrm>
                            </wpg:grpSpPr>
                            <wps:wsp>
                              <wps:cNvPr id="10886532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04" name="مربع نص 41"/>
                          <wps:cNvSpPr txBox="1"/>
                          <wps:spPr>
                            <a:xfrm>
                              <a:off x="204466" y="256424"/>
                              <a:ext cx="4615440" cy="389157"/>
                            </a:xfrm>
                            <a:prstGeom prst="rect">
                              <a:avLst/>
                            </a:prstGeom>
                            <a:noFill/>
                          </wps:spPr>
                          <wps:txbx>
                            <w:txbxContent>
                              <w:p w14:paraId="1AEA7EED" w14:textId="05A31793"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الأثر (</w:t>
                                </w:r>
                                <w:r w:rsidRPr="00C22C2D">
                                  <w:rPr>
                                    <w:rFonts w:eastAsia="Calibri" w:hAnsi="Adobe Arabic" w:cs="Adobe Arabic"/>
                                    <w:b/>
                                    <w:bCs/>
                                    <w:color w:val="FFFFFF"/>
                                    <w:kern w:val="24"/>
                                    <w:szCs w:val="28"/>
                                    <w:lang w:bidi="ar-EG"/>
                                  </w:rPr>
                                  <w:t>Impact</w:t>
                                </w:r>
                                <w:r w:rsidRPr="00C22C2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88653205"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088F36" id="_x0000_s17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pK4dA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gKSu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7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">
                  <v:group id="مجموعة 48" o:spid="_x0000_s17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">
                    <v:group id="مجموعة 49" o:spid="_x0000_s17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">
                      <v:shape id="شكل حر 50" o:spid="_x0000_s17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" fillcolor="#a5a5a5 [2092]" stroked="f" strokeweight="1pt">
                        <v:stroke joinstyle="miter"/>
                      </v:roundrect>
                    </v:group>
                    <v:oval id="شكل بيضاوي 52" o:spid="_x0000_s17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" filled="f" strokecolor="#168489" strokeweight="1pt">
                      <v:stroke joinstyle="miter"/>
                    </v:oval>
                  </v:group>
                  <v:shape id="مربع نص 41" o:spid="_x0000_s1758"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" filled="f" stroked="f">
                    <v:textbox style="mso-fit-shape-to-text:t">
                      <w:txbxContent>
                        <w:p w14:paraId="1AEA7EED" w14:textId="05A31793"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الأثر (</w:t>
                          </w:r>
                          <w:r w:rsidRPr="00C22C2D">
                            <w:rPr>
                              <w:rFonts w:eastAsia="Calibri" w:hAnsi="Adobe Arabic" w:cs="Adobe Arabic"/>
                              <w:b/>
                              <w:bCs/>
                              <w:color w:val="FFFFFF"/>
                              <w:kern w:val="24"/>
                              <w:szCs w:val="28"/>
                              <w:lang w:bidi="ar-EG"/>
                            </w:rPr>
                            <w:t>Impact</w:t>
                          </w:r>
                          <w:r w:rsidRPr="00C22C2D">
                            <w:rPr>
                              <w:rFonts w:eastAsia="Calibri" w:hAnsi="Adobe Arabic" w:cs="Adobe Arabic"/>
                              <w:b/>
                              <w:bCs/>
                              <w:color w:val="FFFFFF"/>
                              <w:kern w:val="24"/>
                              <w:sz w:val="36"/>
                              <w:szCs w:val="36"/>
                              <w:rtl/>
                              <w:lang w:bidi="ar-EG"/>
                            </w:rPr>
                            <w:t>):</w:t>
                          </w:r>
                        </w:p>
                      </w:txbxContent>
                    </v:textbox>
                  </v:shape>
                </v:group>
                <v:shape id="صورة 54" o:spid="_x0000_s17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">
                  <v:imagedata r:id="rId110" o:title=""/>
                </v:shape>
                <w10:anchorlock/>
              </v:group>
            </w:pict>
          </mc:Fallback>
        </mc:AlternateContent>
      </w:r>
    </w:p>
    <w:p w14:paraId="596A8C39" w14:textId="77777777" w:rsidR="0042208F" w:rsidRPr="001B17CB" w:rsidRDefault="0042208F" w:rsidP="0042208F">
      <w:pPr>
        <w:rPr>
          <w:rtl/>
        </w:rPr>
      </w:pPr>
      <w:r w:rsidRPr="001B17CB">
        <w:rPr>
          <w:rtl/>
        </w:rPr>
        <w:t xml:space="preserve">   - التغييرات طويلة المدى والمستدامة.</w:t>
      </w:r>
    </w:p>
    <w:p w14:paraId="67925D04" w14:textId="77777777" w:rsidR="0042208F" w:rsidRPr="001B17CB" w:rsidRDefault="0042208F" w:rsidP="0042208F">
      <w:pPr>
        <w:rPr>
          <w:rtl/>
        </w:rPr>
      </w:pPr>
      <w:r w:rsidRPr="001B17CB">
        <w:rPr>
          <w:rtl/>
        </w:rPr>
        <w:t xml:space="preserve">   - التأثير على المشكلة المجتمعية المستهدفة.</w:t>
      </w:r>
    </w:p>
    <w:p w14:paraId="75075B62" w14:textId="77777777" w:rsidR="0042208F" w:rsidRPr="001B17CB" w:rsidRDefault="0042208F" w:rsidP="0042208F">
      <w:pPr>
        <w:rPr>
          <w:rtl/>
        </w:rPr>
      </w:pPr>
      <w:r w:rsidRPr="001B17CB">
        <w:rPr>
          <w:rtl/>
        </w:rPr>
        <w:t xml:space="preserve">   - التغييرات الهيكلية أو السياساتية.</w:t>
      </w:r>
    </w:p>
    <w:p w14:paraId="3649C540" w14:textId="77777777" w:rsidR="0042208F" w:rsidRPr="00C22C2D" w:rsidRDefault="0042208F" w:rsidP="00C22C2D">
      <w:pPr>
        <w:pStyle w:val="ad"/>
        <w:rPr>
          <w:b w:val="0"/>
          <w:bCs/>
          <w:color w:val="168489"/>
          <w:rtl/>
        </w:rPr>
      </w:pPr>
      <w:r w:rsidRPr="00C22C2D">
        <w:rPr>
          <w:b w:val="0"/>
          <w:bCs/>
          <w:color w:val="168489"/>
          <w:rtl/>
        </w:rPr>
        <w:t>أدوات قياس الأثر:</w:t>
      </w:r>
    </w:p>
    <w:p w14:paraId="4720EB76" w14:textId="77777777" w:rsidR="0042208F" w:rsidRDefault="0042208F" w:rsidP="0042208F">
      <w:r w:rsidRPr="001B17CB">
        <w:rPr>
          <w:rtl/>
        </w:rPr>
        <w:t>تتنوّع أدوات قياس الأثر في العمل التطوّعي، ويمكن اختيار ما يتناسب مع طبيعة المشروع:</w:t>
      </w:r>
    </w:p>
    <w:p w14:paraId="16F70777" w14:textId="0FB7631C" w:rsidR="00C22C2D" w:rsidRDefault="00C22C2D" w:rsidP="00C22C2D">
      <w:pPr>
        <w:bidi w:val="0"/>
        <w:ind w:left="720"/>
        <w:rPr>
          <w:rtl/>
        </w:rPr>
      </w:pPr>
      <w:r w:rsidRPr="00C22C2D">
        <w:rPr>
          <w:noProof/>
        </w:rPr>
        <mc:AlternateContent>
          <mc:Choice Requires="wpg">
            <w:drawing>
              <wp:inline distT="0" distB="0" distL="0" distR="0" wp14:anchorId="0961DDC6" wp14:editId="2D98EA6E">
                <wp:extent cx="5040575" cy="2026968"/>
                <wp:effectExtent l="0" t="0" r="0" b="0"/>
                <wp:docPr id="35700749" name="Group 1070"/>
                <wp:cNvGraphicFramePr/>
                <a:graphic xmlns:a="http://schemas.openxmlformats.org/drawingml/2006/main">
                  <a:graphicData uri="http://schemas.microsoft.com/office/word/2010/wordprocessingGroup">
                    <wpg:wgp>
                      <wpg:cNvGrpSpPr/>
                      <wpg:grpSpPr>
                        <a:xfrm>
                          <a:off x="0" y="0"/>
                          <a:ext cx="5040575" cy="2026968"/>
                          <a:chOff x="-68238" y="0"/>
                          <a:chExt cx="5040575" cy="2026968"/>
                        </a:xfrm>
                      </wpg:grpSpPr>
                      <pic:pic xmlns:pic="http://schemas.openxmlformats.org/drawingml/2006/picture">
                        <pic:nvPicPr>
                          <pic:cNvPr id="35700750" name="Picture 35700750" descr="1 "/>
                          <pic:cNvPicPr>
                            <a:picLocks noChangeAspect="1" noChangeArrowheads="1"/>
                          </pic:cNvPicPr>
                        </pic:nvPicPr>
                        <pic:blipFill>
                          <a:blip r:embed="rId192">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3671611" y="0"/>
                            <a:ext cx="1219200" cy="1219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00751" name="Picture 35700751" descr="2 "/>
                          <pic:cNvPicPr>
                            <a:picLocks noChangeAspect="1" noChangeArrowheads="1"/>
                          </pic:cNvPicPr>
                        </pic:nvPicPr>
                        <pic:blipFill>
                          <a:blip r:embed="rId193">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1842470" y="0"/>
                            <a:ext cx="1219200" cy="1219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00752" name="Picture 35700752" descr="3 "/>
                          <pic:cNvPicPr>
                            <a:picLocks noChangeAspect="1" noChangeArrowheads="1"/>
                          </pic:cNvPicPr>
                        </pic:nvPicPr>
                        <pic:blipFill>
                          <a:blip r:embed="rId194">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extLst>
                            <a:ext uri="{909E8E84-426E-40DD-AFC4-6F175D3DCCD1}">
                              <a14:hiddenFill xmlns:a14="http://schemas.microsoft.com/office/drawing/2010/main">
                                <a:solidFill>
                                  <a:srgbClr val="FFFFFF"/>
                                </a:solidFill>
                              </a14:hiddenFill>
                            </a:ext>
                          </a:extLst>
                        </pic:spPr>
                      </pic:pic>
                      <wps:wsp>
                        <wps:cNvPr id="35700753" name="مربع نص 166"/>
                        <wps:cNvSpPr txBox="1"/>
                        <wps:spPr>
                          <a:xfrm>
                            <a:off x="-68238" y="1352655"/>
                            <a:ext cx="1331560" cy="674313"/>
                          </a:xfrm>
                          <a:prstGeom prst="rect">
                            <a:avLst/>
                          </a:prstGeom>
                        </wps:spPr>
                        <wps:txbx>
                          <w:txbxContent>
                            <w:p w14:paraId="72C91B48" w14:textId="6B3DF3C8" w:rsidR="00C22C2D" w:rsidRDefault="00C22C2D" w:rsidP="00C22C2D">
                              <w:pPr>
                                <w:bidi w:val="0"/>
                                <w:jc w:val="center"/>
                                <w:rPr>
                                  <w:rFonts w:ascii="Adobe Arabic" w:hAnsi="Adobe Arabic" w:cs="Adobe Arabic"/>
                                  <w:b/>
                                  <w:bCs/>
                                  <w:color w:val="000000"/>
                                  <w:kern w:val="24"/>
                                  <w:sz w:val="36"/>
                                  <w:szCs w:val="36"/>
                                </w:rPr>
                              </w:pPr>
                              <w:r w:rsidRPr="00C22C2D">
                                <w:rPr>
                                  <w:rFonts w:ascii="Adobe Arabic" w:hAnsi="Adobe Arabic" w:cs="Adobe Arabic"/>
                                  <w:b/>
                                  <w:bCs/>
                                  <w:color w:val="000000"/>
                                  <w:kern w:val="24"/>
                                  <w:sz w:val="36"/>
                                  <w:szCs w:val="36"/>
                                  <w:rtl/>
                                </w:rPr>
                                <w:t>أدوات تشاركية</w:t>
                              </w:r>
                            </w:p>
                          </w:txbxContent>
                        </wps:txbx>
                        <wps:bodyPr wrap="square" rtlCol="1">
                          <a:noAutofit/>
                        </wps:bodyPr>
                      </wps:wsp>
                      <wps:wsp>
                        <wps:cNvPr id="35700754" name="مربع نص 166"/>
                        <wps:cNvSpPr txBox="1"/>
                        <wps:spPr>
                          <a:xfrm>
                            <a:off x="1786270" y="1352655"/>
                            <a:ext cx="1331560" cy="674313"/>
                          </a:xfrm>
                          <a:prstGeom prst="rect">
                            <a:avLst/>
                          </a:prstGeom>
                        </wps:spPr>
                        <wps:txbx>
                          <w:txbxContent>
                            <w:p w14:paraId="34A7DD2D" w14:textId="25F9CE22" w:rsidR="00C22C2D" w:rsidRDefault="00C22C2D" w:rsidP="00C22C2D">
                              <w:pPr>
                                <w:bidi w:val="0"/>
                                <w:jc w:val="center"/>
                                <w:rPr>
                                  <w:rFonts w:ascii="Adobe Arabic" w:hAnsi="Adobe Arabic" w:cs="Adobe Arabic"/>
                                  <w:b/>
                                  <w:bCs/>
                                  <w:color w:val="000000"/>
                                  <w:kern w:val="24"/>
                                  <w:sz w:val="36"/>
                                  <w:szCs w:val="36"/>
                                </w:rPr>
                              </w:pPr>
                              <w:r w:rsidRPr="00C22C2D">
                                <w:rPr>
                                  <w:rFonts w:ascii="Adobe Arabic" w:hAnsi="Adobe Arabic" w:cs="Adobe Arabic"/>
                                  <w:b/>
                                  <w:bCs/>
                                  <w:color w:val="000000"/>
                                  <w:kern w:val="24"/>
                                  <w:sz w:val="36"/>
                                  <w:szCs w:val="36"/>
                                  <w:rtl/>
                                </w:rPr>
                                <w:t>الأدوات النوعية</w:t>
                              </w:r>
                            </w:p>
                          </w:txbxContent>
                        </wps:txbx>
                        <wps:bodyPr wrap="square" rtlCol="1">
                          <a:noAutofit/>
                        </wps:bodyPr>
                      </wps:wsp>
                      <wps:wsp>
                        <wps:cNvPr id="35700755" name="مربع نص 166"/>
                        <wps:cNvSpPr txBox="1"/>
                        <wps:spPr>
                          <a:xfrm>
                            <a:off x="3640777" y="1352655"/>
                            <a:ext cx="1331560" cy="674313"/>
                          </a:xfrm>
                          <a:prstGeom prst="rect">
                            <a:avLst/>
                          </a:prstGeom>
                        </wps:spPr>
                        <wps:txbx>
                          <w:txbxContent>
                            <w:p w14:paraId="00257DBB" w14:textId="0EFB13F1" w:rsidR="00C22C2D" w:rsidRDefault="00C22C2D" w:rsidP="00C22C2D">
                              <w:pPr>
                                <w:bidi w:val="0"/>
                                <w:jc w:val="center"/>
                                <w:rPr>
                                  <w:rFonts w:ascii="Adobe Arabic" w:hAnsi="Adobe Arabic" w:cs="Adobe Arabic"/>
                                  <w:b/>
                                  <w:bCs/>
                                  <w:color w:val="000000"/>
                                  <w:kern w:val="24"/>
                                  <w:sz w:val="36"/>
                                  <w:szCs w:val="36"/>
                                </w:rPr>
                              </w:pPr>
                              <w:r w:rsidRPr="00C22C2D">
                                <w:rPr>
                                  <w:rFonts w:ascii="Adobe Arabic" w:hAnsi="Adobe Arabic" w:cs="Adobe Arabic"/>
                                  <w:b/>
                                  <w:bCs/>
                                  <w:color w:val="000000"/>
                                  <w:kern w:val="24"/>
                                  <w:sz w:val="36"/>
                                  <w:szCs w:val="36"/>
                                  <w:rtl/>
                                </w:rPr>
                                <w:t>الأدوات الكمّية</w:t>
                              </w:r>
                            </w:p>
                          </w:txbxContent>
                        </wps:txbx>
                        <wps:bodyPr wrap="square" rtlCol="1">
                          <a:noAutofit/>
                        </wps:bodyPr>
                      </wps:wsp>
                    </wpg:wgp>
                  </a:graphicData>
                </a:graphic>
              </wp:inline>
            </w:drawing>
          </mc:Choice>
          <mc:Fallback>
            <w:pict>
              <v:group w14:anchorId="0961DDC6" id="Group 1070" o:spid="_x0000_s1760" style="width:396.9pt;height:159.6pt;mso-position-horizontal-relative:char;mso-position-vertical-relative:line" coordorigin="-682" coordsize="50405,202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">
                <v:shape id="Picture 35700750" o:spid="_x0000_s1761" type="#_x0000_t75" alt="1 " style="position:absolute;left:36716;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">
                  <v:imagedata r:id="rId195" o:title="1 " recolortarget="#314d1f [1449]"/>
                </v:shape>
                <v:shape id="Picture 35700751" o:spid="_x0000_s1762" type="#_x0000_t75" alt="2 " style="position:absolute;left:18424;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">
                  <v:imagedata r:id="rId196" o:title="2 " recolortarget="#314d1f [1449]"/>
                </v:shape>
                <v:shape id="Picture 35700752" o:spid="_x0000_s1763" type="#_x0000_t75" alt="3 " style="position:absolute;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">
                  <v:imagedata r:id="rId197" o:title="3 " recolortarget="#314d1f [1449]"/>
                </v:shape>
                <v:shape id="مربع نص 166" o:spid="_x0000_s1764" type="#_x0000_t202" style="position:absolute;left:-682;top:13526;width:13315;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" filled="f" stroked="f">
                  <v:textbox>
                    <w:txbxContent>
                      <w:p w14:paraId="72C91B48" w14:textId="6B3DF3C8" w:rsidR="00C22C2D" w:rsidRDefault="00C22C2D" w:rsidP="00C22C2D">
                        <w:pPr>
                          <w:bidi w:val="0"/>
                          <w:jc w:val="center"/>
                          <w:rPr>
                            <w:rFonts w:ascii="Adobe Arabic" w:hAnsi="Adobe Arabic" w:cs="Adobe Arabic"/>
                            <w:b/>
                            <w:bCs/>
                            <w:color w:val="000000"/>
                            <w:kern w:val="24"/>
                            <w:sz w:val="36"/>
                            <w:szCs w:val="36"/>
                          </w:rPr>
                        </w:pPr>
                        <w:r w:rsidRPr="00C22C2D">
                          <w:rPr>
                            <w:rFonts w:ascii="Adobe Arabic" w:hAnsi="Adobe Arabic" w:cs="Adobe Arabic"/>
                            <w:b/>
                            <w:bCs/>
                            <w:color w:val="000000"/>
                            <w:kern w:val="24"/>
                            <w:sz w:val="36"/>
                            <w:szCs w:val="36"/>
                            <w:rtl/>
                          </w:rPr>
                          <w:t>أدوات تشاركية</w:t>
                        </w:r>
                      </w:p>
                    </w:txbxContent>
                  </v:textbox>
                </v:shape>
                <v:shape id="مربع نص 166" o:spid="_x0000_s1765" type="#_x0000_t202" style="position:absolute;left:17862;top:13526;width:13316;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" filled="f" stroked="f">
                  <v:textbox>
                    <w:txbxContent>
                      <w:p w14:paraId="34A7DD2D" w14:textId="25F9CE22" w:rsidR="00C22C2D" w:rsidRDefault="00C22C2D" w:rsidP="00C22C2D">
                        <w:pPr>
                          <w:bidi w:val="0"/>
                          <w:jc w:val="center"/>
                          <w:rPr>
                            <w:rFonts w:ascii="Adobe Arabic" w:hAnsi="Adobe Arabic" w:cs="Adobe Arabic"/>
                            <w:b/>
                            <w:bCs/>
                            <w:color w:val="000000"/>
                            <w:kern w:val="24"/>
                            <w:sz w:val="36"/>
                            <w:szCs w:val="36"/>
                          </w:rPr>
                        </w:pPr>
                        <w:r w:rsidRPr="00C22C2D">
                          <w:rPr>
                            <w:rFonts w:ascii="Adobe Arabic" w:hAnsi="Adobe Arabic" w:cs="Adobe Arabic"/>
                            <w:b/>
                            <w:bCs/>
                            <w:color w:val="000000"/>
                            <w:kern w:val="24"/>
                            <w:sz w:val="36"/>
                            <w:szCs w:val="36"/>
                            <w:rtl/>
                          </w:rPr>
                          <w:t>الأدوات النوعية</w:t>
                        </w:r>
                      </w:p>
                    </w:txbxContent>
                  </v:textbox>
                </v:shape>
                <v:shape id="مربع نص 166" o:spid="_x0000_s1766" type="#_x0000_t202" style="position:absolute;left:36407;top:13526;width:13316;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" filled="f" stroked="f">
                  <v:textbox>
                    <w:txbxContent>
                      <w:p w14:paraId="00257DBB" w14:textId="0EFB13F1" w:rsidR="00C22C2D" w:rsidRDefault="00C22C2D" w:rsidP="00C22C2D">
                        <w:pPr>
                          <w:bidi w:val="0"/>
                          <w:jc w:val="center"/>
                          <w:rPr>
                            <w:rFonts w:ascii="Adobe Arabic" w:hAnsi="Adobe Arabic" w:cs="Adobe Arabic"/>
                            <w:b/>
                            <w:bCs/>
                            <w:color w:val="000000"/>
                            <w:kern w:val="24"/>
                            <w:sz w:val="36"/>
                            <w:szCs w:val="36"/>
                          </w:rPr>
                        </w:pPr>
                        <w:r w:rsidRPr="00C22C2D">
                          <w:rPr>
                            <w:rFonts w:ascii="Adobe Arabic" w:hAnsi="Adobe Arabic" w:cs="Adobe Arabic"/>
                            <w:b/>
                            <w:bCs/>
                            <w:color w:val="000000"/>
                            <w:kern w:val="24"/>
                            <w:sz w:val="36"/>
                            <w:szCs w:val="36"/>
                            <w:rtl/>
                          </w:rPr>
                          <w:t>الأدوات الكمّية</w:t>
                        </w:r>
                      </w:p>
                    </w:txbxContent>
                  </v:textbox>
                </v:shape>
                <w10:anchorlock/>
              </v:group>
            </w:pict>
          </mc:Fallback>
        </mc:AlternateContent>
      </w:r>
    </w:p>
    <w:p w14:paraId="333C645C" w14:textId="2C1D5862" w:rsidR="0042208F" w:rsidRPr="001B17CB" w:rsidRDefault="0042208F" w:rsidP="0042208F">
      <w:pPr>
        <w:rPr>
          <w:rtl/>
        </w:rPr>
      </w:pPr>
      <w:r w:rsidRPr="002A078C">
        <w:rPr>
          <w:rFonts w:ascii="Sakkal Majalla" w:hAnsi="Sakkal Majalla"/>
          <w:noProof/>
          <w:sz w:val="34"/>
          <w:lang w:bidi="ar-EG"/>
        </w:rPr>
        <w:lastRenderedPageBreak/>
        <mc:AlternateContent>
          <mc:Choice Requires="wpg">
            <w:drawing>
              <wp:inline distT="0" distB="0" distL="0" distR="0" wp14:anchorId="7CD46FFB" wp14:editId="35CA678A">
                <wp:extent cx="5731510" cy="892088"/>
                <wp:effectExtent l="0" t="0" r="2540" b="22860"/>
                <wp:docPr id="10886532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207" name="مجموعة 47"/>
                        <wpg:cNvGrpSpPr/>
                        <wpg:grpSpPr>
                          <a:xfrm>
                            <a:off x="0" y="0"/>
                            <a:ext cx="5731510" cy="895351"/>
                            <a:chOff x="0" y="0"/>
                            <a:chExt cx="5878196" cy="918845"/>
                          </a:xfrm>
                        </wpg:grpSpPr>
                        <wpg:grpSp>
                          <wpg:cNvPr id="1088653208" name="مجموعة 48"/>
                          <wpg:cNvGrpSpPr/>
                          <wpg:grpSpPr>
                            <a:xfrm>
                              <a:off x="0" y="0"/>
                              <a:ext cx="5878196" cy="918845"/>
                              <a:chOff x="0" y="0"/>
                              <a:chExt cx="6240348" cy="919070"/>
                            </a:xfrm>
                          </wpg:grpSpPr>
                          <wpg:grpSp>
                            <wpg:cNvPr id="1088653209" name="مجموعة 49"/>
                            <wpg:cNvGrpSpPr/>
                            <wpg:grpSpPr>
                              <a:xfrm>
                                <a:off x="0" y="169208"/>
                                <a:ext cx="5433072" cy="580613"/>
                                <a:chOff x="0" y="169208"/>
                                <a:chExt cx="5433072" cy="580613"/>
                              </a:xfrm>
                            </wpg:grpSpPr>
                            <wps:wsp>
                              <wps:cNvPr id="10886532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13" name="مربع نص 41"/>
                          <wps:cNvSpPr txBox="1"/>
                          <wps:spPr>
                            <a:xfrm>
                              <a:off x="204466" y="256739"/>
                              <a:ext cx="4615440" cy="389157"/>
                            </a:xfrm>
                            <a:prstGeom prst="rect">
                              <a:avLst/>
                            </a:prstGeom>
                            <a:noFill/>
                          </wps:spPr>
                          <wps:txbx>
                            <w:txbxContent>
                              <w:p w14:paraId="2EE2EE6C" w14:textId="049CC9D4"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الأدوات الكمّية:</w:t>
                                </w:r>
                              </w:p>
                            </w:txbxContent>
                          </wps:txbx>
                          <wps:bodyPr wrap="square" rtlCol="1">
                            <a:spAutoFit/>
                          </wps:bodyPr>
                        </wps:wsp>
                      </wpg:grpSp>
                      <pic:pic xmlns:pic="http://schemas.openxmlformats.org/drawingml/2006/picture">
                        <pic:nvPicPr>
                          <pic:cNvPr id="1088653214"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D46FFB" id="_x0000_s17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H2dibw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kfZ2J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17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">
                  <v:group id="مجموعة 48" o:spid="_x0000_s17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">
                    <v:group id="مجموعة 49" o:spid="_x0000_s17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">
                      <v:shape id="شكل حر 50" o:spid="_x0000_s17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" fillcolor="#a5a5a5 [2092]" stroked="f" strokeweight="1pt">
                        <v:stroke joinstyle="miter"/>
                      </v:roundrect>
                    </v:group>
                    <v:oval id="شكل بيضاوي 52" o:spid="_x0000_s17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" filled="f" strokecolor="#168489" strokeweight="1pt">
                      <v:stroke joinstyle="miter"/>
                    </v:oval>
                  </v:group>
                  <v:shape id="مربع نص 41" o:spid="_x0000_s177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" filled="f" stroked="f">
                    <v:textbox style="mso-fit-shape-to-text:t">
                      <w:txbxContent>
                        <w:p w14:paraId="2EE2EE6C" w14:textId="049CC9D4"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الأدوات الكمّية:</w:t>
                          </w:r>
                        </w:p>
                      </w:txbxContent>
                    </v:textbox>
                  </v:shape>
                </v:group>
                <v:shape id="صورة 54" o:spid="_x0000_s17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">
                  <v:imagedata r:id="rId110" o:title=""/>
                </v:shape>
                <w10:anchorlock/>
              </v:group>
            </w:pict>
          </mc:Fallback>
        </mc:AlternateContent>
      </w:r>
    </w:p>
    <w:p w14:paraId="786240F3" w14:textId="77777777" w:rsidR="0042208F" w:rsidRPr="001B17CB" w:rsidRDefault="0042208F" w:rsidP="0042208F">
      <w:pPr>
        <w:rPr>
          <w:rtl/>
        </w:rPr>
      </w:pPr>
      <w:r w:rsidRPr="001B17CB">
        <w:rPr>
          <w:rtl/>
        </w:rPr>
        <w:t xml:space="preserve">   - الاستبيانات والمسوح.</w:t>
      </w:r>
    </w:p>
    <w:p w14:paraId="6C62A0D0" w14:textId="77777777" w:rsidR="0042208F" w:rsidRPr="001B17CB" w:rsidRDefault="0042208F" w:rsidP="0042208F">
      <w:pPr>
        <w:rPr>
          <w:rtl/>
        </w:rPr>
      </w:pPr>
      <w:r w:rsidRPr="001B17CB">
        <w:rPr>
          <w:rtl/>
        </w:rPr>
        <w:t xml:space="preserve">   - تحليل البيانات الإحصائية.</w:t>
      </w:r>
    </w:p>
    <w:p w14:paraId="1EC03331" w14:textId="77777777" w:rsidR="0042208F" w:rsidRPr="001B17CB" w:rsidRDefault="0042208F" w:rsidP="0042208F">
      <w:pPr>
        <w:rPr>
          <w:rtl/>
        </w:rPr>
      </w:pPr>
      <w:r w:rsidRPr="001B17CB">
        <w:rPr>
          <w:rtl/>
        </w:rPr>
        <w:t xml:space="preserve">   - المؤشرات الرقمية (</w:t>
      </w:r>
      <w:r w:rsidRPr="001B17CB">
        <w:t>KPIs</w:t>
      </w:r>
      <w:r w:rsidRPr="001B17CB">
        <w:rPr>
          <w:rtl/>
        </w:rPr>
        <w:t>).</w:t>
      </w:r>
    </w:p>
    <w:p w14:paraId="4E789A5E" w14:textId="77777777" w:rsidR="0042208F" w:rsidRDefault="0042208F" w:rsidP="0042208F">
      <w:pPr>
        <w:rPr>
          <w:rtl/>
        </w:rPr>
      </w:pPr>
      <w:r w:rsidRPr="001B17CB">
        <w:rPr>
          <w:rtl/>
        </w:rPr>
        <w:t xml:space="preserve">   - القياسات القبلية والبعدية.</w:t>
      </w:r>
    </w:p>
    <w:p w14:paraId="74A4DD83" w14:textId="7713AB7E"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8A6FDAE" wp14:editId="3B21CF0F">
                <wp:extent cx="5731510" cy="892088"/>
                <wp:effectExtent l="0" t="0" r="2540" b="22860"/>
                <wp:docPr id="10886532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216" name="مجموعة 47"/>
                        <wpg:cNvGrpSpPr/>
                        <wpg:grpSpPr>
                          <a:xfrm>
                            <a:off x="0" y="0"/>
                            <a:ext cx="5731510" cy="895351"/>
                            <a:chOff x="0" y="0"/>
                            <a:chExt cx="5878196" cy="918845"/>
                          </a:xfrm>
                        </wpg:grpSpPr>
                        <wpg:grpSp>
                          <wpg:cNvPr id="1088653217" name="مجموعة 48"/>
                          <wpg:cNvGrpSpPr/>
                          <wpg:grpSpPr>
                            <a:xfrm>
                              <a:off x="0" y="0"/>
                              <a:ext cx="5878196" cy="918845"/>
                              <a:chOff x="0" y="0"/>
                              <a:chExt cx="6240348" cy="919070"/>
                            </a:xfrm>
                          </wpg:grpSpPr>
                          <wpg:grpSp>
                            <wpg:cNvPr id="1088653218" name="مجموعة 49"/>
                            <wpg:cNvGrpSpPr/>
                            <wpg:grpSpPr>
                              <a:xfrm>
                                <a:off x="0" y="169208"/>
                                <a:ext cx="5433072" cy="580613"/>
                                <a:chOff x="0" y="169208"/>
                                <a:chExt cx="5433072" cy="580613"/>
                              </a:xfrm>
                            </wpg:grpSpPr>
                            <wps:wsp>
                              <wps:cNvPr id="10886532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23" name="مربع نص 41"/>
                          <wps:cNvSpPr txBox="1"/>
                          <wps:spPr>
                            <a:xfrm>
                              <a:off x="204466" y="256739"/>
                              <a:ext cx="4615440" cy="389157"/>
                            </a:xfrm>
                            <a:prstGeom prst="rect">
                              <a:avLst/>
                            </a:prstGeom>
                            <a:noFill/>
                          </wps:spPr>
                          <wps:txbx>
                            <w:txbxContent>
                              <w:p w14:paraId="73D2E505" w14:textId="586EB845"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الأدوات النوعية:</w:t>
                                </w:r>
                              </w:p>
                            </w:txbxContent>
                          </wps:txbx>
                          <wps:bodyPr wrap="square" rtlCol="1">
                            <a:spAutoFit/>
                          </wps:bodyPr>
                        </wps:wsp>
                      </wpg:grpSp>
                      <pic:pic xmlns:pic="http://schemas.openxmlformats.org/drawingml/2006/picture">
                        <pic:nvPicPr>
                          <pic:cNvPr id="1088653224"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A6FDAE" id="_x0000_s17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PxKxPbQcAAP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7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">
                  <v:group id="مجموعة 48" o:spid="_x0000_s17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">
                    <v:group id="مجموعة 49" o:spid="_x0000_s17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">
                      <v:shape id="شكل حر 50" o:spid="_x0000_s17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" fillcolor="#a5a5a5 [2092]" stroked="f" strokeweight="1pt">
                        <v:stroke joinstyle="miter"/>
                      </v:roundrect>
                    </v:group>
                    <v:oval id="شكل بيضاوي 52" o:spid="_x0000_s17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" filled="f" strokecolor="#168489" strokeweight="1pt">
                      <v:stroke joinstyle="miter"/>
                    </v:oval>
                  </v:group>
                  <v:shape id="مربع نص 41" o:spid="_x0000_s178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" filled="f" stroked="f">
                    <v:textbox style="mso-fit-shape-to-text:t">
                      <w:txbxContent>
                        <w:p w14:paraId="73D2E505" w14:textId="586EB845"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الأدوات النوعية:</w:t>
                          </w:r>
                        </w:p>
                      </w:txbxContent>
                    </v:textbox>
                  </v:shape>
                </v:group>
                <v:shape id="صورة 54" o:spid="_x0000_s17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">
                  <v:imagedata r:id="rId110" o:title=""/>
                </v:shape>
                <w10:anchorlock/>
              </v:group>
            </w:pict>
          </mc:Fallback>
        </mc:AlternateContent>
      </w:r>
    </w:p>
    <w:p w14:paraId="022B7DD1" w14:textId="77777777" w:rsidR="0042208F" w:rsidRPr="001B17CB" w:rsidRDefault="0042208F" w:rsidP="0042208F">
      <w:pPr>
        <w:rPr>
          <w:rtl/>
        </w:rPr>
      </w:pPr>
      <w:r w:rsidRPr="001B17CB">
        <w:rPr>
          <w:rtl/>
        </w:rPr>
        <w:t xml:space="preserve">   - المقابلات المعمّقة.</w:t>
      </w:r>
    </w:p>
    <w:p w14:paraId="598664E2" w14:textId="77777777" w:rsidR="0042208F" w:rsidRPr="001B17CB" w:rsidRDefault="0042208F" w:rsidP="0042208F">
      <w:pPr>
        <w:rPr>
          <w:rtl/>
        </w:rPr>
      </w:pPr>
      <w:r w:rsidRPr="001B17CB">
        <w:rPr>
          <w:rtl/>
        </w:rPr>
        <w:t xml:space="preserve">   - مجموعات التركيز.</w:t>
      </w:r>
    </w:p>
    <w:p w14:paraId="13D92785" w14:textId="77777777" w:rsidR="0042208F" w:rsidRPr="001B17CB" w:rsidRDefault="0042208F" w:rsidP="0042208F">
      <w:pPr>
        <w:rPr>
          <w:rtl/>
        </w:rPr>
      </w:pPr>
      <w:r w:rsidRPr="001B17CB">
        <w:rPr>
          <w:rtl/>
        </w:rPr>
        <w:t xml:space="preserve">   - دراسة الحالة.</w:t>
      </w:r>
    </w:p>
    <w:p w14:paraId="0CCDD5A3" w14:textId="77777777" w:rsidR="0042208F" w:rsidRDefault="0042208F" w:rsidP="0042208F">
      <w:pPr>
        <w:rPr>
          <w:rtl/>
        </w:rPr>
      </w:pPr>
      <w:r w:rsidRPr="001B17CB">
        <w:rPr>
          <w:rtl/>
        </w:rPr>
        <w:t xml:space="preserve">   - الملاحظة المباشرة.</w:t>
      </w:r>
    </w:p>
    <w:p w14:paraId="0215BFA5" w14:textId="49456C23"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07525442" wp14:editId="737755D3">
                <wp:extent cx="5731510" cy="892088"/>
                <wp:effectExtent l="0" t="0" r="2540" b="22860"/>
                <wp:docPr id="10886532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226" name="مجموعة 47"/>
                        <wpg:cNvGrpSpPr/>
                        <wpg:grpSpPr>
                          <a:xfrm>
                            <a:off x="0" y="0"/>
                            <a:ext cx="5731510" cy="895351"/>
                            <a:chOff x="0" y="0"/>
                            <a:chExt cx="5878196" cy="918845"/>
                          </a:xfrm>
                        </wpg:grpSpPr>
                        <wpg:grpSp>
                          <wpg:cNvPr id="1088653227" name="مجموعة 48"/>
                          <wpg:cNvGrpSpPr/>
                          <wpg:grpSpPr>
                            <a:xfrm>
                              <a:off x="0" y="0"/>
                              <a:ext cx="5878196" cy="918845"/>
                              <a:chOff x="0" y="0"/>
                              <a:chExt cx="6240348" cy="919070"/>
                            </a:xfrm>
                          </wpg:grpSpPr>
                          <wpg:grpSp>
                            <wpg:cNvPr id="1088653228" name="مجموعة 49"/>
                            <wpg:cNvGrpSpPr/>
                            <wpg:grpSpPr>
                              <a:xfrm>
                                <a:off x="0" y="169208"/>
                                <a:ext cx="5433072" cy="580613"/>
                                <a:chOff x="0" y="169208"/>
                                <a:chExt cx="5433072" cy="580613"/>
                              </a:xfrm>
                            </wpg:grpSpPr>
                            <wps:wsp>
                              <wps:cNvPr id="10886532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32" name="مربع نص 41"/>
                          <wps:cNvSpPr txBox="1"/>
                          <wps:spPr>
                            <a:xfrm>
                              <a:off x="204466" y="256665"/>
                              <a:ext cx="4615440" cy="389157"/>
                            </a:xfrm>
                            <a:prstGeom prst="rect">
                              <a:avLst/>
                            </a:prstGeom>
                            <a:noFill/>
                          </wps:spPr>
                          <wps:txbx>
                            <w:txbxContent>
                              <w:p w14:paraId="1765CCD3" w14:textId="33E046E6" w:rsidR="0042208F" w:rsidRDefault="00C22C2D" w:rsidP="00C22C2D">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أدوات تشاركية:</w:t>
                                </w:r>
                              </w:p>
                            </w:txbxContent>
                          </wps:txbx>
                          <wps:bodyPr wrap="square" rtlCol="1">
                            <a:spAutoFit/>
                          </wps:bodyPr>
                        </wps:wsp>
                      </wpg:grpSp>
                      <pic:pic xmlns:pic="http://schemas.openxmlformats.org/drawingml/2006/picture">
                        <pic:nvPicPr>
                          <pic:cNvPr id="1088653233"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525442" id="_x0000_s17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PYSYbw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89hJh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17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">
                  <v:group id="مجموعة 48" o:spid="_x0000_s17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">
                    <v:group id="مجموعة 49" o:spid="_x0000_s17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">
                      <v:shape id="شكل حر 50" o:spid="_x0000_s17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" fillcolor="#a5a5a5 [2092]" stroked="f" strokeweight="1pt">
                        <v:stroke joinstyle="miter"/>
                      </v:roundrect>
                    </v:group>
                    <v:oval id="شكل بيضاوي 52" o:spid="_x0000_s17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" filled="f" strokecolor="#168489" strokeweight="1pt">
                      <v:stroke joinstyle="miter"/>
                    </v:oval>
                  </v:group>
                  <v:shape id="مربع نص 41" o:spid="_x0000_s1792"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" filled="f" stroked="f">
                    <v:textbox style="mso-fit-shape-to-text:t">
                      <w:txbxContent>
                        <w:p w14:paraId="1765CCD3" w14:textId="33E046E6" w:rsidR="0042208F" w:rsidRDefault="00C22C2D" w:rsidP="00C22C2D">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أدوات تشاركية:</w:t>
                          </w:r>
                        </w:p>
                      </w:txbxContent>
                    </v:textbox>
                  </v:shape>
                </v:group>
                <v:shape id="صورة 54" o:spid="_x0000_s17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">
                  <v:imagedata r:id="rId110" o:title=""/>
                </v:shape>
                <w10:anchorlock/>
              </v:group>
            </w:pict>
          </mc:Fallback>
        </mc:AlternateContent>
      </w:r>
    </w:p>
    <w:p w14:paraId="6A86065B" w14:textId="77777777" w:rsidR="0042208F" w:rsidRPr="001B17CB" w:rsidRDefault="0042208F" w:rsidP="0042208F">
      <w:pPr>
        <w:rPr>
          <w:rtl/>
        </w:rPr>
      </w:pPr>
      <w:r w:rsidRPr="001B17CB">
        <w:rPr>
          <w:rtl/>
        </w:rPr>
        <w:t xml:space="preserve">   - تقييم المستفيدين لأنفسهم.</w:t>
      </w:r>
    </w:p>
    <w:p w14:paraId="32AECB7E" w14:textId="77777777" w:rsidR="0042208F" w:rsidRPr="001B17CB" w:rsidRDefault="0042208F" w:rsidP="0042208F">
      <w:pPr>
        <w:rPr>
          <w:rtl/>
        </w:rPr>
      </w:pPr>
      <w:r w:rsidRPr="001B17CB">
        <w:rPr>
          <w:rtl/>
        </w:rPr>
        <w:t xml:space="preserve">   - رسم خرائط التغيير.</w:t>
      </w:r>
    </w:p>
    <w:p w14:paraId="76C172F7" w14:textId="77777777" w:rsidR="0042208F" w:rsidRPr="001B17CB" w:rsidRDefault="0042208F" w:rsidP="0042208F">
      <w:pPr>
        <w:rPr>
          <w:rtl/>
        </w:rPr>
      </w:pPr>
      <w:r w:rsidRPr="001B17CB">
        <w:rPr>
          <w:rtl/>
        </w:rPr>
        <w:t xml:space="preserve">   - سرد القصص الأكثر دلالة (</w:t>
      </w:r>
      <w:r w:rsidRPr="001B17CB">
        <w:t>Most Significant Change</w:t>
      </w:r>
      <w:r w:rsidRPr="001B17CB">
        <w:rPr>
          <w:rtl/>
        </w:rPr>
        <w:t>).</w:t>
      </w:r>
    </w:p>
    <w:p w14:paraId="766477E5" w14:textId="77777777" w:rsidR="0042208F" w:rsidRPr="003358CD" w:rsidRDefault="0042208F" w:rsidP="0042208F">
      <w:pPr>
        <w:rPr>
          <w:rtl/>
        </w:rPr>
      </w:pPr>
      <w:r w:rsidRPr="003358CD">
        <w:rPr>
          <w:rtl/>
        </w:rPr>
        <w:t>نموذج عملي: نظرية التغيير (</w:t>
      </w:r>
      <w:r w:rsidRPr="003358CD">
        <w:t>Theory of Change</w:t>
      </w:r>
      <w:r w:rsidRPr="003358CD">
        <w:rPr>
          <w:rtl/>
        </w:rPr>
        <w:t>):</w:t>
      </w:r>
    </w:p>
    <w:p w14:paraId="07588A4D" w14:textId="77777777" w:rsidR="0042208F" w:rsidRPr="001B17CB" w:rsidRDefault="0042208F" w:rsidP="0042208F">
      <w:pPr>
        <w:rPr>
          <w:rtl/>
        </w:rPr>
      </w:pPr>
      <w:r w:rsidRPr="001B17CB">
        <w:rPr>
          <w:rtl/>
        </w:rPr>
        <w:t>نظرية التغيير هي منهجية منطقية توضّح كيف ستؤدّي أنشطة المشروع إلى التغيير المنشود. وتتضمن:</w:t>
      </w:r>
    </w:p>
    <w:p w14:paraId="6ABE540F" w14:textId="77777777" w:rsidR="0042208F" w:rsidRPr="001B17CB" w:rsidRDefault="0042208F" w:rsidP="0042208F">
      <w:pPr>
        <w:rPr>
          <w:rtl/>
        </w:rPr>
      </w:pPr>
      <w:r w:rsidRPr="001B17CB">
        <w:rPr>
          <w:rtl/>
        </w:rPr>
        <w:t>1. تحديد المشكلة ومسبّباتها بوضوح.</w:t>
      </w:r>
    </w:p>
    <w:p w14:paraId="22ABA41C" w14:textId="77777777" w:rsidR="0042208F" w:rsidRPr="001B17CB" w:rsidRDefault="0042208F" w:rsidP="0042208F">
      <w:pPr>
        <w:rPr>
          <w:rtl/>
        </w:rPr>
      </w:pPr>
      <w:r w:rsidRPr="001B17CB">
        <w:rPr>
          <w:rtl/>
        </w:rPr>
        <w:t>2. تعيين الهدف بعيد المدى (الأثر المنشود).</w:t>
      </w:r>
    </w:p>
    <w:p w14:paraId="2DC385CA" w14:textId="77777777" w:rsidR="0042208F" w:rsidRPr="001B17CB" w:rsidRDefault="0042208F" w:rsidP="0042208F">
      <w:pPr>
        <w:rPr>
          <w:rtl/>
        </w:rPr>
      </w:pPr>
      <w:r w:rsidRPr="001B17CB">
        <w:rPr>
          <w:rtl/>
        </w:rPr>
        <w:t>3. رسم المسار من التدخّلات إلى النتائج المتوقعة.</w:t>
      </w:r>
    </w:p>
    <w:p w14:paraId="40F05207" w14:textId="77777777" w:rsidR="0042208F" w:rsidRPr="001B17CB" w:rsidRDefault="0042208F" w:rsidP="0042208F">
      <w:pPr>
        <w:rPr>
          <w:rtl/>
        </w:rPr>
      </w:pPr>
      <w:r w:rsidRPr="001B17CB">
        <w:rPr>
          <w:rtl/>
        </w:rPr>
        <w:lastRenderedPageBreak/>
        <w:t>4. تحديد الافتراضات التي يقوم عليها هذا المسار.</w:t>
      </w:r>
    </w:p>
    <w:p w14:paraId="5E87A07F" w14:textId="77777777" w:rsidR="0042208F" w:rsidRPr="001B17CB" w:rsidRDefault="0042208F" w:rsidP="0042208F">
      <w:pPr>
        <w:rPr>
          <w:rtl/>
        </w:rPr>
      </w:pPr>
      <w:r w:rsidRPr="001B17CB">
        <w:rPr>
          <w:rtl/>
        </w:rPr>
        <w:t>5. وضع مؤشرات لقياس التقدّم في كل مرحلة.</w:t>
      </w:r>
    </w:p>
    <w:p w14:paraId="14250CB2" w14:textId="7DDA5AC8" w:rsidR="0042208F" w:rsidRPr="00C22C2D" w:rsidRDefault="00C22C2D" w:rsidP="00C22C2D">
      <w:pPr>
        <w:pStyle w:val="ad"/>
        <w:rPr>
          <w:b w:val="0"/>
          <w:bCs/>
          <w:color w:val="168489"/>
          <w:rtl/>
        </w:rPr>
      </w:pPr>
      <w:r w:rsidRPr="00E42DAD">
        <w:rPr>
          <w:noProof/>
        </w:rPr>
        <mc:AlternateContent>
          <mc:Choice Requires="wpg">
            <w:drawing>
              <wp:anchor distT="0" distB="0" distL="114300" distR="114300" simplePos="0" relativeHeight="252849152" behindDoc="0" locked="0" layoutInCell="1" allowOverlap="1" wp14:anchorId="2DBB2D0B" wp14:editId="35E30A8F">
                <wp:simplePos x="0" y="0"/>
                <wp:positionH relativeFrom="column">
                  <wp:posOffset>4995545</wp:posOffset>
                </wp:positionH>
                <wp:positionV relativeFrom="paragraph">
                  <wp:posOffset>9968</wp:posOffset>
                </wp:positionV>
                <wp:extent cx="735965" cy="661670"/>
                <wp:effectExtent l="0" t="0" r="6985" b="5080"/>
                <wp:wrapSquare wrapText="bothSides"/>
                <wp:docPr id="35700757"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5700758" name="Picture 35700758"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5700759" name="Rectangle: Rounded Corners 357007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97D934D" id="Group 20" o:spid="_x0000_s1026" style="position:absolute;margin-left:393.35pt;margin-top:.8pt;width:57.95pt;height:52.1pt;z-index:25284915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">
                <v:shape id="Picture 35700758"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">
                  <v:imagedata r:id="rId97" o:title="Reference "/>
                </v:shape>
                <v:roundrect id="Rectangle: Rounded Corners 357007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" fillcolor="#168489" strokecolor="#168489" strokeweight="1pt">
                  <v:stroke joinstyle="miter"/>
                </v:roundrect>
                <w10:wrap type="square"/>
              </v:group>
            </w:pict>
          </mc:Fallback>
        </mc:AlternateContent>
      </w:r>
      <w:r w:rsidR="0042208F" w:rsidRPr="00C22C2D">
        <w:rPr>
          <w:b w:val="0"/>
          <w:bCs/>
          <w:color w:val="168489"/>
          <w:rtl/>
        </w:rPr>
        <w:t>مثال تطبيقي:</w:t>
      </w:r>
      <w:r w:rsidRPr="00C22C2D">
        <w:t xml:space="preserve"> </w:t>
      </w:r>
    </w:p>
    <w:p w14:paraId="6C64B2FF" w14:textId="3CD9AAA2" w:rsidR="0042208F" w:rsidRPr="001B17CB" w:rsidRDefault="00C22C2D" w:rsidP="0042208F">
      <w:pPr>
        <w:rPr>
          <w:rtl/>
        </w:rPr>
      </w:pPr>
      <w:r>
        <w:rPr>
          <w:noProof/>
        </w:rPr>
        <w:drawing>
          <wp:anchor distT="0" distB="0" distL="114300" distR="114300" simplePos="0" relativeHeight="252850176" behindDoc="0" locked="0" layoutInCell="1" allowOverlap="1" wp14:anchorId="6F20D759" wp14:editId="0573EBFC">
            <wp:simplePos x="0" y="0"/>
            <wp:positionH relativeFrom="margin">
              <wp:align>left</wp:align>
            </wp:positionH>
            <wp:positionV relativeFrom="paragraph">
              <wp:posOffset>6217</wp:posOffset>
            </wp:positionV>
            <wp:extent cx="1223010" cy="1223010"/>
            <wp:effectExtent l="0" t="0" r="0" b="0"/>
            <wp:wrapSquare wrapText="bothSides"/>
            <wp:docPr id="35700760" name="Picture 35700760" descr="Uni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United"/>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مشروع "شباب واعٍ" لمكافحة المخدّرات استخدم مزيجاً من الأدوات الكمية (استبيانات قياس الوعي قبل وبعد الحملات التوعوية) والنوعية (مقابلات مع المستفيدين وأسرهم) لقياس الأثر. أظهرت النتائج ارتفاع مستوى الوعي بنسبة 65% لدى الفئة المستهدفة، وانخفاض حالات الإدمان بين الشباب في المنطقة المستهدفة بنسبة 20% خلال عامين، مما أسهم في جذب تمويل إضافي لتوسيع نطاق المشروع.</w:t>
      </w:r>
    </w:p>
    <w:p w14:paraId="6E33D286" w14:textId="77777777" w:rsidR="0042208F" w:rsidRPr="001B17CB" w:rsidRDefault="0042208F" w:rsidP="0042208F">
      <w:pPr>
        <w:rPr>
          <w:rtl/>
        </w:rPr>
      </w:pPr>
      <w:r w:rsidRPr="001B17CB">
        <w:rPr>
          <w:rtl/>
        </w:rPr>
        <w:t>وفقاً لدراسة أجرتها مؤسسة "ديلويت" عام 2023، فإن 82% من المنظمات التطوّعية التي تطبّق آليات منهجية لقياس الأثر تنجح في الحصول على تمويل مستدام، مقارنة بـ 31% فقط من المنظمات التي لا تطبّق هذه الآليات.</w:t>
      </w:r>
    </w:p>
    <w:p w14:paraId="5520627A" w14:textId="61052740" w:rsidR="0042208F" w:rsidRDefault="0042208F" w:rsidP="0042208F">
      <w:pPr>
        <w:rPr>
          <w:rtl/>
        </w:rPr>
      </w:pPr>
      <w:r w:rsidRPr="002A078C">
        <w:rPr>
          <w:rFonts w:ascii="Sakkal Majalla" w:hAnsi="Sakkal Majalla"/>
          <w:noProof/>
          <w:color w:val="002060"/>
          <w:sz w:val="34"/>
          <w:lang w:bidi="ar-SY"/>
        </w:rPr>
        <mc:AlternateContent>
          <mc:Choice Requires="wpg">
            <w:drawing>
              <wp:inline distT="0" distB="0" distL="0" distR="0" wp14:anchorId="1DBF999E" wp14:editId="757390AC">
                <wp:extent cx="5731510" cy="895350"/>
                <wp:effectExtent l="0" t="0" r="21590" b="19050"/>
                <wp:docPr id="839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398" name="صورة 38"/>
                          <pic:cNvPicPr/>
                        </pic:nvPicPr>
                        <pic:blipFill>
                          <a:blip r:embed="rId9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99" name="مجموعة 39"/>
                        <wpg:cNvGrpSpPr/>
                        <wpg:grpSpPr>
                          <a:xfrm>
                            <a:off x="0" y="0"/>
                            <a:ext cx="5731510" cy="895350"/>
                            <a:chOff x="0" y="0"/>
                            <a:chExt cx="5878196" cy="918845"/>
                          </a:xfrm>
                        </wpg:grpSpPr>
                        <wpg:grpSp>
                          <wpg:cNvPr id="8400" name="مجموعة 40"/>
                          <wpg:cNvGrpSpPr/>
                          <wpg:grpSpPr>
                            <a:xfrm>
                              <a:off x="0" y="0"/>
                              <a:ext cx="5878196" cy="918845"/>
                              <a:chOff x="0" y="0"/>
                              <a:chExt cx="6240348" cy="919070"/>
                            </a:xfrm>
                          </wpg:grpSpPr>
                          <wpg:grpSp>
                            <wpg:cNvPr id="8401" name="مجموعة 41"/>
                            <wpg:cNvGrpSpPr/>
                            <wpg:grpSpPr>
                              <a:xfrm>
                                <a:off x="0" y="169208"/>
                                <a:ext cx="5433072" cy="580613"/>
                                <a:chOff x="0" y="169208"/>
                                <a:chExt cx="5433072" cy="580613"/>
                              </a:xfrm>
                            </wpg:grpSpPr>
                            <wps:wsp>
                              <wps:cNvPr id="840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5" name="مربع نص 41"/>
                          <wps:cNvSpPr txBox="1"/>
                          <wps:spPr>
                            <a:xfrm>
                              <a:off x="204484" y="256976"/>
                              <a:ext cx="4616071" cy="387740"/>
                            </a:xfrm>
                            <a:prstGeom prst="rect">
                              <a:avLst/>
                            </a:prstGeom>
                            <a:noFill/>
                          </wps:spPr>
                          <wps:txbx>
                            <w:txbxContent>
                              <w:p w14:paraId="7C07E6E8" w14:textId="59E5C5AB"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استدامة المشاريع التطوعية وتطويرها</w:t>
                                </w:r>
                              </w:p>
                            </w:txbxContent>
                          </wps:txbx>
                          <wps:bodyPr wrap="square" rtlCol="1">
                            <a:spAutoFit/>
                          </wps:bodyPr>
                        </wps:wsp>
                      </wpg:grpSp>
                    </wpg:wgp>
                  </a:graphicData>
                </a:graphic>
              </wp:inline>
            </w:drawing>
          </mc:Choice>
          <mc:Fallback>
            <w:pict>
              <v:group w14:anchorId="1DBF999E" id="_x0000_s179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">
                <v:shape id="صورة 38" o:spid="_x0000_s179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">
                  <v:imagedata r:id="rId91" o:title=""/>
                </v:shape>
                <v:group id="مجموعة 39" o:spid="_x0000_s17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">
                  <v:group id="مجموعة 40" o:spid="_x0000_s17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">
                    <v:group id="مجموعة 41" o:spid="_x0000_s17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">
                      <v:shape id="شكل حر 42" o:spid="_x0000_s17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" fillcolor="#168489" stroked="f" strokeweight="1pt">
                        <v:stroke joinstyle="miter"/>
                      </v:roundrect>
                    </v:group>
                    <v:oval id="شكل بيضاوي 44" o:spid="_x0000_s18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" filled="f" strokecolor="#a5a5a5 [2092]" strokeweight="1pt">
                      <v:stroke joinstyle="miter"/>
                    </v:oval>
                  </v:group>
                  <v:shape id="مربع نص 41" o:spid="_x0000_s1802"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" filled="f" stroked="f">
                    <v:textbox style="mso-fit-shape-to-text:t">
                      <w:txbxContent>
                        <w:p w14:paraId="7C07E6E8" w14:textId="59E5C5AB"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استدامة المشاريع التطوعية وتطويرها</w:t>
                          </w:r>
                        </w:p>
                      </w:txbxContent>
                    </v:textbox>
                  </v:shape>
                </v:group>
                <w10:anchorlock/>
              </v:group>
            </w:pict>
          </mc:Fallback>
        </mc:AlternateContent>
      </w:r>
    </w:p>
    <w:p w14:paraId="7420A0F0" w14:textId="77777777" w:rsidR="0042208F" w:rsidRPr="00C22C2D" w:rsidRDefault="0042208F" w:rsidP="00C22C2D">
      <w:pPr>
        <w:pStyle w:val="ad"/>
        <w:rPr>
          <w:b w:val="0"/>
          <w:bCs/>
          <w:color w:val="168489"/>
          <w:rtl/>
        </w:rPr>
      </w:pPr>
      <w:r w:rsidRPr="00C22C2D">
        <w:rPr>
          <w:b w:val="0"/>
          <w:bCs/>
          <w:color w:val="168489"/>
          <w:rtl/>
        </w:rPr>
        <w:t>عوامل استدامة المشاريع التطوّعية:</w:t>
      </w:r>
    </w:p>
    <w:p w14:paraId="22CB19A4" w14:textId="77777777" w:rsidR="0042208F" w:rsidRDefault="0042208F" w:rsidP="0042208F">
      <w:pPr>
        <w:rPr>
          <w:rtl/>
        </w:rPr>
      </w:pPr>
      <w:r w:rsidRPr="001B17CB">
        <w:rPr>
          <w:rtl/>
        </w:rPr>
        <w:t>تعتمد استدامة المشاريع التطوّعية على مجموعة من العوامل المتكاملة:</w:t>
      </w:r>
    </w:p>
    <w:p w14:paraId="12DC3DB7" w14:textId="26551B68" w:rsidR="00C22C2D" w:rsidRDefault="00C22C2D" w:rsidP="00C22C2D">
      <w:pPr>
        <w:bidi w:val="0"/>
        <w:rPr>
          <w:rtl/>
        </w:rPr>
      </w:pPr>
      <w:r w:rsidRPr="00C22C2D">
        <w:rPr>
          <w:noProof/>
        </w:rPr>
        <mc:AlternateContent>
          <mc:Choice Requires="wpg">
            <w:drawing>
              <wp:inline distT="0" distB="0" distL="0" distR="0" wp14:anchorId="2A0934A8" wp14:editId="28E54433">
                <wp:extent cx="5610022" cy="2076170"/>
                <wp:effectExtent l="57150" t="38100" r="86360" b="635"/>
                <wp:docPr id="35700761" name="Group 7205"/>
                <wp:cNvGraphicFramePr/>
                <a:graphic xmlns:a="http://schemas.openxmlformats.org/drawingml/2006/main">
                  <a:graphicData uri="http://schemas.microsoft.com/office/word/2010/wordprocessingGroup">
                    <wpg:wgp>
                      <wpg:cNvGrpSpPr/>
                      <wpg:grpSpPr>
                        <a:xfrm flipH="1">
                          <a:off x="0" y="0"/>
                          <a:ext cx="5610022" cy="2076170"/>
                          <a:chOff x="0" y="0"/>
                          <a:chExt cx="5610022" cy="2076170"/>
                        </a:xfrm>
                      </wpg:grpSpPr>
                      <wpg:grpSp>
                        <wpg:cNvPr id="35700762" name="Group 35700762"/>
                        <wpg:cNvGrpSpPr/>
                        <wpg:grpSpPr>
                          <a:xfrm>
                            <a:off x="0" y="0"/>
                            <a:ext cx="1229135" cy="2076170"/>
                            <a:chOff x="0" y="0"/>
                            <a:chExt cx="1229135" cy="2076170"/>
                          </a:xfrm>
                        </wpg:grpSpPr>
                        <wps:wsp>
                          <wps:cNvPr id="35700763" name="Rectangle: Top Corners Rounded 35700763"/>
                          <wps:cNvSpPr/>
                          <wps:spPr>
                            <a:xfrm>
                              <a:off x="0" y="366069"/>
                              <a:ext cx="1229135" cy="1710101"/>
                            </a:xfrm>
                            <a:prstGeom prst="round2Same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64" name="Oval 35700764"/>
                          <wps:cNvSpPr/>
                          <wps:spPr>
                            <a:xfrm>
                              <a:off x="18238" y="0"/>
                              <a:ext cx="1192658" cy="1192658"/>
                            </a:xfrm>
                            <a:prstGeom prst="ellipse">
                              <a:avLst/>
                            </a:prstGeom>
                            <a:solidFill>
                              <a:schemeClr val="bg1"/>
                            </a:solidFill>
                            <a:ln w="57150">
                              <a:solidFill>
                                <a:srgbClr val="168489"/>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65" name="مربع نص 166"/>
                          <wps:cNvSpPr txBox="1"/>
                          <wps:spPr>
                            <a:xfrm>
                              <a:off x="116978" y="1285236"/>
                              <a:ext cx="995948" cy="697916"/>
                            </a:xfrm>
                            <a:prstGeom prst="rect">
                              <a:avLst/>
                            </a:prstGeom>
                          </wps:spPr>
                          <wps:txbx>
                            <w:txbxContent>
                              <w:p w14:paraId="5EAED1DD" w14:textId="3A4B6CF7"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ascii="Adobe Arabic" w:hAnsi="Adobe Arabic" w:cs="Adobe Arabic"/>
                                    <w:b/>
                                    <w:bCs/>
                                    <w:color w:val="FFFFFF" w:themeColor="background1"/>
                                    <w:kern w:val="24"/>
                                    <w:sz w:val="36"/>
                                    <w:szCs w:val="36"/>
                                    <w:rtl/>
                                  </w:rPr>
                                  <w:t>الاستدامة المالية</w:t>
                                </w:r>
                              </w:p>
                            </w:txbxContent>
                          </wps:txbx>
                          <wps:bodyPr wrap="square" rtlCol="1">
                            <a:noAutofit/>
                          </wps:bodyPr>
                        </wps:wsp>
                        <wps:wsp>
                          <wps:cNvPr id="35700766" name="مربع نص 166"/>
                          <wps:cNvSpPr txBox="1"/>
                          <wps:spPr>
                            <a:xfrm>
                              <a:off x="14964" y="57712"/>
                              <a:ext cx="1150168" cy="887105"/>
                            </a:xfrm>
                            <a:prstGeom prst="rect">
                              <a:avLst/>
                            </a:prstGeom>
                          </wps:spPr>
                          <wps:txbx>
                            <w:txbxContent>
                              <w:p w14:paraId="251DE30C" w14:textId="77777777" w:rsidR="00C22C2D" w:rsidRDefault="00C22C2D" w:rsidP="00C22C2D">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wps:txbx>
                          <wps:bodyPr wrap="square" rtlCol="1">
                            <a:noAutofit/>
                          </wps:bodyPr>
                        </wps:wsp>
                      </wpg:grpSp>
                      <wpg:grpSp>
                        <wpg:cNvPr id="35700767" name="Group 35700767"/>
                        <wpg:cNvGrpSpPr/>
                        <wpg:grpSpPr>
                          <a:xfrm>
                            <a:off x="1460296" y="0"/>
                            <a:ext cx="1229135" cy="2076170"/>
                            <a:chOff x="1460296" y="0"/>
                            <a:chExt cx="1229135" cy="2076170"/>
                          </a:xfrm>
                        </wpg:grpSpPr>
                        <wpg:grpSp>
                          <wpg:cNvPr id="35700768" name="Group 35700768"/>
                          <wpg:cNvGrpSpPr/>
                          <wpg:grpSpPr>
                            <a:xfrm>
                              <a:off x="1460296" y="0"/>
                              <a:ext cx="1229135" cy="2076170"/>
                              <a:chOff x="1460296" y="0"/>
                              <a:chExt cx="1617785" cy="2732650"/>
                            </a:xfrm>
                          </wpg:grpSpPr>
                          <wps:wsp>
                            <wps:cNvPr id="35700769" name="Rectangle: Top Corners Rounded 35700769"/>
                            <wps:cNvSpPr/>
                            <wps:spPr>
                              <a:xfrm>
                                <a:off x="1460296" y="481819"/>
                                <a:ext cx="1617785" cy="2250831"/>
                              </a:xfrm>
                              <a:prstGeom prst="round2Same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70" name="Oval 35700770"/>
                            <wps:cNvSpPr/>
                            <wps:spPr>
                              <a:xfrm>
                                <a:off x="1484301" y="0"/>
                                <a:ext cx="1569774" cy="1569774"/>
                              </a:xfrm>
                              <a:prstGeom prst="ellipse">
                                <a:avLst/>
                              </a:prstGeom>
                              <a:solidFill>
                                <a:schemeClr val="bg1"/>
                              </a:solidFill>
                              <a:ln w="57150">
                                <a:solidFill>
                                  <a:srgbClr val="2E75B6"/>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71" name="مربع نص 166"/>
                            <wps:cNvSpPr txBox="1"/>
                            <wps:spPr>
                              <a:xfrm>
                                <a:off x="1512264" y="1691914"/>
                                <a:ext cx="1513848" cy="918595"/>
                              </a:xfrm>
                              <a:prstGeom prst="rect">
                                <a:avLst/>
                              </a:prstGeom>
                            </wps:spPr>
                            <wps:txbx>
                              <w:txbxContent>
                                <w:p w14:paraId="2C0DD6BD" w14:textId="18B93C7C"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eastAsia="Calibri" w:hAnsi="Adobe Arabic" w:cs="Adobe Arabic"/>
                                      <w:b/>
                                      <w:bCs/>
                                      <w:color w:val="FFFFFF"/>
                                      <w:kern w:val="24"/>
                                      <w:sz w:val="36"/>
                                      <w:szCs w:val="36"/>
                                      <w:rtl/>
                                      <w:lang w:bidi="ar-EG"/>
                                    </w:rPr>
                                    <w:t>الاستدامة البشرية</w:t>
                                  </w:r>
                                </w:p>
                              </w:txbxContent>
                            </wps:txbx>
                            <wps:bodyPr wrap="square" rtlCol="1">
                              <a:noAutofit/>
                            </wps:bodyPr>
                          </wps:wsp>
                        </wpg:grpSp>
                        <wps:wsp>
                          <wps:cNvPr id="35700772" name="مربع نص 166"/>
                          <wps:cNvSpPr txBox="1"/>
                          <wps:spPr>
                            <a:xfrm>
                              <a:off x="1485690" y="57712"/>
                              <a:ext cx="1150168" cy="887105"/>
                            </a:xfrm>
                            <a:prstGeom prst="rect">
                              <a:avLst/>
                            </a:prstGeom>
                          </wps:spPr>
                          <wps:txbx>
                            <w:txbxContent>
                              <w:p w14:paraId="0AD1A0B2" w14:textId="77777777" w:rsidR="00C22C2D" w:rsidRDefault="00C22C2D" w:rsidP="00C22C2D">
                                <w:pPr>
                                  <w:bidi w:val="0"/>
                                  <w:jc w:val="center"/>
                                  <w:rPr>
                                    <w:rFonts w:ascii="ADLaM Display" w:eastAsia="ADLaM Display" w:hAnsi="ADLaM Display" w:cs="ADLaM Display"/>
                                    <w:b/>
                                    <w:bCs/>
                                    <w:color w:val="2E75B6"/>
                                    <w:kern w:val="24"/>
                                    <w:sz w:val="120"/>
                                    <w:szCs w:val="120"/>
                                  </w:rPr>
                                </w:pPr>
                                <w:r>
                                  <w:rPr>
                                    <w:rFonts w:ascii="ADLaM Display" w:eastAsia="ADLaM Display" w:hAnsi="ADLaM Display" w:cs="ADLaM Display"/>
                                    <w:b/>
                                    <w:bCs/>
                                    <w:color w:val="2E75B6"/>
                                    <w:kern w:val="24"/>
                                    <w:sz w:val="120"/>
                                    <w:szCs w:val="120"/>
                                  </w:rPr>
                                  <w:t>02</w:t>
                                </w:r>
                              </w:p>
                            </w:txbxContent>
                          </wps:txbx>
                          <wps:bodyPr wrap="square" rtlCol="1">
                            <a:noAutofit/>
                          </wps:bodyPr>
                        </wps:wsp>
                      </wpg:grpSp>
                      <wpg:grpSp>
                        <wpg:cNvPr id="35700773" name="Group 35700773"/>
                        <wpg:cNvGrpSpPr/>
                        <wpg:grpSpPr>
                          <a:xfrm>
                            <a:off x="2920592" y="0"/>
                            <a:ext cx="1229135" cy="2076170"/>
                            <a:chOff x="2920592" y="0"/>
                            <a:chExt cx="1229135" cy="2076170"/>
                          </a:xfrm>
                        </wpg:grpSpPr>
                        <wpg:grpSp>
                          <wpg:cNvPr id="35700774" name="Group 35700774"/>
                          <wpg:cNvGrpSpPr/>
                          <wpg:grpSpPr>
                            <a:xfrm>
                              <a:off x="2920592" y="0"/>
                              <a:ext cx="1229135" cy="2076170"/>
                              <a:chOff x="2920592" y="0"/>
                              <a:chExt cx="1617785" cy="2732650"/>
                            </a:xfrm>
                          </wpg:grpSpPr>
                          <wps:wsp>
                            <wps:cNvPr id="35700775" name="Rectangle: Top Corners Rounded 35700775"/>
                            <wps:cNvSpPr/>
                            <wps:spPr>
                              <a:xfrm>
                                <a:off x="2920592" y="481819"/>
                                <a:ext cx="1617785" cy="2250831"/>
                              </a:xfrm>
                              <a:prstGeom prst="round2Same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76" name="Oval 35700776"/>
                            <wps:cNvSpPr/>
                            <wps:spPr>
                              <a:xfrm>
                                <a:off x="2944597" y="0"/>
                                <a:ext cx="1569774" cy="1569774"/>
                              </a:xfrm>
                              <a:prstGeom prst="ellipse">
                                <a:avLst/>
                              </a:prstGeom>
                              <a:solidFill>
                                <a:schemeClr val="bg1"/>
                              </a:solidFill>
                              <a:ln w="57150">
                                <a:solidFill>
                                  <a:srgbClr val="FFD366"/>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77" name="مربع نص 166"/>
                            <wps:cNvSpPr txBox="1"/>
                            <wps:spPr>
                              <a:xfrm>
                                <a:off x="2972560" y="1691914"/>
                                <a:ext cx="1513848" cy="918595"/>
                              </a:xfrm>
                              <a:prstGeom prst="rect">
                                <a:avLst/>
                              </a:prstGeom>
                            </wps:spPr>
                            <wps:txbx>
                              <w:txbxContent>
                                <w:p w14:paraId="744AE03F" w14:textId="57C95480"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eastAsia="Calibri" w:hAnsi="Adobe Arabic" w:cs="Adobe Arabic"/>
                                      <w:b/>
                                      <w:bCs/>
                                      <w:color w:val="FFFFFF"/>
                                      <w:kern w:val="24"/>
                                      <w:sz w:val="36"/>
                                      <w:szCs w:val="36"/>
                                      <w:rtl/>
                                      <w:lang w:bidi="ar-EG"/>
                                    </w:rPr>
                                    <w:t>الاستدامة المؤسسية</w:t>
                                  </w:r>
                                </w:p>
                              </w:txbxContent>
                            </wps:txbx>
                            <wps:bodyPr wrap="square" rtlCol="1">
                              <a:noAutofit/>
                            </wps:bodyPr>
                          </wps:wsp>
                        </wpg:grpSp>
                        <wps:wsp>
                          <wps:cNvPr id="35700778" name="مربع نص 166"/>
                          <wps:cNvSpPr txBox="1"/>
                          <wps:spPr>
                            <a:xfrm>
                              <a:off x="2956415" y="57712"/>
                              <a:ext cx="1150168" cy="887105"/>
                            </a:xfrm>
                            <a:prstGeom prst="rect">
                              <a:avLst/>
                            </a:prstGeom>
                          </wps:spPr>
                          <wps:txbx>
                            <w:txbxContent>
                              <w:p w14:paraId="791C5FA8" w14:textId="77777777" w:rsidR="00C22C2D" w:rsidRDefault="00C22C2D" w:rsidP="00C22C2D">
                                <w:pPr>
                                  <w:bidi w:val="0"/>
                                  <w:jc w:val="center"/>
                                  <w:rPr>
                                    <w:rFonts w:ascii="ADLaM Display" w:eastAsia="ADLaM Display" w:hAnsi="ADLaM Display" w:cs="ADLaM Display"/>
                                    <w:b/>
                                    <w:bCs/>
                                    <w:color w:val="FFD366"/>
                                    <w:kern w:val="24"/>
                                    <w:sz w:val="120"/>
                                    <w:szCs w:val="120"/>
                                  </w:rPr>
                                </w:pPr>
                                <w:r>
                                  <w:rPr>
                                    <w:rFonts w:ascii="ADLaM Display" w:eastAsia="ADLaM Display" w:hAnsi="ADLaM Display" w:cs="ADLaM Display"/>
                                    <w:b/>
                                    <w:bCs/>
                                    <w:color w:val="FFD366"/>
                                    <w:kern w:val="24"/>
                                    <w:sz w:val="120"/>
                                    <w:szCs w:val="120"/>
                                  </w:rPr>
                                  <w:t>03</w:t>
                                </w:r>
                              </w:p>
                            </w:txbxContent>
                          </wps:txbx>
                          <wps:bodyPr wrap="square" rtlCol="1">
                            <a:noAutofit/>
                          </wps:bodyPr>
                        </wps:wsp>
                      </wpg:grpSp>
                      <wpg:grpSp>
                        <wpg:cNvPr id="35700779" name="Group 35700779"/>
                        <wpg:cNvGrpSpPr/>
                        <wpg:grpSpPr>
                          <a:xfrm>
                            <a:off x="4380887" y="0"/>
                            <a:ext cx="1229135" cy="2076170"/>
                            <a:chOff x="4380887" y="0"/>
                            <a:chExt cx="1229135" cy="2076170"/>
                          </a:xfrm>
                        </wpg:grpSpPr>
                        <wpg:grpSp>
                          <wpg:cNvPr id="35700780" name="Group 35700780"/>
                          <wpg:cNvGrpSpPr/>
                          <wpg:grpSpPr>
                            <a:xfrm>
                              <a:off x="4380887" y="0"/>
                              <a:ext cx="1229135" cy="2076170"/>
                              <a:chOff x="4380887" y="0"/>
                              <a:chExt cx="1617785" cy="2732650"/>
                            </a:xfrm>
                          </wpg:grpSpPr>
                          <wps:wsp>
                            <wps:cNvPr id="35700781" name="Rectangle: Top Corners Rounded 35700781"/>
                            <wps:cNvSpPr/>
                            <wps:spPr>
                              <a:xfrm>
                                <a:off x="4380887" y="481819"/>
                                <a:ext cx="1617785" cy="2250831"/>
                              </a:xfrm>
                              <a:prstGeom prst="round2SameRect">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82" name="Oval 35700782"/>
                            <wps:cNvSpPr/>
                            <wps:spPr>
                              <a:xfrm>
                                <a:off x="4404892" y="0"/>
                                <a:ext cx="1569774" cy="1569774"/>
                              </a:xfrm>
                              <a:prstGeom prst="ellipse">
                                <a:avLst/>
                              </a:prstGeom>
                              <a:solidFill>
                                <a:schemeClr val="bg1"/>
                              </a:solidFill>
                              <a:ln w="57150">
                                <a:solidFill>
                                  <a:srgbClr val="7F7F7F"/>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83" name="مربع نص 166"/>
                            <wps:cNvSpPr txBox="1"/>
                            <wps:spPr>
                              <a:xfrm>
                                <a:off x="4432855" y="1691914"/>
                                <a:ext cx="1513848" cy="918595"/>
                              </a:xfrm>
                              <a:prstGeom prst="rect">
                                <a:avLst/>
                              </a:prstGeom>
                            </wps:spPr>
                            <wps:txbx>
                              <w:txbxContent>
                                <w:p w14:paraId="0C25C9E5" w14:textId="0EA2375C"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eastAsia="Calibri" w:hAnsi="Adobe Arabic" w:cs="Adobe Arabic"/>
                                      <w:b/>
                                      <w:bCs/>
                                      <w:color w:val="FFFFFF"/>
                                      <w:kern w:val="24"/>
                                      <w:sz w:val="36"/>
                                      <w:szCs w:val="36"/>
                                      <w:rtl/>
                                      <w:lang w:bidi="ar-EG"/>
                                    </w:rPr>
                                    <w:t>الاستدامة المجتمعية</w:t>
                                  </w:r>
                                </w:p>
                              </w:txbxContent>
                            </wps:txbx>
                            <wps:bodyPr wrap="square" rtlCol="1">
                              <a:noAutofit/>
                            </wps:bodyPr>
                          </wps:wsp>
                        </wpg:grpSp>
                        <wps:wsp>
                          <wps:cNvPr id="35700784" name="مربع نص 166"/>
                          <wps:cNvSpPr txBox="1"/>
                          <wps:spPr>
                            <a:xfrm>
                              <a:off x="4416710" y="57712"/>
                              <a:ext cx="1150168" cy="887105"/>
                            </a:xfrm>
                            <a:prstGeom prst="rect">
                              <a:avLst/>
                            </a:prstGeom>
                          </wps:spPr>
                          <wps:txbx>
                            <w:txbxContent>
                              <w:p w14:paraId="5A86E671" w14:textId="77777777" w:rsidR="00C22C2D" w:rsidRDefault="00C22C2D" w:rsidP="00C22C2D">
                                <w:pPr>
                                  <w:bidi w:val="0"/>
                                  <w:jc w:val="center"/>
                                  <w:rPr>
                                    <w:rFonts w:ascii="ADLaM Display" w:eastAsia="ADLaM Display" w:hAnsi="ADLaM Display" w:cs="ADLaM Display"/>
                                    <w:b/>
                                    <w:bCs/>
                                    <w:color w:val="7F7F7F"/>
                                    <w:kern w:val="24"/>
                                    <w:sz w:val="120"/>
                                    <w:szCs w:val="120"/>
                                  </w:rPr>
                                </w:pPr>
                                <w:r>
                                  <w:rPr>
                                    <w:rFonts w:ascii="ADLaM Display" w:eastAsia="ADLaM Display" w:hAnsi="ADLaM Display" w:cs="ADLaM Display"/>
                                    <w:b/>
                                    <w:bCs/>
                                    <w:color w:val="7F7F7F"/>
                                    <w:kern w:val="24"/>
                                    <w:sz w:val="120"/>
                                    <w:szCs w:val="120"/>
                                  </w:rPr>
                                  <w:t>04</w:t>
                                </w:r>
                              </w:p>
                            </w:txbxContent>
                          </wps:txbx>
                          <wps:bodyPr wrap="square" rtlCol="1">
                            <a:noAutofit/>
                          </wps:bodyPr>
                        </wps:wsp>
                      </wpg:grpSp>
                    </wpg:wgp>
                  </a:graphicData>
                </a:graphic>
              </wp:inline>
            </w:drawing>
          </mc:Choice>
          <mc:Fallback>
            <w:pict>
              <v:group w14:anchorId="2A0934A8" id="Group 7205" o:spid="_x0000_s1803" style="width:441.75pt;height:163.5pt;flip:x;mso-position-horizontal-relative:char;mso-position-vertical-relative:line" coordsize="56100,20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">
                <v:group id="Group 35700762" o:spid="_x0000_s1804" style="position:absolute;width:12291;height:20761"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">
                  <v:shape id="Rectangle: Top Corners Rounded 35700763" o:spid="_x0000_s1805" style="position:absolute;top:3660;width:12291;height:17101;visibility:visible;mso-wrap-style:square;v-text-anchor:middle" coordsize="1229135,1710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" path="m204860,r819415,c1137416,,1229135,91719,1229135,204860r,1505241l1229135,1710101,,1710101r,l,204860c,91719,91719,,204860,xe" fillcolor="#168489" stroked="f" strokeweight="1pt">
                    <v:stroke joinstyle="miter"/>
                    <v:path arrowok="t" o:connecttype="custom" o:connectlocs="204860,0;1024275,0;1229135,204860;1229135,1710101;1229135,1710101;0,1710101;0,1710101;0,204860;204860,0" o:connectangles="0,0,0,0,0,0,0,0,0"/>
                  </v:shape>
                  <v:oval id="Oval 35700764" o:spid="_x0000_s1806" style="position:absolute;left:182;width:11926;height:11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" fillcolor="white [3212]" strokecolor="#168489" strokeweight="4.5pt">
                    <v:stroke joinstyle="miter"/>
                    <v:shadow on="t" color="black" opacity="26214f" origin=",-.5" offset="0,3pt"/>
                  </v:oval>
                  <v:shape id="مربع نص 166" o:spid="_x0000_s1807" type="#_x0000_t202" style="position:absolute;left:1169;top:12852;width:9960;height:6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" filled="f" stroked="f">
                    <v:textbox>
                      <w:txbxContent>
                        <w:p w14:paraId="5EAED1DD" w14:textId="3A4B6CF7"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ascii="Adobe Arabic" w:hAnsi="Adobe Arabic" w:cs="Adobe Arabic"/>
                              <w:b/>
                              <w:bCs/>
                              <w:color w:val="FFFFFF" w:themeColor="background1"/>
                              <w:kern w:val="24"/>
                              <w:sz w:val="36"/>
                              <w:szCs w:val="36"/>
                              <w:rtl/>
                            </w:rPr>
                            <w:t>الاستدامة المالية</w:t>
                          </w:r>
                        </w:p>
                      </w:txbxContent>
                    </v:textbox>
                  </v:shape>
                  <v:shape id="مربع نص 166" o:spid="_x0000_s1808" type="#_x0000_t202" style="position:absolute;left:149;top:577;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" filled="f" stroked="f">
                    <v:textbox>
                      <w:txbxContent>
                        <w:p w14:paraId="251DE30C" w14:textId="77777777" w:rsidR="00C22C2D" w:rsidRDefault="00C22C2D" w:rsidP="00C22C2D">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v:textbox>
                  </v:shape>
                </v:group>
                <v:group id="Group 35700767" o:spid="_x0000_s1809" style="position:absolute;left:14602;width:12292;height:20761" coordorigin="14602"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">
                  <v:group id="Group 35700768" o:spid="_x0000_s1810" style="position:absolute;left:14602;width:12292;height:20761" coordorigin="14602"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">
                    <v:shape id="Rectangle: Top Corners Rounded 35700769" o:spid="_x0000_s1811" style="position:absolute;left:14602;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" path="m269636,l1348149,v148916,,269636,120720,269636,269636l1617785,2250831r,l,2250831r,l,269636c,120720,120720,,269636,xe" fillcolor="#4472c4 [3204]" stroked="f" strokeweight="1pt">
                      <v:stroke joinstyle="miter"/>
                      <v:path arrowok="t" o:connecttype="custom" o:connectlocs="269636,0;1348149,0;1617785,269636;1617785,2250831;1617785,2250831;0,2250831;0,2250831;0,269636;269636,0" o:connectangles="0,0,0,0,0,0,0,0,0"/>
                    </v:shape>
                    <v:oval id="Oval 35700770" o:spid="_x0000_s1812" style="position:absolute;left:14843;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" fillcolor="white [3212]" strokecolor="#2e75b6" strokeweight="4.5pt">
                      <v:stroke joinstyle="miter"/>
                      <v:shadow on="t" color="black" opacity="26214f" origin=",-.5" offset="0,3pt"/>
                    </v:oval>
                    <v:shape id="مربع نص 166" o:spid="_x0000_s1813" type="#_x0000_t202" style="position:absolute;left:15122;top:16919;width:15139;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" filled="f" stroked="f">
                      <v:textbox>
                        <w:txbxContent>
                          <w:p w14:paraId="2C0DD6BD" w14:textId="18B93C7C"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eastAsia="Calibri" w:hAnsi="Adobe Arabic" w:cs="Adobe Arabic"/>
                                <w:b/>
                                <w:bCs/>
                                <w:color w:val="FFFFFF"/>
                                <w:kern w:val="24"/>
                                <w:sz w:val="36"/>
                                <w:szCs w:val="36"/>
                                <w:rtl/>
                                <w:lang w:bidi="ar-EG"/>
                              </w:rPr>
                              <w:t>الاستدامة البشرية</w:t>
                            </w:r>
                          </w:p>
                        </w:txbxContent>
                      </v:textbox>
                    </v:shape>
                  </v:group>
                  <v:shape id="مربع نص 166" o:spid="_x0000_s1814" type="#_x0000_t202" style="position:absolute;left:14856;top:577;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" filled="f" stroked="f">
                    <v:textbox>
                      <w:txbxContent>
                        <w:p w14:paraId="0AD1A0B2" w14:textId="77777777" w:rsidR="00C22C2D" w:rsidRDefault="00C22C2D" w:rsidP="00C22C2D">
                          <w:pPr>
                            <w:bidi w:val="0"/>
                            <w:jc w:val="center"/>
                            <w:rPr>
                              <w:rFonts w:ascii="ADLaM Display" w:eastAsia="ADLaM Display" w:hAnsi="ADLaM Display" w:cs="ADLaM Display"/>
                              <w:b/>
                              <w:bCs/>
                              <w:color w:val="2E75B6"/>
                              <w:kern w:val="24"/>
                              <w:sz w:val="120"/>
                              <w:szCs w:val="120"/>
                            </w:rPr>
                          </w:pPr>
                          <w:r>
                            <w:rPr>
                              <w:rFonts w:ascii="ADLaM Display" w:eastAsia="ADLaM Display" w:hAnsi="ADLaM Display" w:cs="ADLaM Display"/>
                              <w:b/>
                              <w:bCs/>
                              <w:color w:val="2E75B6"/>
                              <w:kern w:val="24"/>
                              <w:sz w:val="120"/>
                              <w:szCs w:val="120"/>
                            </w:rPr>
                            <w:t>02</w:t>
                          </w:r>
                        </w:p>
                      </w:txbxContent>
                    </v:textbox>
                  </v:shape>
                </v:group>
                <v:group id="Group 35700773" o:spid="_x0000_s1815" style="position:absolute;left:29205;width:12292;height:20761" coordorigin="29205"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">
                  <v:group id="Group 35700774" o:spid="_x0000_s1816" style="position:absolute;left:29205;width:12292;height:20761" coordorigin="29205"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">
                    <v:shape id="Rectangle: Top Corners Rounded 35700775" o:spid="_x0000_s1817" style="position:absolute;left:29205;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" path="m269636,l1348149,v148916,,269636,120720,269636,269636l1617785,2250831r,l,2250831r,l,269636c,120720,120720,,269636,xe" fillcolor="#ffd366" stroked="f" strokeweight="1pt">
                      <v:stroke joinstyle="miter"/>
                      <v:path arrowok="t" o:connecttype="custom" o:connectlocs="269636,0;1348149,0;1617785,269636;1617785,2250831;1617785,2250831;0,2250831;0,2250831;0,269636;269636,0" o:connectangles="0,0,0,0,0,0,0,0,0"/>
                    </v:shape>
                    <v:oval id="Oval 35700776" o:spid="_x0000_s1818" style="position:absolute;left:29445;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" fillcolor="white [3212]" strokecolor="#ffd366" strokeweight="4.5pt">
                      <v:stroke joinstyle="miter"/>
                      <v:shadow on="t" color="black" opacity="26214f" origin=",-.5" offset="0,3pt"/>
                    </v:oval>
                    <v:shape id="مربع نص 166" o:spid="_x0000_s1819" type="#_x0000_t202" style="position:absolute;left:29725;top:16919;width:15139;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" filled="f" stroked="f">
                      <v:textbox>
                        <w:txbxContent>
                          <w:p w14:paraId="744AE03F" w14:textId="57C95480"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eastAsia="Calibri" w:hAnsi="Adobe Arabic" w:cs="Adobe Arabic"/>
                                <w:b/>
                                <w:bCs/>
                                <w:color w:val="FFFFFF"/>
                                <w:kern w:val="24"/>
                                <w:sz w:val="36"/>
                                <w:szCs w:val="36"/>
                                <w:rtl/>
                                <w:lang w:bidi="ar-EG"/>
                              </w:rPr>
                              <w:t>الاستدامة المؤسسية</w:t>
                            </w:r>
                          </w:p>
                        </w:txbxContent>
                      </v:textbox>
                    </v:shape>
                  </v:group>
                  <v:shape id="مربع نص 166" o:spid="_x0000_s1820" type="#_x0000_t202" style="position:absolute;left:29564;top:577;width:11501;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" filled="f" stroked="f">
                    <v:textbox>
                      <w:txbxContent>
                        <w:p w14:paraId="791C5FA8" w14:textId="77777777" w:rsidR="00C22C2D" w:rsidRDefault="00C22C2D" w:rsidP="00C22C2D">
                          <w:pPr>
                            <w:bidi w:val="0"/>
                            <w:jc w:val="center"/>
                            <w:rPr>
                              <w:rFonts w:ascii="ADLaM Display" w:eastAsia="ADLaM Display" w:hAnsi="ADLaM Display" w:cs="ADLaM Display"/>
                              <w:b/>
                              <w:bCs/>
                              <w:color w:val="FFD366"/>
                              <w:kern w:val="24"/>
                              <w:sz w:val="120"/>
                              <w:szCs w:val="120"/>
                            </w:rPr>
                          </w:pPr>
                          <w:r>
                            <w:rPr>
                              <w:rFonts w:ascii="ADLaM Display" w:eastAsia="ADLaM Display" w:hAnsi="ADLaM Display" w:cs="ADLaM Display"/>
                              <w:b/>
                              <w:bCs/>
                              <w:color w:val="FFD366"/>
                              <w:kern w:val="24"/>
                              <w:sz w:val="120"/>
                              <w:szCs w:val="120"/>
                            </w:rPr>
                            <w:t>03</w:t>
                          </w:r>
                        </w:p>
                      </w:txbxContent>
                    </v:textbox>
                  </v:shape>
                </v:group>
                <v:group id="Group 35700779" o:spid="_x0000_s1821" style="position:absolute;left:43808;width:12292;height:20761" coordorigin="43808"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">
                  <v:group id="Group 35700780" o:spid="_x0000_s1822" style="position:absolute;left:43808;width:12292;height:20761" coordorigin="43808"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">
                    <v:shape id="Rectangle: Top Corners Rounded 35700781" o:spid="_x0000_s1823" style="position:absolute;left:43808;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" path="m269636,l1348149,v148916,,269636,120720,269636,269636l1617785,2250831r,l,2250831r,l,269636c,120720,120720,,269636,xe" fillcolor="#7f7f7f" stroked="f" strokeweight="1pt">
                      <v:stroke joinstyle="miter"/>
                      <v:path arrowok="t" o:connecttype="custom" o:connectlocs="269636,0;1348149,0;1617785,269636;1617785,2250831;1617785,2250831;0,2250831;0,2250831;0,269636;269636,0" o:connectangles="0,0,0,0,0,0,0,0,0"/>
                    </v:shape>
                    <v:oval id="Oval 35700782" o:spid="_x0000_s1824" style="position:absolute;left:44048;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" fillcolor="white [3212]" strokecolor="#7f7f7f" strokeweight="4.5pt">
                      <v:stroke joinstyle="miter"/>
                      <v:shadow on="t" color="black" opacity="26214f" origin=",-.5" offset="0,3pt"/>
                    </v:oval>
                    <v:shape id="مربع نص 166" o:spid="_x0000_s1825" type="#_x0000_t202" style="position:absolute;left:44328;top:16919;width:15139;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" filled="f" stroked="f">
                      <v:textbox>
                        <w:txbxContent>
                          <w:p w14:paraId="0C25C9E5" w14:textId="0EA2375C"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eastAsia="Calibri" w:hAnsi="Adobe Arabic" w:cs="Adobe Arabic"/>
                                <w:b/>
                                <w:bCs/>
                                <w:color w:val="FFFFFF"/>
                                <w:kern w:val="24"/>
                                <w:sz w:val="36"/>
                                <w:szCs w:val="36"/>
                                <w:rtl/>
                                <w:lang w:bidi="ar-EG"/>
                              </w:rPr>
                              <w:t>الاستدامة المجتمعية</w:t>
                            </w:r>
                          </w:p>
                        </w:txbxContent>
                      </v:textbox>
                    </v:shape>
                  </v:group>
                  <v:shape id="مربع نص 166" o:spid="_x0000_s1826" type="#_x0000_t202" style="position:absolute;left:44167;top:577;width:11501;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" filled="f" stroked="f">
                    <v:textbox>
                      <w:txbxContent>
                        <w:p w14:paraId="5A86E671" w14:textId="77777777" w:rsidR="00C22C2D" w:rsidRDefault="00C22C2D" w:rsidP="00C22C2D">
                          <w:pPr>
                            <w:bidi w:val="0"/>
                            <w:jc w:val="center"/>
                            <w:rPr>
                              <w:rFonts w:ascii="ADLaM Display" w:eastAsia="ADLaM Display" w:hAnsi="ADLaM Display" w:cs="ADLaM Display"/>
                              <w:b/>
                              <w:bCs/>
                              <w:color w:val="7F7F7F"/>
                              <w:kern w:val="24"/>
                              <w:sz w:val="120"/>
                              <w:szCs w:val="120"/>
                            </w:rPr>
                          </w:pPr>
                          <w:r>
                            <w:rPr>
                              <w:rFonts w:ascii="ADLaM Display" w:eastAsia="ADLaM Display" w:hAnsi="ADLaM Display" w:cs="ADLaM Display"/>
                              <w:b/>
                              <w:bCs/>
                              <w:color w:val="7F7F7F"/>
                              <w:kern w:val="24"/>
                              <w:sz w:val="120"/>
                              <w:szCs w:val="120"/>
                            </w:rPr>
                            <w:t>04</w:t>
                          </w:r>
                        </w:p>
                      </w:txbxContent>
                    </v:textbox>
                  </v:shape>
                </v:group>
                <w10:anchorlock/>
              </v:group>
            </w:pict>
          </mc:Fallback>
        </mc:AlternateContent>
      </w:r>
    </w:p>
    <w:p w14:paraId="20732C30" w14:textId="03A3E582" w:rsidR="0042208F" w:rsidRPr="001B17CB" w:rsidRDefault="0042208F" w:rsidP="0042208F">
      <w:pPr>
        <w:rPr>
          <w:rtl/>
        </w:rPr>
      </w:pPr>
      <w:r w:rsidRPr="002A078C">
        <w:rPr>
          <w:rFonts w:ascii="Sakkal Majalla" w:hAnsi="Sakkal Majalla"/>
          <w:noProof/>
          <w:sz w:val="34"/>
          <w:lang w:bidi="ar-EG"/>
        </w:rPr>
        <w:lastRenderedPageBreak/>
        <mc:AlternateContent>
          <mc:Choice Requires="wpg">
            <w:drawing>
              <wp:inline distT="0" distB="0" distL="0" distR="0" wp14:anchorId="41A865EC" wp14:editId="1E1709E3">
                <wp:extent cx="5731510" cy="892088"/>
                <wp:effectExtent l="0" t="0" r="2540" b="22860"/>
                <wp:docPr id="10886532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235" name="مجموعة 47"/>
                        <wpg:cNvGrpSpPr/>
                        <wpg:grpSpPr>
                          <a:xfrm>
                            <a:off x="0" y="0"/>
                            <a:ext cx="5731510" cy="895351"/>
                            <a:chOff x="0" y="0"/>
                            <a:chExt cx="5878196" cy="918845"/>
                          </a:xfrm>
                        </wpg:grpSpPr>
                        <wpg:grpSp>
                          <wpg:cNvPr id="1088653236" name="مجموعة 48"/>
                          <wpg:cNvGrpSpPr/>
                          <wpg:grpSpPr>
                            <a:xfrm>
                              <a:off x="0" y="0"/>
                              <a:ext cx="5878196" cy="918845"/>
                              <a:chOff x="0" y="0"/>
                              <a:chExt cx="6240348" cy="919070"/>
                            </a:xfrm>
                          </wpg:grpSpPr>
                          <wpg:grpSp>
                            <wpg:cNvPr id="1088653237" name="مجموعة 49"/>
                            <wpg:cNvGrpSpPr/>
                            <wpg:grpSpPr>
                              <a:xfrm>
                                <a:off x="0" y="169208"/>
                                <a:ext cx="5433072" cy="580613"/>
                                <a:chOff x="0" y="169208"/>
                                <a:chExt cx="5433072" cy="580613"/>
                              </a:xfrm>
                            </wpg:grpSpPr>
                            <wps:wsp>
                              <wps:cNvPr id="10886532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41" name="مربع نص 41"/>
                          <wps:cNvSpPr txBox="1"/>
                          <wps:spPr>
                            <a:xfrm>
                              <a:off x="204466" y="256739"/>
                              <a:ext cx="4615440" cy="389157"/>
                            </a:xfrm>
                            <a:prstGeom prst="rect">
                              <a:avLst/>
                            </a:prstGeom>
                            <a:noFill/>
                          </wps:spPr>
                          <wps:txbx>
                            <w:txbxContent>
                              <w:p w14:paraId="7D72E315" w14:textId="1714A491"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المالية:</w:t>
                                </w:r>
                              </w:p>
                            </w:txbxContent>
                          </wps:txbx>
                          <wps:bodyPr wrap="square" rtlCol="1">
                            <a:spAutoFit/>
                          </wps:bodyPr>
                        </wps:wsp>
                      </wpg:grpSp>
                      <pic:pic xmlns:pic="http://schemas.openxmlformats.org/drawingml/2006/picture">
                        <pic:nvPicPr>
                          <pic:cNvPr id="1088653242"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1A865EC" id="_x0000_s18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rdqdcA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8rdqd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8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">
                  <v:group id="مجموعة 48" o:spid="_x0000_s18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">
                    <v:group id="مجموعة 49" o:spid="_x0000_s18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">
                      <v:shape id="شكل حر 50" o:spid="_x0000_s18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" fillcolor="#a5a5a5 [2092]" stroked="f" strokeweight="1pt">
                        <v:stroke joinstyle="miter"/>
                      </v:roundrect>
                    </v:group>
                    <v:oval id="شكل بيضاوي 52" o:spid="_x0000_s18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" filled="f" strokecolor="#168489" strokeweight="1pt">
                      <v:stroke joinstyle="miter"/>
                    </v:oval>
                  </v:group>
                  <v:shape id="مربع نص 41" o:spid="_x0000_s183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" filled="f" stroked="f">
                    <v:textbox style="mso-fit-shape-to-text:t">
                      <w:txbxContent>
                        <w:p w14:paraId="7D72E315" w14:textId="1714A491"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المالية:</w:t>
                          </w:r>
                        </w:p>
                      </w:txbxContent>
                    </v:textbox>
                  </v:shape>
                </v:group>
                <v:shape id="صورة 54" o:spid="_x0000_s18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">
                  <v:imagedata r:id="rId110" o:title=""/>
                </v:shape>
                <w10:anchorlock/>
              </v:group>
            </w:pict>
          </mc:Fallback>
        </mc:AlternateContent>
      </w:r>
    </w:p>
    <w:p w14:paraId="6B6E06FA" w14:textId="77777777" w:rsidR="0042208F" w:rsidRPr="001B17CB" w:rsidRDefault="0042208F" w:rsidP="0042208F">
      <w:pPr>
        <w:rPr>
          <w:rtl/>
        </w:rPr>
      </w:pPr>
      <w:r w:rsidRPr="001B17CB">
        <w:rPr>
          <w:rtl/>
        </w:rPr>
        <w:t xml:space="preserve">   - تنويع مصادر التمويل (حكومي، خاص، مجتمعي).</w:t>
      </w:r>
    </w:p>
    <w:p w14:paraId="770EA086" w14:textId="77777777" w:rsidR="0042208F" w:rsidRPr="001B17CB" w:rsidRDefault="0042208F" w:rsidP="0042208F">
      <w:pPr>
        <w:rPr>
          <w:rtl/>
        </w:rPr>
      </w:pPr>
      <w:r w:rsidRPr="001B17CB">
        <w:rPr>
          <w:rtl/>
        </w:rPr>
        <w:t xml:space="preserve">   - تطوير نماذج التمويل الذاتي (المشاريع المدرّة للدخل).</w:t>
      </w:r>
    </w:p>
    <w:p w14:paraId="073130B1" w14:textId="77777777" w:rsidR="0042208F" w:rsidRPr="001B17CB" w:rsidRDefault="0042208F" w:rsidP="0042208F">
      <w:pPr>
        <w:rPr>
          <w:rtl/>
        </w:rPr>
      </w:pPr>
      <w:r w:rsidRPr="001B17CB">
        <w:rPr>
          <w:rtl/>
        </w:rPr>
        <w:t xml:space="preserve">   - بناء صندوق طوارئ للمشروع.</w:t>
      </w:r>
    </w:p>
    <w:p w14:paraId="05259B18" w14:textId="77777777" w:rsidR="0042208F" w:rsidRDefault="0042208F" w:rsidP="0042208F">
      <w:pPr>
        <w:rPr>
          <w:rtl/>
        </w:rPr>
      </w:pPr>
      <w:r w:rsidRPr="001B17CB">
        <w:rPr>
          <w:rtl/>
        </w:rPr>
        <w:t xml:space="preserve">   - تحسين كفاءة استخدام الموارد.</w:t>
      </w:r>
    </w:p>
    <w:p w14:paraId="43399948" w14:textId="61BCCEE0"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235957FF" wp14:editId="0F2BB385">
                <wp:extent cx="5731510" cy="892088"/>
                <wp:effectExtent l="0" t="0" r="2540" b="22860"/>
                <wp:docPr id="10886532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244" name="مجموعة 47"/>
                        <wpg:cNvGrpSpPr/>
                        <wpg:grpSpPr>
                          <a:xfrm>
                            <a:off x="0" y="0"/>
                            <a:ext cx="5731510" cy="895351"/>
                            <a:chOff x="0" y="0"/>
                            <a:chExt cx="5878196" cy="918845"/>
                          </a:xfrm>
                        </wpg:grpSpPr>
                        <wpg:grpSp>
                          <wpg:cNvPr id="1088653245" name="مجموعة 48"/>
                          <wpg:cNvGrpSpPr/>
                          <wpg:grpSpPr>
                            <a:xfrm>
                              <a:off x="0" y="0"/>
                              <a:ext cx="5878196" cy="918845"/>
                              <a:chOff x="0" y="0"/>
                              <a:chExt cx="6240348" cy="919070"/>
                            </a:xfrm>
                          </wpg:grpSpPr>
                          <wpg:grpSp>
                            <wpg:cNvPr id="1088653246" name="مجموعة 49"/>
                            <wpg:cNvGrpSpPr/>
                            <wpg:grpSpPr>
                              <a:xfrm>
                                <a:off x="0" y="169208"/>
                                <a:ext cx="5433072" cy="580613"/>
                                <a:chOff x="0" y="169208"/>
                                <a:chExt cx="5433072" cy="580613"/>
                              </a:xfrm>
                            </wpg:grpSpPr>
                            <wps:wsp>
                              <wps:cNvPr id="10886532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6" name="مربع نص 41"/>
                          <wps:cNvSpPr txBox="1"/>
                          <wps:spPr>
                            <a:xfrm>
                              <a:off x="204466" y="256739"/>
                              <a:ext cx="4615440" cy="389157"/>
                            </a:xfrm>
                            <a:prstGeom prst="rect">
                              <a:avLst/>
                            </a:prstGeom>
                            <a:noFill/>
                          </wps:spPr>
                          <wps:txbx>
                            <w:txbxContent>
                              <w:p w14:paraId="13BA4789" w14:textId="3F9120BC"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البشرية:</w:t>
                                </w:r>
                              </w:p>
                            </w:txbxContent>
                          </wps:txbx>
                          <wps:bodyPr wrap="square" rtlCol="1">
                            <a:spAutoFit/>
                          </wps:bodyPr>
                        </wps:wsp>
                      </wpg:grpSp>
                      <pic:pic xmlns:pic="http://schemas.openxmlformats.org/drawingml/2006/picture">
                        <pic:nvPicPr>
                          <pic:cNvPr id="1027"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35957FF" id="_x0000_s18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lSCacwcAAOU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elSCacwcAAOU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8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">
                  <v:group id="مجموعة 48" o:spid="_x0000_s18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">
                    <v:group id="مجموعة 49" o:spid="_x0000_s18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">
                      <v:shape id="شكل حر 50" o:spid="_x0000_s18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" fillcolor="#a5a5a5 [2092]" stroked="f" strokeweight="1pt">
                        <v:stroke joinstyle="miter"/>
                      </v:roundrect>
                    </v:group>
                    <v:oval id="شكل بيضاوي 52" o:spid="_x0000_s18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" filled="f" strokecolor="#168489" strokeweight="1pt">
                      <v:stroke joinstyle="miter"/>
                    </v:oval>
                  </v:group>
                  <v:shape id="مربع نص 41" o:spid="_x0000_s184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" filled="f" stroked="f">
                    <v:textbox style="mso-fit-shape-to-text:t">
                      <w:txbxContent>
                        <w:p w14:paraId="13BA4789" w14:textId="3F9120BC"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البشرية:</w:t>
                          </w:r>
                        </w:p>
                      </w:txbxContent>
                    </v:textbox>
                  </v:shape>
                </v:group>
                <v:shape id="صورة 54" o:spid="_x0000_s18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">
                  <v:imagedata r:id="rId110" o:title=""/>
                </v:shape>
                <w10:anchorlock/>
              </v:group>
            </w:pict>
          </mc:Fallback>
        </mc:AlternateContent>
      </w:r>
    </w:p>
    <w:p w14:paraId="4F4EB28D" w14:textId="77777777" w:rsidR="0042208F" w:rsidRPr="001B17CB" w:rsidRDefault="0042208F" w:rsidP="0042208F">
      <w:pPr>
        <w:rPr>
          <w:rtl/>
        </w:rPr>
      </w:pPr>
      <w:r w:rsidRPr="001B17CB">
        <w:rPr>
          <w:rtl/>
        </w:rPr>
        <w:t xml:space="preserve">   - بناء كوادر متطوّعة مستدامة.</w:t>
      </w:r>
    </w:p>
    <w:p w14:paraId="19249CBF" w14:textId="77777777" w:rsidR="0042208F" w:rsidRPr="001B17CB" w:rsidRDefault="0042208F" w:rsidP="0042208F">
      <w:pPr>
        <w:rPr>
          <w:rtl/>
        </w:rPr>
      </w:pPr>
      <w:r w:rsidRPr="001B17CB">
        <w:rPr>
          <w:rtl/>
        </w:rPr>
        <w:t xml:space="preserve">   - إعداد قيادات الصف الثاني.</w:t>
      </w:r>
    </w:p>
    <w:p w14:paraId="2C9E16D7" w14:textId="77777777" w:rsidR="0042208F" w:rsidRPr="001B17CB" w:rsidRDefault="0042208F" w:rsidP="0042208F">
      <w:pPr>
        <w:rPr>
          <w:rtl/>
        </w:rPr>
      </w:pPr>
      <w:r w:rsidRPr="001B17CB">
        <w:rPr>
          <w:rtl/>
        </w:rPr>
        <w:t xml:space="preserve">   - توثيق الخبرات والمعارف وإدارتها.</w:t>
      </w:r>
    </w:p>
    <w:p w14:paraId="47DF0C93" w14:textId="77777777" w:rsidR="0042208F" w:rsidRDefault="0042208F" w:rsidP="0042208F">
      <w:pPr>
        <w:rPr>
          <w:rtl/>
        </w:rPr>
      </w:pPr>
      <w:r w:rsidRPr="001B17CB">
        <w:rPr>
          <w:rtl/>
        </w:rPr>
        <w:t xml:space="preserve">   - تطوير أنظمة لنقل المعرفة بين الأجيال المتعاقبة من المتطوّعين.</w:t>
      </w:r>
    </w:p>
    <w:p w14:paraId="09B82A86" w14:textId="3D88C62E"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327A97A" wp14:editId="3EE94BA6">
                <wp:extent cx="5731510" cy="892088"/>
                <wp:effectExtent l="0" t="0" r="2540" b="22860"/>
                <wp:docPr id="10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31" name="مجموعة 47"/>
                        <wpg:cNvGrpSpPr/>
                        <wpg:grpSpPr>
                          <a:xfrm>
                            <a:off x="0" y="0"/>
                            <a:ext cx="5731510" cy="895351"/>
                            <a:chOff x="0" y="0"/>
                            <a:chExt cx="5878196" cy="918845"/>
                          </a:xfrm>
                        </wpg:grpSpPr>
                        <wpg:grpSp>
                          <wpg:cNvPr id="1032" name="مجموعة 48"/>
                          <wpg:cNvGrpSpPr/>
                          <wpg:grpSpPr>
                            <a:xfrm>
                              <a:off x="0" y="0"/>
                              <a:ext cx="5878196" cy="918845"/>
                              <a:chOff x="0" y="0"/>
                              <a:chExt cx="6240348" cy="919070"/>
                            </a:xfrm>
                          </wpg:grpSpPr>
                          <wpg:grpSp>
                            <wpg:cNvPr id="1033" name="مجموعة 49"/>
                            <wpg:cNvGrpSpPr/>
                            <wpg:grpSpPr>
                              <a:xfrm>
                                <a:off x="0" y="169208"/>
                                <a:ext cx="5433072" cy="580613"/>
                                <a:chOff x="0" y="169208"/>
                                <a:chExt cx="5433072" cy="580613"/>
                              </a:xfrm>
                            </wpg:grpSpPr>
                            <wps:wsp>
                              <wps:cNvPr id="10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9" name="مربع نص 41"/>
                          <wps:cNvSpPr txBox="1"/>
                          <wps:spPr>
                            <a:xfrm>
                              <a:off x="204466" y="256739"/>
                              <a:ext cx="4615440" cy="389157"/>
                            </a:xfrm>
                            <a:prstGeom prst="rect">
                              <a:avLst/>
                            </a:prstGeom>
                            <a:noFill/>
                          </wps:spPr>
                          <wps:txbx>
                            <w:txbxContent>
                              <w:p w14:paraId="7943FC84" w14:textId="1470FC93"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المؤسسية:</w:t>
                                </w:r>
                              </w:p>
                            </w:txbxContent>
                          </wps:txbx>
                          <wps:bodyPr wrap="square" rtlCol="1">
                            <a:spAutoFit/>
                          </wps:bodyPr>
                        </wps:wsp>
                      </wpg:grpSp>
                      <pic:pic xmlns:pic="http://schemas.openxmlformats.org/drawingml/2006/picture">
                        <pic:nvPicPr>
                          <pic:cNvPr id="1041"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327A97A" id="_x0000_s18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hRjFkcAcAAM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8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">
                  <v:group id="مجموعة 48" o:spid="_x0000_s18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group id="مجموعة 49" o:spid="_x0000_s18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">
                      <v:shape id="شكل حر 50" o:spid="_x0000_s18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" fillcolor="#a5a5a5 [2092]" stroked="f" strokeweight="1pt">
                        <v:stroke joinstyle="miter"/>
                      </v:roundrect>
                    </v:group>
                    <v:oval id="شكل بيضاوي 52" o:spid="_x0000_s18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" filled="f" strokecolor="#168489" strokeweight="1pt">
                      <v:stroke joinstyle="miter"/>
                    </v:oval>
                  </v:group>
                  <v:shape id="مربع نص 41" o:spid="_x0000_s185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" filled="f" stroked="f">
                    <v:textbox style="mso-fit-shape-to-text:t">
                      <w:txbxContent>
                        <w:p w14:paraId="7943FC84" w14:textId="1470FC93"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المؤسسية:</w:t>
                          </w:r>
                        </w:p>
                      </w:txbxContent>
                    </v:textbox>
                  </v:shape>
                </v:group>
                <v:shape id="صورة 54" o:spid="_x0000_s18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">
                  <v:imagedata r:id="rId110" o:title=""/>
                </v:shape>
                <w10:anchorlock/>
              </v:group>
            </w:pict>
          </mc:Fallback>
        </mc:AlternateContent>
      </w:r>
    </w:p>
    <w:p w14:paraId="2FEB1ECE" w14:textId="77777777" w:rsidR="0042208F" w:rsidRPr="001B17CB" w:rsidRDefault="0042208F" w:rsidP="0042208F">
      <w:pPr>
        <w:rPr>
          <w:rtl/>
        </w:rPr>
      </w:pPr>
      <w:r w:rsidRPr="001B17CB">
        <w:rPr>
          <w:rtl/>
        </w:rPr>
        <w:t xml:space="preserve">   - تطوير أنظمة وإجراءات واضحة.</w:t>
      </w:r>
    </w:p>
    <w:p w14:paraId="6A098233" w14:textId="77777777" w:rsidR="0042208F" w:rsidRPr="001B17CB" w:rsidRDefault="0042208F" w:rsidP="0042208F">
      <w:pPr>
        <w:rPr>
          <w:rtl/>
        </w:rPr>
      </w:pPr>
      <w:r w:rsidRPr="001B17CB">
        <w:rPr>
          <w:rtl/>
        </w:rPr>
        <w:t xml:space="preserve">   - مأسسة العمل التطوّعي وتحويله إلى ثقافة.</w:t>
      </w:r>
    </w:p>
    <w:p w14:paraId="09D4D5AB" w14:textId="77777777" w:rsidR="0042208F" w:rsidRPr="001B17CB" w:rsidRDefault="0042208F" w:rsidP="0042208F">
      <w:pPr>
        <w:rPr>
          <w:rtl/>
        </w:rPr>
      </w:pPr>
      <w:r w:rsidRPr="001B17CB">
        <w:rPr>
          <w:rtl/>
        </w:rPr>
        <w:t xml:space="preserve">   - بناء هياكل تنظيمية مرنة وقوية.</w:t>
      </w:r>
    </w:p>
    <w:p w14:paraId="4515AD41" w14:textId="77777777" w:rsidR="0042208F" w:rsidRDefault="0042208F" w:rsidP="0042208F">
      <w:pPr>
        <w:rPr>
          <w:rtl/>
        </w:rPr>
      </w:pPr>
      <w:r w:rsidRPr="001B17CB">
        <w:rPr>
          <w:rtl/>
        </w:rPr>
        <w:t xml:space="preserve">   - تطوير استراتيجيات وخطط طويلة المدى.</w:t>
      </w:r>
    </w:p>
    <w:p w14:paraId="285DED12" w14:textId="54B5684B"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E6EF99C" wp14:editId="5A4AABD5">
                <wp:extent cx="5731510" cy="892088"/>
                <wp:effectExtent l="0" t="0" r="2540" b="22860"/>
                <wp:docPr id="104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43" name="مجموعة 47"/>
                        <wpg:cNvGrpSpPr/>
                        <wpg:grpSpPr>
                          <a:xfrm>
                            <a:off x="0" y="0"/>
                            <a:ext cx="5731510" cy="895351"/>
                            <a:chOff x="0" y="0"/>
                            <a:chExt cx="5878196" cy="918845"/>
                          </a:xfrm>
                        </wpg:grpSpPr>
                        <wpg:grpSp>
                          <wpg:cNvPr id="1044" name="مجموعة 48"/>
                          <wpg:cNvGrpSpPr/>
                          <wpg:grpSpPr>
                            <a:xfrm>
                              <a:off x="0" y="0"/>
                              <a:ext cx="5878196" cy="918845"/>
                              <a:chOff x="0" y="0"/>
                              <a:chExt cx="6240348" cy="919070"/>
                            </a:xfrm>
                          </wpg:grpSpPr>
                          <wpg:grpSp>
                            <wpg:cNvPr id="1045" name="مجموعة 49"/>
                            <wpg:cNvGrpSpPr/>
                            <wpg:grpSpPr>
                              <a:xfrm>
                                <a:off x="0" y="169208"/>
                                <a:ext cx="5433072" cy="580613"/>
                                <a:chOff x="0" y="169208"/>
                                <a:chExt cx="5433072" cy="580613"/>
                              </a:xfrm>
                            </wpg:grpSpPr>
                            <wps:wsp>
                              <wps:cNvPr id="10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9" name="مربع نص 41"/>
                          <wps:cNvSpPr txBox="1"/>
                          <wps:spPr>
                            <a:xfrm>
                              <a:off x="204466" y="256739"/>
                              <a:ext cx="4615440" cy="389157"/>
                            </a:xfrm>
                            <a:prstGeom prst="rect">
                              <a:avLst/>
                            </a:prstGeom>
                            <a:noFill/>
                          </wps:spPr>
                          <wps:txbx>
                            <w:txbxContent>
                              <w:p w14:paraId="365C9DA9" w14:textId="49722A95"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المجتمعية:</w:t>
                                </w:r>
                              </w:p>
                            </w:txbxContent>
                          </wps:txbx>
                          <wps:bodyPr wrap="square" rtlCol="1">
                            <a:spAutoFit/>
                          </wps:bodyPr>
                        </wps:wsp>
                      </wpg:grpSp>
                      <pic:pic xmlns:pic="http://schemas.openxmlformats.org/drawingml/2006/picture">
                        <pic:nvPicPr>
                          <pic:cNvPr id="1050"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6EF99C" id="_x0000_s18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">
                <v:group id="مجموعة 47" o:spid="_x0000_s18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">
                  <v:group id="مجموعة 48" o:spid="_x0000_s18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">
                    <v:group id="مجموعة 49" o:spid="_x0000_s18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شكل حر 50" o:spid="_x0000_s18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" fillcolor="#a5a5a5 [2092]" stroked="f" strokeweight="1pt">
                        <v:stroke joinstyle="miter"/>
                      </v:roundrect>
                    </v:group>
                    <v:oval id="شكل بيضاوي 52" o:spid="_x0000_s18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" filled="f" strokecolor="#168489" strokeweight="1pt">
                      <v:stroke joinstyle="miter"/>
                    </v:oval>
                  </v:group>
                  <v:shape id="مربع نص 41" o:spid="_x0000_s186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" filled="f" stroked="f">
                    <v:textbox style="mso-fit-shape-to-text:t">
                      <w:txbxContent>
                        <w:p w14:paraId="365C9DA9" w14:textId="49722A95"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المجتمعية:</w:t>
                          </w:r>
                        </w:p>
                      </w:txbxContent>
                    </v:textbox>
                  </v:shape>
                </v:group>
                <v:shape id="صورة 54" o:spid="_x0000_s18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">
                  <v:imagedata r:id="rId110" o:title=""/>
                </v:shape>
                <w10:anchorlock/>
              </v:group>
            </w:pict>
          </mc:Fallback>
        </mc:AlternateContent>
      </w:r>
    </w:p>
    <w:p w14:paraId="1E66C4B8" w14:textId="77777777" w:rsidR="0042208F" w:rsidRPr="001B17CB" w:rsidRDefault="0042208F" w:rsidP="0042208F">
      <w:pPr>
        <w:rPr>
          <w:rtl/>
        </w:rPr>
      </w:pPr>
      <w:r w:rsidRPr="001B17CB">
        <w:rPr>
          <w:rtl/>
        </w:rPr>
        <w:t xml:space="preserve">   - إشراك المجتمع المحلي في تصميم وتنفيذ المشروع.</w:t>
      </w:r>
    </w:p>
    <w:p w14:paraId="679596CA" w14:textId="77777777" w:rsidR="0042208F" w:rsidRPr="001B17CB" w:rsidRDefault="0042208F" w:rsidP="0042208F">
      <w:pPr>
        <w:rPr>
          <w:rtl/>
        </w:rPr>
      </w:pPr>
      <w:r w:rsidRPr="001B17CB">
        <w:rPr>
          <w:rtl/>
        </w:rPr>
        <w:t xml:space="preserve">   - تعزيز ملكية المجتمع للمشروع.</w:t>
      </w:r>
    </w:p>
    <w:p w14:paraId="70C6BC50" w14:textId="77777777" w:rsidR="0042208F" w:rsidRPr="001B17CB" w:rsidRDefault="0042208F" w:rsidP="0042208F">
      <w:pPr>
        <w:rPr>
          <w:rtl/>
        </w:rPr>
      </w:pPr>
      <w:r w:rsidRPr="001B17CB">
        <w:rPr>
          <w:rtl/>
        </w:rPr>
        <w:lastRenderedPageBreak/>
        <w:t xml:space="preserve">   - بناء شبكة من العلاقات والشراكات المجتمعية.</w:t>
      </w:r>
    </w:p>
    <w:p w14:paraId="13334FB6" w14:textId="77777777" w:rsidR="0042208F" w:rsidRPr="001B17CB" w:rsidRDefault="0042208F" w:rsidP="0042208F">
      <w:pPr>
        <w:rPr>
          <w:rtl/>
        </w:rPr>
      </w:pPr>
      <w:r w:rsidRPr="001B17CB">
        <w:rPr>
          <w:rtl/>
        </w:rPr>
        <w:t xml:space="preserve">   - تعزيز ثقة المجتمع في المشروع وقيمته.</w:t>
      </w:r>
    </w:p>
    <w:p w14:paraId="3285BC54" w14:textId="77777777" w:rsidR="0042208F" w:rsidRPr="00C22C2D" w:rsidRDefault="0042208F" w:rsidP="00C22C2D">
      <w:pPr>
        <w:pStyle w:val="ad"/>
        <w:rPr>
          <w:b w:val="0"/>
          <w:bCs/>
          <w:color w:val="168489"/>
          <w:rtl/>
        </w:rPr>
      </w:pPr>
      <w:r w:rsidRPr="00C22C2D">
        <w:rPr>
          <w:b w:val="0"/>
          <w:bCs/>
          <w:color w:val="168489"/>
          <w:rtl/>
        </w:rPr>
        <w:t>استراتيجيات تطوير المشاريع التطوّعية:</w:t>
      </w:r>
    </w:p>
    <w:p w14:paraId="4F96B9BB" w14:textId="77777777" w:rsidR="0042208F" w:rsidRDefault="0042208F" w:rsidP="0042208F">
      <w:pPr>
        <w:rPr>
          <w:rtl/>
        </w:rPr>
      </w:pPr>
      <w:r w:rsidRPr="001B17CB">
        <w:rPr>
          <w:rtl/>
        </w:rPr>
        <w:t>تحتاج المشاريع التطوّعية إلى تطوير مستمر لضمان ملاءمتها للمتغيّرات وتعظيم أثرها:</w:t>
      </w:r>
    </w:p>
    <w:p w14:paraId="0B564077" w14:textId="21C5979B" w:rsidR="00DB65B3" w:rsidRDefault="00DB65B3" w:rsidP="00DB65B3">
      <w:pPr>
        <w:rPr>
          <w:rtl/>
        </w:rPr>
      </w:pPr>
      <w:r w:rsidRPr="00DB65B3">
        <w:rPr>
          <w:noProof/>
        </w:rPr>
        <mc:AlternateContent>
          <mc:Choice Requires="wpg">
            <w:drawing>
              <wp:inline distT="0" distB="0" distL="0" distR="0" wp14:anchorId="3455E6FB" wp14:editId="18AF019A">
                <wp:extent cx="5719445" cy="2919204"/>
                <wp:effectExtent l="0" t="0" r="0" b="0"/>
                <wp:docPr id="35700785" name="Group 20"/>
                <wp:cNvGraphicFramePr/>
                <a:graphic xmlns:a="http://schemas.openxmlformats.org/drawingml/2006/main">
                  <a:graphicData uri="http://schemas.microsoft.com/office/word/2010/wordprocessingGroup">
                    <wpg:wgp>
                      <wpg:cNvGrpSpPr/>
                      <wpg:grpSpPr>
                        <a:xfrm flipH="1">
                          <a:off x="0" y="0"/>
                          <a:ext cx="5719445" cy="2919204"/>
                          <a:chOff x="0" y="0"/>
                          <a:chExt cx="5719445" cy="2919204"/>
                        </a:xfrm>
                      </wpg:grpSpPr>
                      <wpg:grpSp>
                        <wpg:cNvPr id="35700786" name="Group 35700786"/>
                        <wpg:cNvGrpSpPr/>
                        <wpg:grpSpPr>
                          <a:xfrm>
                            <a:off x="4355867" y="1117709"/>
                            <a:ext cx="1363578" cy="1801495"/>
                            <a:chOff x="4355867" y="1117709"/>
                            <a:chExt cx="1745768" cy="2307101"/>
                          </a:xfrm>
                        </wpg:grpSpPr>
                        <wps:wsp>
                          <wps:cNvPr id="35700787" name="Rectangle: Rounded Corners 35700787"/>
                          <wps:cNvSpPr/>
                          <wps:spPr>
                            <a:xfrm>
                              <a:off x="4357241" y="1117709"/>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88" name="مربع نص 166"/>
                          <wps:cNvSpPr txBox="1"/>
                          <wps:spPr>
                            <a:xfrm>
                              <a:off x="4355867" y="2576708"/>
                              <a:ext cx="1745768" cy="513768"/>
                            </a:xfrm>
                            <a:prstGeom prst="rect">
                              <a:avLst/>
                            </a:prstGeom>
                          </wps:spPr>
                          <wps:txbx>
                            <w:txbxContent>
                              <w:p w14:paraId="104AE06F" w14:textId="05DBB7E4"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تمكين المستفيدين</w:t>
                                </w:r>
                              </w:p>
                            </w:txbxContent>
                          </wps:txbx>
                          <wps:bodyPr wrap="square" rtlCol="1">
                            <a:noAutofit/>
                          </wps:bodyPr>
                        </wps:wsp>
                      </wpg:grpSp>
                      <wpg:grpSp>
                        <wpg:cNvPr id="35700789" name="Group 35700789"/>
                        <wpg:cNvGrpSpPr/>
                        <wpg:grpSpPr>
                          <a:xfrm>
                            <a:off x="0" y="0"/>
                            <a:ext cx="4318840" cy="2919204"/>
                            <a:chOff x="0" y="0"/>
                            <a:chExt cx="4318840" cy="2919204"/>
                          </a:xfrm>
                        </wpg:grpSpPr>
                        <wpg:grpSp>
                          <wpg:cNvPr id="35700790" name="Group 35700790"/>
                          <wpg:cNvGrpSpPr/>
                          <wpg:grpSpPr>
                            <a:xfrm>
                              <a:off x="0" y="0"/>
                              <a:ext cx="1362504" cy="1801495"/>
                              <a:chOff x="0" y="0"/>
                              <a:chExt cx="1744393" cy="2307101"/>
                            </a:xfrm>
                          </wpg:grpSpPr>
                          <wps:wsp>
                            <wps:cNvPr id="35700791" name="Rectangle: Rounded Corners 35700791"/>
                            <wps:cNvSpPr/>
                            <wps:spPr>
                              <a:xfrm>
                                <a:off x="0" y="0"/>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92" name="مربع نص 166"/>
                            <wps:cNvSpPr txBox="1"/>
                            <wps:spPr>
                              <a:xfrm>
                                <a:off x="60239" y="1384235"/>
                                <a:ext cx="1623496" cy="562951"/>
                              </a:xfrm>
                              <a:prstGeom prst="rect">
                                <a:avLst/>
                              </a:prstGeom>
                            </wps:spPr>
                            <wps:txbx>
                              <w:txbxContent>
                                <w:p w14:paraId="053BC160" w14:textId="54C2021D"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التجديد المستمر</w:t>
                                  </w:r>
                                </w:p>
                              </w:txbxContent>
                            </wps:txbx>
                            <wps:bodyPr wrap="square" rtlCol="1">
                              <a:noAutofit/>
                            </wps:bodyPr>
                          </wps:wsp>
                        </wpg:grpSp>
                        <wpg:grpSp>
                          <wpg:cNvPr id="35700793" name="Group 35700793"/>
                          <wpg:cNvGrpSpPr/>
                          <wpg:grpSpPr>
                            <a:xfrm>
                              <a:off x="1468771" y="1117709"/>
                              <a:ext cx="1362504" cy="1801495"/>
                              <a:chOff x="1468771" y="1117709"/>
                              <a:chExt cx="1744393" cy="2307101"/>
                            </a:xfrm>
                          </wpg:grpSpPr>
                          <wps:wsp>
                            <wps:cNvPr id="35700794" name="Rectangle: Rounded Corners 35700794"/>
                            <wps:cNvSpPr/>
                            <wps:spPr>
                              <a:xfrm>
                                <a:off x="1468771" y="1117709"/>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95" name="مربع نص 166"/>
                            <wps:cNvSpPr txBox="1"/>
                            <wps:spPr>
                              <a:xfrm>
                                <a:off x="1507340" y="2609314"/>
                                <a:ext cx="1666513" cy="453927"/>
                              </a:xfrm>
                              <a:prstGeom prst="rect">
                                <a:avLst/>
                              </a:prstGeom>
                            </wps:spPr>
                            <wps:txbx>
                              <w:txbxContent>
                                <w:p w14:paraId="33492219" w14:textId="28DBC788"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استثمار التكنولوجيا</w:t>
                                  </w:r>
                                </w:p>
                              </w:txbxContent>
                            </wps:txbx>
                            <wps:bodyPr wrap="square" rtlCol="1">
                              <a:noAutofit/>
                            </wps:bodyPr>
                          </wps:wsp>
                        </wpg:grpSp>
                        <wpg:grpSp>
                          <wpg:cNvPr id="35700796" name="Group 35700796"/>
                          <wpg:cNvGrpSpPr/>
                          <wpg:grpSpPr>
                            <a:xfrm>
                              <a:off x="2893230" y="0"/>
                              <a:ext cx="1425610" cy="1801495"/>
                              <a:chOff x="2893230" y="0"/>
                              <a:chExt cx="1825187" cy="2307101"/>
                            </a:xfrm>
                          </wpg:grpSpPr>
                          <wps:wsp>
                            <wps:cNvPr id="35700797" name="Rectangle: Rounded Corners 35700797"/>
                            <wps:cNvSpPr/>
                            <wps:spPr>
                              <a:xfrm>
                                <a:off x="2934157" y="0"/>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98" name="مربع نص 166"/>
                            <wps:cNvSpPr txBox="1"/>
                            <wps:spPr>
                              <a:xfrm>
                                <a:off x="2893230" y="1314753"/>
                                <a:ext cx="1825187" cy="931874"/>
                              </a:xfrm>
                              <a:prstGeom prst="rect">
                                <a:avLst/>
                              </a:prstGeom>
                            </wps:spPr>
                            <wps:txbx>
                              <w:txbxContent>
                                <w:p w14:paraId="07333A93" w14:textId="425AED67"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بناء الشراكات الاستراتيجية</w:t>
                                  </w:r>
                                </w:p>
                              </w:txbxContent>
                            </wps:txbx>
                            <wps:bodyPr wrap="square" rtlCol="1">
                              <a:noAutofit/>
                            </wps:bodyPr>
                          </wps:wsp>
                        </wpg:grpSp>
                        <wps:wsp>
                          <wps:cNvPr id="35700799" name="مربع نص 166"/>
                          <wps:cNvSpPr txBox="1"/>
                          <wps:spPr>
                            <a:xfrm>
                              <a:off x="106168" y="13642"/>
                              <a:ext cx="1150168" cy="887105"/>
                            </a:xfrm>
                            <a:prstGeom prst="rect">
                              <a:avLst/>
                            </a:prstGeom>
                          </wps:spPr>
                          <wps:txbx>
                            <w:txbxContent>
                              <w:p w14:paraId="5D308862"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wps:txbx>
                          <wps:bodyPr wrap="square" rtlCol="1">
                            <a:noAutofit/>
                          </wps:bodyPr>
                        </wps:wsp>
                        <wps:wsp>
                          <wps:cNvPr id="1279981888" name="مربع نص 166"/>
                          <wps:cNvSpPr txBox="1"/>
                          <wps:spPr>
                            <a:xfrm>
                              <a:off x="3030951" y="13642"/>
                              <a:ext cx="1150168" cy="887105"/>
                            </a:xfrm>
                            <a:prstGeom prst="rect">
                              <a:avLst/>
                            </a:prstGeom>
                          </wps:spPr>
                          <wps:txbx>
                            <w:txbxContent>
                              <w:p w14:paraId="049ACF56"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03</w:t>
                                </w:r>
                              </w:p>
                            </w:txbxContent>
                          </wps:txbx>
                          <wps:bodyPr wrap="square" rtlCol="1">
                            <a:noAutofit/>
                          </wps:bodyPr>
                        </wps:wsp>
                        <wps:wsp>
                          <wps:cNvPr id="1279981889" name="مربع نص 166"/>
                          <wps:cNvSpPr txBox="1"/>
                          <wps:spPr>
                            <a:xfrm>
                              <a:off x="1574939" y="1153229"/>
                              <a:ext cx="1150168" cy="887105"/>
                            </a:xfrm>
                            <a:prstGeom prst="rect">
                              <a:avLst/>
                            </a:prstGeom>
                          </wps:spPr>
                          <wps:txbx>
                            <w:txbxContent>
                              <w:p w14:paraId="179EDA76"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02</w:t>
                                </w:r>
                              </w:p>
                            </w:txbxContent>
                          </wps:txbx>
                          <wps:bodyPr wrap="square" rtlCol="1">
                            <a:noAutofit/>
                          </wps:bodyPr>
                        </wps:wsp>
                      </wpg:grpSp>
                      <wps:wsp>
                        <wps:cNvPr id="1279981890" name="مربع نص 166"/>
                        <wps:cNvSpPr txBox="1"/>
                        <wps:spPr>
                          <a:xfrm>
                            <a:off x="4462572" y="1153229"/>
                            <a:ext cx="1150168" cy="887105"/>
                          </a:xfrm>
                          <a:prstGeom prst="rect">
                            <a:avLst/>
                          </a:prstGeom>
                        </wps:spPr>
                        <wps:txbx>
                          <w:txbxContent>
                            <w:p w14:paraId="70B3E1A1"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04</w:t>
                              </w:r>
                            </w:p>
                          </w:txbxContent>
                        </wps:txbx>
                        <wps:bodyPr wrap="square" rtlCol="1">
                          <a:noAutofit/>
                        </wps:bodyPr>
                      </wps:wsp>
                    </wpg:wgp>
                  </a:graphicData>
                </a:graphic>
              </wp:inline>
            </w:drawing>
          </mc:Choice>
          <mc:Fallback>
            <w:pict>
              <v:group w14:anchorId="3455E6FB" id="Group 20" o:spid="_x0000_s1863" style="width:450.35pt;height:229.85pt;flip:x;mso-position-horizontal-relative:char;mso-position-vertical-relative:line" coordsize="57194,29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">
                <v:group id="Group 35700786" o:spid="_x0000_s1864" style="position:absolute;left:43558;top:11177;width:13636;height:18015" coordorigin="43558,11177" coordsize="17457,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">
                  <v:roundrect id="Rectangle: Rounded Corners 35700787" o:spid="_x0000_s1865" style="position:absolute;left:43572;top:11177;width:17444;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" fillcolor="#e1eeef" stroked="f" strokeweight="1pt">
                    <v:stroke joinstyle="miter"/>
                  </v:roundrect>
                  <v:shape id="مربع نص 166" o:spid="_x0000_s1866" type="#_x0000_t202" style="position:absolute;left:43558;top:25767;width:17458;height:5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" filled="f" stroked="f">
                    <v:textbox>
                      <w:txbxContent>
                        <w:p w14:paraId="104AE06F" w14:textId="05DBB7E4"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تمكين المستفيدين</w:t>
                          </w:r>
                        </w:p>
                      </w:txbxContent>
                    </v:textbox>
                  </v:shape>
                </v:group>
                <v:group id="Group 35700789" o:spid="_x0000_s1867" style="position:absolute;width:43188;height:29192" coordsize="43188,29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">
                  <v:group id="Group 35700790" o:spid="_x0000_s1868" style="position:absolute;width:13625;height:18014" coordsize="17443,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">
                    <v:roundrect id="Rectangle: Rounded Corners 35700791" o:spid="_x0000_s1869" style="position:absolute;width:17443;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" fillcolor="#e1eeef" stroked="f" strokeweight="1pt">
                      <v:stroke joinstyle="miter"/>
                    </v:roundrect>
                    <v:shape id="مربع نص 166" o:spid="_x0000_s1870" type="#_x0000_t202" style="position:absolute;left:602;top:13842;width:16235;height:5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" filled="f" stroked="f">
                      <v:textbox>
                        <w:txbxContent>
                          <w:p w14:paraId="053BC160" w14:textId="54C2021D"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التجديد المستمر</w:t>
                            </w:r>
                          </w:p>
                        </w:txbxContent>
                      </v:textbox>
                    </v:shape>
                  </v:group>
                  <v:group id="Group 35700793" o:spid="_x0000_s1871" style="position:absolute;left:14687;top:11177;width:13625;height:18015" coordorigin="14687,11177" coordsize="17443,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">
                    <v:roundrect id="Rectangle: Rounded Corners 35700794" o:spid="_x0000_s1872" style="position:absolute;left:14687;top:11177;width:17444;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" fillcolor="#e1eeef" stroked="f" strokeweight="1pt">
                      <v:stroke joinstyle="miter"/>
                    </v:roundrect>
                    <v:shape id="مربع نص 166" o:spid="_x0000_s1873" type="#_x0000_t202" style="position:absolute;left:15073;top:26093;width:16665;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" filled="f" stroked="f">
                      <v:textbox>
                        <w:txbxContent>
                          <w:p w14:paraId="33492219" w14:textId="28DBC788"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استثمار التكنولوجيا</w:t>
                            </w:r>
                          </w:p>
                        </w:txbxContent>
                      </v:textbox>
                    </v:shape>
                  </v:group>
                  <v:group id="Group 35700796" o:spid="_x0000_s1874" style="position:absolute;left:28932;width:14256;height:18014" coordorigin="28932" coordsize="18251,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">
                    <v:roundrect id="Rectangle: Rounded Corners 35700797" o:spid="_x0000_s1875" style="position:absolute;left:29341;width:17444;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" fillcolor="#e1eeef" stroked="f" strokeweight="1pt">
                      <v:stroke joinstyle="miter"/>
                    </v:roundrect>
                    <v:shape id="مربع نص 166" o:spid="_x0000_s1876" type="#_x0000_t202" style="position:absolute;left:28932;top:13147;width:18252;height:9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" filled="f" stroked="f">
                      <v:textbox>
                        <w:txbxContent>
                          <w:p w14:paraId="07333A93" w14:textId="425AED67"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بناء الشراكات الاستراتيجية</w:t>
                            </w:r>
                          </w:p>
                        </w:txbxContent>
                      </v:textbox>
                    </v:shape>
                  </v:group>
                  <v:shape id="مربع نص 166" o:spid="_x0000_s1877" type="#_x0000_t202" style="position:absolute;left:1061;top:136;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" filled="f" stroked="f">
                    <v:textbox>
                      <w:txbxContent>
                        <w:p w14:paraId="5D308862"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v:textbox>
                  </v:shape>
                  <v:shape id="مربع نص 166" o:spid="_x0000_s1878" type="#_x0000_t202" style="position:absolute;left:30309;top:136;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" filled="f" stroked="f">
                    <v:textbox>
                      <w:txbxContent>
                        <w:p w14:paraId="049ACF56"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03</w:t>
                          </w:r>
                        </w:p>
                      </w:txbxContent>
                    </v:textbox>
                  </v:shape>
                  <v:shape id="مربع نص 166" o:spid="_x0000_s1879" type="#_x0000_t202" style="position:absolute;left:15749;top:11532;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" filled="f" stroked="f">
                    <v:textbox>
                      <w:txbxContent>
                        <w:p w14:paraId="179EDA76"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02</w:t>
                          </w:r>
                        </w:p>
                      </w:txbxContent>
                    </v:textbox>
                  </v:shape>
                </v:group>
                <v:shape id="مربع نص 166" o:spid="_x0000_s1880" type="#_x0000_t202" style="position:absolute;left:44625;top:11532;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" filled="f" stroked="f">
                  <v:textbox>
                    <w:txbxContent>
                      <w:p w14:paraId="70B3E1A1"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04</w:t>
                        </w:r>
                      </w:p>
                    </w:txbxContent>
                  </v:textbox>
                </v:shape>
                <w10:anchorlock/>
              </v:group>
            </w:pict>
          </mc:Fallback>
        </mc:AlternateContent>
      </w:r>
    </w:p>
    <w:p w14:paraId="39DAA57D" w14:textId="53330439"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6735D2C6" wp14:editId="35F24371">
                <wp:extent cx="5731510" cy="892088"/>
                <wp:effectExtent l="0" t="0" r="2540" b="22860"/>
                <wp:docPr id="10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52" name="مجموعة 47"/>
                        <wpg:cNvGrpSpPr/>
                        <wpg:grpSpPr>
                          <a:xfrm>
                            <a:off x="0" y="0"/>
                            <a:ext cx="5731510" cy="895351"/>
                            <a:chOff x="0" y="0"/>
                            <a:chExt cx="5878196" cy="918845"/>
                          </a:xfrm>
                        </wpg:grpSpPr>
                        <wpg:grpSp>
                          <wpg:cNvPr id="1053" name="مجموعة 48"/>
                          <wpg:cNvGrpSpPr/>
                          <wpg:grpSpPr>
                            <a:xfrm>
                              <a:off x="0" y="0"/>
                              <a:ext cx="5878196" cy="918845"/>
                              <a:chOff x="0" y="0"/>
                              <a:chExt cx="6240348" cy="919070"/>
                            </a:xfrm>
                          </wpg:grpSpPr>
                          <wpg:grpSp>
                            <wpg:cNvPr id="1054" name="مجموعة 49"/>
                            <wpg:cNvGrpSpPr/>
                            <wpg:grpSpPr>
                              <a:xfrm>
                                <a:off x="0" y="169208"/>
                                <a:ext cx="5433072" cy="580613"/>
                                <a:chOff x="0" y="169208"/>
                                <a:chExt cx="5433072" cy="580613"/>
                              </a:xfrm>
                            </wpg:grpSpPr>
                            <wps:wsp>
                              <wps:cNvPr id="10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8" name="مربع نص 41"/>
                          <wps:cNvSpPr txBox="1"/>
                          <wps:spPr>
                            <a:xfrm>
                              <a:off x="204466" y="256739"/>
                              <a:ext cx="4615440" cy="389157"/>
                            </a:xfrm>
                            <a:prstGeom prst="rect">
                              <a:avLst/>
                            </a:prstGeom>
                            <a:noFill/>
                          </wps:spPr>
                          <wps:txbx>
                            <w:txbxContent>
                              <w:p w14:paraId="140B8F18" w14:textId="288D13D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التجديد المستمر:</w:t>
                                </w:r>
                              </w:p>
                            </w:txbxContent>
                          </wps:txbx>
                          <wps:bodyPr wrap="square" rtlCol="1">
                            <a:spAutoFit/>
                          </wps:bodyPr>
                        </wps:wsp>
                      </wpg:grpSp>
                      <pic:pic xmlns:pic="http://schemas.openxmlformats.org/drawingml/2006/picture">
                        <pic:nvPicPr>
                          <pic:cNvPr id="1059"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35D2C6" id="_x0000_s18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tvKz3EHAADN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8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">
                  <v:group id="مجموعة 48" o:spid="_x0000_s18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">
                    <v:group id="مجموعة 49" o:spid="_x0000_s18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شكل حر 50" o:spid="_x0000_s18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" fillcolor="#a5a5a5 [2092]" stroked="f" strokeweight="1pt">
                        <v:stroke joinstyle="miter"/>
                      </v:roundrect>
                    </v:group>
                    <v:oval id="شكل بيضاوي 52" o:spid="_x0000_s18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" filled="f" strokecolor="#168489" strokeweight="1pt">
                      <v:stroke joinstyle="miter"/>
                    </v:oval>
                  </v:group>
                  <v:shape id="مربع نص 41" o:spid="_x0000_s188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" filled="f" stroked="f">
                    <v:textbox style="mso-fit-shape-to-text:t">
                      <w:txbxContent>
                        <w:p w14:paraId="140B8F18" w14:textId="288D13D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التجديد المستمر:</w:t>
                          </w:r>
                        </w:p>
                      </w:txbxContent>
                    </v:textbox>
                  </v:shape>
                </v:group>
                <v:shape id="صورة 54" o:spid="_x0000_s18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">
                  <v:imagedata r:id="rId110" o:title=""/>
                </v:shape>
                <w10:anchorlock/>
              </v:group>
            </w:pict>
          </mc:Fallback>
        </mc:AlternateContent>
      </w:r>
    </w:p>
    <w:p w14:paraId="57822526" w14:textId="77777777" w:rsidR="0042208F" w:rsidRPr="001B17CB" w:rsidRDefault="0042208F" w:rsidP="0042208F">
      <w:pPr>
        <w:rPr>
          <w:rtl/>
        </w:rPr>
      </w:pPr>
      <w:r w:rsidRPr="001B17CB">
        <w:rPr>
          <w:rtl/>
        </w:rPr>
        <w:t xml:space="preserve">   - مراجعة الرؤية والأهداف دورياً.</w:t>
      </w:r>
    </w:p>
    <w:p w14:paraId="36D80A48" w14:textId="77777777" w:rsidR="0042208F" w:rsidRPr="001B17CB" w:rsidRDefault="0042208F" w:rsidP="0042208F">
      <w:pPr>
        <w:rPr>
          <w:rtl/>
        </w:rPr>
      </w:pPr>
      <w:r w:rsidRPr="001B17CB">
        <w:rPr>
          <w:rtl/>
        </w:rPr>
        <w:t xml:space="preserve">   - استكشاف فرص جديدة وتوسيع نطاق العمل.</w:t>
      </w:r>
    </w:p>
    <w:p w14:paraId="190F4014" w14:textId="77777777" w:rsidR="0042208F" w:rsidRPr="001B17CB" w:rsidRDefault="0042208F" w:rsidP="0042208F">
      <w:pPr>
        <w:rPr>
          <w:rtl/>
        </w:rPr>
      </w:pPr>
      <w:r w:rsidRPr="001B17CB">
        <w:rPr>
          <w:rtl/>
        </w:rPr>
        <w:t xml:space="preserve">   - تحديث الأساليب والأدوات المستخدمة.</w:t>
      </w:r>
    </w:p>
    <w:p w14:paraId="791A0386" w14:textId="77777777" w:rsidR="0042208F" w:rsidRDefault="0042208F" w:rsidP="0042208F">
      <w:pPr>
        <w:rPr>
          <w:rtl/>
        </w:rPr>
      </w:pPr>
      <w:r w:rsidRPr="001B17CB">
        <w:rPr>
          <w:rtl/>
        </w:rPr>
        <w:t xml:space="preserve">   - الانفتاح على الأفكار الإبداعية.</w:t>
      </w:r>
    </w:p>
    <w:p w14:paraId="102B2FDF" w14:textId="637A6FD5"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6B212C26" wp14:editId="798CC346">
                <wp:extent cx="5731510" cy="892088"/>
                <wp:effectExtent l="0" t="0" r="2540" b="22860"/>
                <wp:docPr id="106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61" name="مجموعة 47"/>
                        <wpg:cNvGrpSpPr/>
                        <wpg:grpSpPr>
                          <a:xfrm>
                            <a:off x="0" y="0"/>
                            <a:ext cx="5731510" cy="895351"/>
                            <a:chOff x="0" y="0"/>
                            <a:chExt cx="5878196" cy="918845"/>
                          </a:xfrm>
                        </wpg:grpSpPr>
                        <wpg:grpSp>
                          <wpg:cNvPr id="1062" name="مجموعة 48"/>
                          <wpg:cNvGrpSpPr/>
                          <wpg:grpSpPr>
                            <a:xfrm>
                              <a:off x="0" y="0"/>
                              <a:ext cx="5878196" cy="918845"/>
                              <a:chOff x="0" y="0"/>
                              <a:chExt cx="6240348" cy="919070"/>
                            </a:xfrm>
                          </wpg:grpSpPr>
                          <wpg:grpSp>
                            <wpg:cNvPr id="1063" name="مجموعة 49"/>
                            <wpg:cNvGrpSpPr/>
                            <wpg:grpSpPr>
                              <a:xfrm>
                                <a:off x="0" y="169208"/>
                                <a:ext cx="5433072" cy="580613"/>
                                <a:chOff x="0" y="169208"/>
                                <a:chExt cx="5433072" cy="580613"/>
                              </a:xfrm>
                            </wpg:grpSpPr>
                            <wps:wsp>
                              <wps:cNvPr id="10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7" name="مربع نص 41"/>
                          <wps:cNvSpPr txBox="1"/>
                          <wps:spPr>
                            <a:xfrm>
                              <a:off x="204466" y="256739"/>
                              <a:ext cx="4615440" cy="389157"/>
                            </a:xfrm>
                            <a:prstGeom prst="rect">
                              <a:avLst/>
                            </a:prstGeom>
                            <a:noFill/>
                          </wps:spPr>
                          <wps:txbx>
                            <w:txbxContent>
                              <w:p w14:paraId="63D837C8" w14:textId="7EA93C79"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استثمار التكنولوجيا:</w:t>
                                </w:r>
                              </w:p>
                            </w:txbxContent>
                          </wps:txbx>
                          <wps:bodyPr wrap="square" rtlCol="1">
                            <a:spAutoFit/>
                          </wps:bodyPr>
                        </wps:wsp>
                      </wpg:grpSp>
                      <pic:pic xmlns:pic="http://schemas.openxmlformats.org/drawingml/2006/picture">
                        <pic:nvPicPr>
                          <pic:cNvPr id="1068"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212C26" id="_x0000_s18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DfqJt3EHAADN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8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group id="مجموعة 48" o:spid="_x0000_s18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">
                    <v:group id="مجموعة 49" o:spid="_x0000_s18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">
                      <v:shape id="شكل حر 50" o:spid="_x0000_s18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" fillcolor="#a5a5a5 [2092]" stroked="f" strokeweight="1pt">
                        <v:stroke joinstyle="miter"/>
                      </v:roundrect>
                    </v:group>
                    <v:oval id="شكل بيضاوي 52" o:spid="_x0000_s18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" filled="f" strokecolor="#168489" strokeweight="1pt">
                      <v:stroke joinstyle="miter"/>
                    </v:oval>
                  </v:group>
                  <v:shape id="مربع نص 41" o:spid="_x0000_s189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" filled="f" stroked="f">
                    <v:textbox style="mso-fit-shape-to-text:t">
                      <w:txbxContent>
                        <w:p w14:paraId="63D837C8" w14:textId="7EA93C79"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استثمار التكنولوجيا:</w:t>
                          </w:r>
                        </w:p>
                      </w:txbxContent>
                    </v:textbox>
                  </v:shape>
                </v:group>
                <v:shape id="صورة 54" o:spid="_x0000_s18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">
                  <v:imagedata r:id="rId110" o:title=""/>
                </v:shape>
                <w10:anchorlock/>
              </v:group>
            </w:pict>
          </mc:Fallback>
        </mc:AlternateContent>
      </w:r>
    </w:p>
    <w:p w14:paraId="62C911B6" w14:textId="77777777" w:rsidR="0042208F" w:rsidRPr="001B17CB" w:rsidRDefault="0042208F" w:rsidP="0042208F">
      <w:pPr>
        <w:rPr>
          <w:rtl/>
        </w:rPr>
      </w:pPr>
      <w:r w:rsidRPr="001B17CB">
        <w:rPr>
          <w:rtl/>
        </w:rPr>
        <w:t xml:space="preserve">   - توظيف التقنيات الحديثة لزيادة الكفاءة والوصول.</w:t>
      </w:r>
    </w:p>
    <w:p w14:paraId="56B9568C" w14:textId="77777777" w:rsidR="0042208F" w:rsidRPr="001B17CB" w:rsidRDefault="0042208F" w:rsidP="0042208F">
      <w:pPr>
        <w:rPr>
          <w:rtl/>
        </w:rPr>
      </w:pPr>
      <w:r w:rsidRPr="001B17CB">
        <w:rPr>
          <w:rtl/>
        </w:rPr>
        <w:t xml:space="preserve">   - الاستفادة من منصّات التواصل الاجتماعي.</w:t>
      </w:r>
    </w:p>
    <w:p w14:paraId="1F3A1420" w14:textId="77777777" w:rsidR="0042208F" w:rsidRPr="001B17CB" w:rsidRDefault="0042208F" w:rsidP="0042208F">
      <w:pPr>
        <w:rPr>
          <w:rtl/>
        </w:rPr>
      </w:pPr>
      <w:r w:rsidRPr="001B17CB">
        <w:rPr>
          <w:rtl/>
        </w:rPr>
        <w:t xml:space="preserve">   - استخدام التطبيقات والبرامج لإدارة العمل التطوّعي.</w:t>
      </w:r>
    </w:p>
    <w:p w14:paraId="1222CC3F" w14:textId="77777777" w:rsidR="0042208F" w:rsidRDefault="0042208F" w:rsidP="0042208F">
      <w:pPr>
        <w:rPr>
          <w:rtl/>
        </w:rPr>
      </w:pPr>
      <w:r w:rsidRPr="001B17CB">
        <w:rPr>
          <w:rtl/>
        </w:rPr>
        <w:lastRenderedPageBreak/>
        <w:t xml:space="preserve">   - الاستثمار في قواعد البيانات وأنظمة المعلومات.</w:t>
      </w:r>
    </w:p>
    <w:p w14:paraId="33B2841B" w14:textId="5104120F"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2435A47D" wp14:editId="7B59C8D8">
                <wp:extent cx="5731510" cy="892088"/>
                <wp:effectExtent l="0" t="0" r="2540" b="22860"/>
                <wp:docPr id="10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70" name="مجموعة 47"/>
                        <wpg:cNvGrpSpPr/>
                        <wpg:grpSpPr>
                          <a:xfrm>
                            <a:off x="0" y="0"/>
                            <a:ext cx="5731510" cy="895351"/>
                            <a:chOff x="0" y="0"/>
                            <a:chExt cx="5878196" cy="918845"/>
                          </a:xfrm>
                        </wpg:grpSpPr>
                        <wpg:grpSp>
                          <wpg:cNvPr id="1071" name="مجموعة 48"/>
                          <wpg:cNvGrpSpPr/>
                          <wpg:grpSpPr>
                            <a:xfrm>
                              <a:off x="0" y="0"/>
                              <a:ext cx="5878196" cy="918845"/>
                              <a:chOff x="0" y="0"/>
                              <a:chExt cx="6240348" cy="919070"/>
                            </a:xfrm>
                          </wpg:grpSpPr>
                          <wpg:grpSp>
                            <wpg:cNvPr id="1072" name="مجموعة 49"/>
                            <wpg:cNvGrpSpPr/>
                            <wpg:grpSpPr>
                              <a:xfrm>
                                <a:off x="0" y="169208"/>
                                <a:ext cx="5433072" cy="580613"/>
                                <a:chOff x="0" y="169208"/>
                                <a:chExt cx="5433072" cy="580613"/>
                              </a:xfrm>
                            </wpg:grpSpPr>
                            <wps:wsp>
                              <wps:cNvPr id="10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6" name="مربع نص 41"/>
                          <wps:cNvSpPr txBox="1"/>
                          <wps:spPr>
                            <a:xfrm>
                              <a:off x="204466" y="255983"/>
                              <a:ext cx="4615440" cy="389157"/>
                            </a:xfrm>
                            <a:prstGeom prst="rect">
                              <a:avLst/>
                            </a:prstGeom>
                            <a:noFill/>
                          </wps:spPr>
                          <wps:txbx>
                            <w:txbxContent>
                              <w:p w14:paraId="3B71E7F6" w14:textId="3601ABCC" w:rsidR="00DB65B3" w:rsidRPr="00DB65B3" w:rsidRDefault="00C22C2D" w:rsidP="00DB65B3">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بناء الشراكات الاستراتيجية:</w:t>
                                </w:r>
                              </w:p>
                            </w:txbxContent>
                          </wps:txbx>
                          <wps:bodyPr wrap="square" rtlCol="1">
                            <a:spAutoFit/>
                          </wps:bodyPr>
                        </wps:wsp>
                      </wpg:grpSp>
                      <pic:pic xmlns:pic="http://schemas.openxmlformats.org/drawingml/2006/picture">
                        <pic:nvPicPr>
                          <pic:cNvPr id="1077"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35A47D" id="_x0000_s18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YNpYNcAcAAM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9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group id="مجموعة 48" o:spid="_x0000_s19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">
                    <v:group id="مجموعة 49" o:spid="_x0000_s19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">
                      <v:shape id="شكل حر 50" o:spid="_x0000_s19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" fillcolor="#a5a5a5 [2092]" stroked="f" strokeweight="1pt">
                        <v:stroke joinstyle="miter"/>
                      </v:roundrect>
                    </v:group>
                    <v:oval id="شكل بيضاوي 52" o:spid="_x0000_s19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" filled="f" strokecolor="#168489" strokeweight="1pt">
                      <v:stroke joinstyle="miter"/>
                    </v:oval>
                  </v:group>
                  <v:shape id="مربع نص 41" o:spid="_x0000_s1906" type="#_x0000_t202" style="position:absolute;left:2044;top:2559;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" filled="f" stroked="f">
                    <v:textbox style="mso-fit-shape-to-text:t">
                      <w:txbxContent>
                        <w:p w14:paraId="3B71E7F6" w14:textId="3601ABCC" w:rsidR="00DB65B3" w:rsidRPr="00DB65B3" w:rsidRDefault="00C22C2D" w:rsidP="00DB65B3">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بناء الشراكات الاستراتيجية:</w:t>
                          </w:r>
                        </w:p>
                      </w:txbxContent>
                    </v:textbox>
                  </v:shape>
                </v:group>
                <v:shape id="صورة 54" o:spid="_x0000_s19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">
                  <v:imagedata r:id="rId110" o:title=""/>
                </v:shape>
                <w10:anchorlock/>
              </v:group>
            </w:pict>
          </mc:Fallback>
        </mc:AlternateContent>
      </w:r>
    </w:p>
    <w:p w14:paraId="5D1E64F3" w14:textId="77777777" w:rsidR="0042208F" w:rsidRPr="001B17CB" w:rsidRDefault="0042208F" w:rsidP="0042208F">
      <w:pPr>
        <w:rPr>
          <w:rtl/>
        </w:rPr>
      </w:pPr>
      <w:r w:rsidRPr="001B17CB">
        <w:rPr>
          <w:rtl/>
        </w:rPr>
        <w:t xml:space="preserve">   - التعاون مع المؤسسات الحكومية.</w:t>
      </w:r>
    </w:p>
    <w:p w14:paraId="721393D8" w14:textId="77777777" w:rsidR="0042208F" w:rsidRPr="001B17CB" w:rsidRDefault="0042208F" w:rsidP="0042208F">
      <w:pPr>
        <w:rPr>
          <w:rtl/>
        </w:rPr>
      </w:pPr>
      <w:r w:rsidRPr="001B17CB">
        <w:rPr>
          <w:rtl/>
        </w:rPr>
        <w:t xml:space="preserve">   - الشراكة مع القطاع الخاص.</w:t>
      </w:r>
    </w:p>
    <w:p w14:paraId="741BAFF0" w14:textId="77777777" w:rsidR="0042208F" w:rsidRPr="001B17CB" w:rsidRDefault="0042208F" w:rsidP="0042208F">
      <w:pPr>
        <w:rPr>
          <w:rtl/>
        </w:rPr>
      </w:pPr>
      <w:r w:rsidRPr="001B17CB">
        <w:rPr>
          <w:rtl/>
        </w:rPr>
        <w:t xml:space="preserve">   - التحالف مع المنظمات غير الربحية ذات الأهداف المتقاربة.</w:t>
      </w:r>
    </w:p>
    <w:p w14:paraId="65398EBC" w14:textId="77777777" w:rsidR="0042208F" w:rsidRDefault="0042208F" w:rsidP="0042208F">
      <w:pPr>
        <w:rPr>
          <w:rtl/>
        </w:rPr>
      </w:pPr>
      <w:r w:rsidRPr="001B17CB">
        <w:rPr>
          <w:rtl/>
        </w:rPr>
        <w:t xml:space="preserve">   - التشبيك مع المؤسسات الأكاديمية والبحثية.</w:t>
      </w:r>
    </w:p>
    <w:p w14:paraId="102EECA5" w14:textId="2FC35C85"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74C13281" wp14:editId="741B36BA">
                <wp:extent cx="5731510" cy="892088"/>
                <wp:effectExtent l="0" t="0" r="2540" b="22860"/>
                <wp:docPr id="10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79" name="مجموعة 47"/>
                        <wpg:cNvGrpSpPr/>
                        <wpg:grpSpPr>
                          <a:xfrm>
                            <a:off x="0" y="0"/>
                            <a:ext cx="5731510" cy="895351"/>
                            <a:chOff x="0" y="0"/>
                            <a:chExt cx="5878196" cy="918845"/>
                          </a:xfrm>
                        </wpg:grpSpPr>
                        <wpg:grpSp>
                          <wpg:cNvPr id="1080" name="مجموعة 48"/>
                          <wpg:cNvGrpSpPr/>
                          <wpg:grpSpPr>
                            <a:xfrm>
                              <a:off x="0" y="0"/>
                              <a:ext cx="5878196" cy="918845"/>
                              <a:chOff x="0" y="0"/>
                              <a:chExt cx="6240348" cy="919070"/>
                            </a:xfrm>
                          </wpg:grpSpPr>
                          <wpg:grpSp>
                            <wpg:cNvPr id="1081" name="مجموعة 49"/>
                            <wpg:cNvGrpSpPr/>
                            <wpg:grpSpPr>
                              <a:xfrm>
                                <a:off x="0" y="169208"/>
                                <a:ext cx="5433072" cy="580613"/>
                                <a:chOff x="0" y="169208"/>
                                <a:chExt cx="5433072" cy="580613"/>
                              </a:xfrm>
                            </wpg:grpSpPr>
                            <wps:wsp>
                              <wps:cNvPr id="10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5" name="مربع نص 41"/>
                          <wps:cNvSpPr txBox="1"/>
                          <wps:spPr>
                            <a:xfrm>
                              <a:off x="204466" y="256739"/>
                              <a:ext cx="4615440" cy="389157"/>
                            </a:xfrm>
                            <a:prstGeom prst="rect">
                              <a:avLst/>
                            </a:prstGeom>
                            <a:noFill/>
                          </wps:spPr>
                          <wps:txbx>
                            <w:txbxContent>
                              <w:p w14:paraId="73394104" w14:textId="7B7B2EF1"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تمكين المستفيدين:</w:t>
                                </w:r>
                              </w:p>
                            </w:txbxContent>
                          </wps:txbx>
                          <wps:bodyPr wrap="square" rtlCol="1">
                            <a:spAutoFit/>
                          </wps:bodyPr>
                        </wps:wsp>
                      </wpg:grpSp>
                      <pic:pic xmlns:pic="http://schemas.openxmlformats.org/drawingml/2006/picture">
                        <pic:nvPicPr>
                          <pic:cNvPr id="1086" name="صورة 54"/>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C13281" id="_x0000_s19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">
                <v:group id="مجموعة 47" o:spid="_x0000_s19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group id="مجموعة 48" o:spid="_x0000_s19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">
                    <v:group id="مجموعة 49" o:spid="_x0000_s19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">
                      <v:shape id="شكل حر 50" o:spid="_x0000_s19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" fillcolor="#a5a5a5 [2092]" stroked="f" strokeweight="1pt">
                        <v:stroke joinstyle="miter"/>
                      </v:roundrect>
                    </v:group>
                    <v:oval id="شكل بيضاوي 52" o:spid="_x0000_s19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" filled="f" strokecolor="#168489" strokeweight="1pt">
                      <v:stroke joinstyle="miter"/>
                    </v:oval>
                  </v:group>
                  <v:shape id="مربع نص 41" o:spid="_x0000_s191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" filled="f" stroked="f">
                    <v:textbox style="mso-fit-shape-to-text:t">
                      <w:txbxContent>
                        <w:p w14:paraId="73394104" w14:textId="7B7B2EF1"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تمكين المستفيدين:</w:t>
                          </w:r>
                        </w:p>
                      </w:txbxContent>
                    </v:textbox>
                  </v:shape>
                </v:group>
                <v:shape id="صورة 54" o:spid="_x0000_s19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">
                  <v:imagedata r:id="rId110" o:title=""/>
                </v:shape>
                <w10:anchorlock/>
              </v:group>
            </w:pict>
          </mc:Fallback>
        </mc:AlternateContent>
      </w:r>
    </w:p>
    <w:p w14:paraId="7BC0E6EA" w14:textId="77777777" w:rsidR="0042208F" w:rsidRPr="001B17CB" w:rsidRDefault="0042208F" w:rsidP="0042208F">
      <w:pPr>
        <w:rPr>
          <w:rtl/>
        </w:rPr>
      </w:pPr>
      <w:r w:rsidRPr="001B17CB">
        <w:rPr>
          <w:rtl/>
        </w:rPr>
        <w:t xml:space="preserve">   - تحويل المستفيدين إلى شركاء في التغيير.</w:t>
      </w:r>
    </w:p>
    <w:p w14:paraId="3267A535" w14:textId="77777777" w:rsidR="0042208F" w:rsidRPr="001B17CB" w:rsidRDefault="0042208F" w:rsidP="0042208F">
      <w:pPr>
        <w:rPr>
          <w:rtl/>
        </w:rPr>
      </w:pPr>
      <w:r w:rsidRPr="001B17CB">
        <w:rPr>
          <w:rtl/>
        </w:rPr>
        <w:t xml:space="preserve">   - بناء قدرات المجتمع المحلي.</w:t>
      </w:r>
    </w:p>
    <w:p w14:paraId="4D39A204" w14:textId="77777777" w:rsidR="0042208F" w:rsidRPr="001B17CB" w:rsidRDefault="0042208F" w:rsidP="0042208F">
      <w:pPr>
        <w:rPr>
          <w:rtl/>
        </w:rPr>
      </w:pPr>
      <w:r w:rsidRPr="001B17CB">
        <w:rPr>
          <w:rtl/>
        </w:rPr>
        <w:t xml:space="preserve">   - تعزيز مشاركة المستفيدين في صنع القرار.</w:t>
      </w:r>
    </w:p>
    <w:p w14:paraId="37096366" w14:textId="77777777" w:rsidR="0042208F" w:rsidRPr="001B17CB" w:rsidRDefault="0042208F" w:rsidP="0042208F">
      <w:pPr>
        <w:rPr>
          <w:rtl/>
        </w:rPr>
      </w:pPr>
      <w:r w:rsidRPr="001B17CB">
        <w:rPr>
          <w:rtl/>
        </w:rPr>
        <w:t xml:space="preserve">   - تبنّي نموذج "المساعدة على المساعدة الذاتية".</w:t>
      </w:r>
    </w:p>
    <w:p w14:paraId="7E3701C3" w14:textId="60CE583E" w:rsidR="0042208F" w:rsidRPr="00DB65B3" w:rsidRDefault="00DB65B3" w:rsidP="00DB65B3">
      <w:pPr>
        <w:pStyle w:val="ad"/>
        <w:rPr>
          <w:b w:val="0"/>
          <w:bCs/>
          <w:color w:val="168489"/>
          <w:rtl/>
        </w:rPr>
      </w:pPr>
      <w:r w:rsidRPr="00E42DAD">
        <w:rPr>
          <w:noProof/>
        </w:rPr>
        <mc:AlternateContent>
          <mc:Choice Requires="wpg">
            <w:drawing>
              <wp:anchor distT="0" distB="0" distL="114300" distR="114300" simplePos="0" relativeHeight="252852224" behindDoc="0" locked="0" layoutInCell="1" allowOverlap="1" wp14:anchorId="70E57FDD" wp14:editId="3C78ED75">
                <wp:simplePos x="0" y="0"/>
                <wp:positionH relativeFrom="column">
                  <wp:posOffset>4995545</wp:posOffset>
                </wp:positionH>
                <wp:positionV relativeFrom="paragraph">
                  <wp:posOffset>9968</wp:posOffset>
                </wp:positionV>
                <wp:extent cx="735965" cy="661670"/>
                <wp:effectExtent l="0" t="0" r="6985" b="5080"/>
                <wp:wrapSquare wrapText="bothSides"/>
                <wp:docPr id="1279981892"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279981893" name="Picture 1279981893"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79981894" name="Rectangle: Rounded Corners 1279981894"/>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E9C19FC" id="Group 20" o:spid="_x0000_s1026" style="position:absolute;margin-left:393.35pt;margin-top:.8pt;width:57.95pt;height:52.1pt;z-index:25285222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">
                <v:shape id="Picture 1279981893"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">
                  <v:imagedata r:id="rId97" o:title="Reference "/>
                </v:shape>
                <v:roundrect id="Rectangle: Rounded Corners 1279981894"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" fillcolor="#168489" strokecolor="#168489" strokeweight="1pt">
                  <v:stroke joinstyle="miter"/>
                </v:roundrect>
                <w10:wrap type="square"/>
              </v:group>
            </w:pict>
          </mc:Fallback>
        </mc:AlternateContent>
      </w:r>
      <w:r w:rsidR="0042208F" w:rsidRPr="00DB65B3">
        <w:rPr>
          <w:b w:val="0"/>
          <w:bCs/>
          <w:color w:val="168489"/>
          <w:rtl/>
        </w:rPr>
        <w:t>نموذج عملي للاستدامة:</w:t>
      </w:r>
    </w:p>
    <w:p w14:paraId="1F4BA182" w14:textId="2872CECC" w:rsidR="0042208F" w:rsidRDefault="0042208F" w:rsidP="0042208F">
      <w:pPr>
        <w:rPr>
          <w:rtl/>
        </w:rPr>
      </w:pPr>
      <w:r w:rsidRPr="001B17CB">
        <w:rPr>
          <w:rtl/>
        </w:rPr>
        <w:t>مشروع "كسوة" التطوّعي لتوفير الملابس للأسر المحتاجة، طوّر نموذجاً للاستدامة من خلال إنشاء متاجر خيرية تبيع الملابس المتبرّع بها بأسعار رمزية للقادرين، وتقدّمها مجاناً لغير القادرين. نجح هذا النموذج في توفير دخل ثابت يغطّي 70% من مصاريف المشروع التشغيلية، مما ساهم في استمراره لأكثر من 8 سنوات.</w:t>
      </w:r>
    </w:p>
    <w:p w14:paraId="36BDAC1A" w14:textId="77777777" w:rsidR="00DB65B3" w:rsidRDefault="00DB65B3" w:rsidP="0042208F">
      <w:pPr>
        <w:rPr>
          <w:rtl/>
        </w:rPr>
      </w:pPr>
    </w:p>
    <w:p w14:paraId="4391AFA4" w14:textId="1750CE53" w:rsidR="00DB65B3" w:rsidRPr="001B17CB" w:rsidRDefault="00DB65B3" w:rsidP="00DB65B3">
      <w:pPr>
        <w:jc w:val="center"/>
        <w:rPr>
          <w:rtl/>
        </w:rPr>
      </w:pPr>
      <w:r>
        <w:rPr>
          <w:noProof/>
        </w:rPr>
        <w:drawing>
          <wp:inline distT="0" distB="0" distL="0" distR="0" wp14:anchorId="01659EEC" wp14:editId="18D3FAFF">
            <wp:extent cx="1223010" cy="1223010"/>
            <wp:effectExtent l="0" t="0" r="0" b="0"/>
            <wp:docPr id="1279981898" name="Picture 1279981898" descr="Voluntee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Volunteeri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337FC1E2" w14:textId="57742C38" w:rsidR="0042208F" w:rsidRPr="00DB65B3" w:rsidRDefault="00DB65B3" w:rsidP="00DB65B3">
      <w:pPr>
        <w:pStyle w:val="ad"/>
        <w:rPr>
          <w:b w:val="0"/>
          <w:bCs/>
          <w:color w:val="168489"/>
          <w:rtl/>
        </w:rPr>
      </w:pPr>
      <w:r w:rsidRPr="00E42DAD">
        <w:rPr>
          <w:noProof/>
        </w:rPr>
        <w:lastRenderedPageBreak/>
        <mc:AlternateContent>
          <mc:Choice Requires="wpg">
            <w:drawing>
              <wp:anchor distT="0" distB="0" distL="114300" distR="114300" simplePos="0" relativeHeight="252854272" behindDoc="0" locked="0" layoutInCell="1" allowOverlap="1" wp14:anchorId="09D2C345" wp14:editId="5C55C760">
                <wp:simplePos x="0" y="0"/>
                <wp:positionH relativeFrom="column">
                  <wp:posOffset>4995545</wp:posOffset>
                </wp:positionH>
                <wp:positionV relativeFrom="paragraph">
                  <wp:posOffset>13335</wp:posOffset>
                </wp:positionV>
                <wp:extent cx="735965" cy="661670"/>
                <wp:effectExtent l="0" t="0" r="6985" b="5080"/>
                <wp:wrapSquare wrapText="bothSides"/>
                <wp:docPr id="127998189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279981896" name="Picture 1279981896" descr="Reference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79981897" name="Rectangle: Rounded Corners 127998189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45A62B1" id="Group 20" o:spid="_x0000_s1026" style="position:absolute;margin-left:393.35pt;margin-top:1.05pt;width:57.95pt;height:52.1pt;z-index:25285427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u84geOAAAAAJAQAADwAAAGRycy9kb3ducmV2&#10;LnhtbEyPQUvDQBCF74L/YRnBm91NimkbsymlqKci2ArS2zaZJqHZ2ZDdJum/dzzpcXgf732TrSfb&#10;igF73zjSEM0UCKTClQ1VGr4Ob09LED4YKk3rCDXc0MM6v7/LTFq6kT5x2IdKcAn51GioQ+hSKX1R&#10;ozV+5jokzs6utybw2Vey7M3I5baVsVKJtKYhXqhNh9sai8v+ajW8j2bczKPXYXc5b2/Hw/PH9y5C&#10;rR8fps0LiIBT+IPhV5/VIWenk7tS6UWrYbFMFoxqiCMQnK9UnIA4MaiSOcg8k/8/y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">
                <v:shape id="Picture 127998189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">
                  <v:imagedata r:id="rId97" o:title="Reference "/>
                </v:shape>
                <v:roundrect id="Rectangle: Rounded Corners 127998189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" fillcolor="#168489" strokecolor="#168489" strokeweight="1pt">
                  <v:stroke joinstyle="miter"/>
                </v:roundrect>
                <w10:wrap type="square"/>
              </v:group>
            </w:pict>
          </mc:Fallback>
        </mc:AlternateContent>
      </w:r>
      <w:r w:rsidR="0042208F" w:rsidRPr="00DB65B3">
        <w:rPr>
          <w:b w:val="0"/>
          <w:bCs/>
          <w:color w:val="168489"/>
          <w:rtl/>
        </w:rPr>
        <w:t>دراسة حالة:</w:t>
      </w:r>
    </w:p>
    <w:p w14:paraId="473DC3C8" w14:textId="77777777" w:rsidR="0042208F" w:rsidRPr="001B17CB" w:rsidRDefault="0042208F" w:rsidP="0042208F">
      <w:pPr>
        <w:rPr>
          <w:rtl/>
        </w:rPr>
      </w:pPr>
      <w:r w:rsidRPr="001B17CB">
        <w:rPr>
          <w:rtl/>
        </w:rPr>
        <w:t>جمعية "نماء" التطوّعية حوّلت مشروعاً موسمياً لتوزيع الطرود الغذائية إلى برنامج مستدام لتمكين الأسر اقتصادياً من خلال:</w:t>
      </w:r>
    </w:p>
    <w:p w14:paraId="278CB0D7" w14:textId="77777777" w:rsidR="0042208F" w:rsidRPr="001B17CB" w:rsidRDefault="0042208F" w:rsidP="0042208F">
      <w:pPr>
        <w:rPr>
          <w:rtl/>
        </w:rPr>
      </w:pPr>
      <w:r w:rsidRPr="001B17CB">
        <w:rPr>
          <w:rtl/>
        </w:rPr>
        <w:t>1. تحويل جزء من ميزانية التوزيع لتمويل مشاريع صغيرة للأسر.</w:t>
      </w:r>
    </w:p>
    <w:p w14:paraId="5B68F222" w14:textId="77777777" w:rsidR="0042208F" w:rsidRPr="001B17CB" w:rsidRDefault="0042208F" w:rsidP="0042208F">
      <w:pPr>
        <w:rPr>
          <w:rtl/>
        </w:rPr>
      </w:pPr>
      <w:r w:rsidRPr="001B17CB">
        <w:rPr>
          <w:rtl/>
        </w:rPr>
        <w:t>2. تدريب أفراد الأسر على مهارات مهنية مطلوبة في سوق العمل.</w:t>
      </w:r>
    </w:p>
    <w:p w14:paraId="641DEDDF" w14:textId="77777777" w:rsidR="0042208F" w:rsidRPr="001B17CB" w:rsidRDefault="0042208F" w:rsidP="0042208F">
      <w:pPr>
        <w:rPr>
          <w:rtl/>
        </w:rPr>
      </w:pPr>
      <w:r w:rsidRPr="001B17CB">
        <w:rPr>
          <w:rtl/>
        </w:rPr>
        <w:t>3. بناء شراكات مع القطاع الخاص لتوظيف المتدرّبين.</w:t>
      </w:r>
    </w:p>
    <w:p w14:paraId="6B3B76F3" w14:textId="77777777" w:rsidR="0042208F" w:rsidRPr="001B17CB" w:rsidRDefault="0042208F" w:rsidP="0042208F">
      <w:pPr>
        <w:rPr>
          <w:rtl/>
        </w:rPr>
      </w:pPr>
      <w:r w:rsidRPr="001B17CB">
        <w:rPr>
          <w:rtl/>
        </w:rPr>
        <w:t>4. إنشاء تعاونيات إنتاجية تديرها الأسر المستفيدة.</w:t>
      </w:r>
    </w:p>
    <w:p w14:paraId="634F3A8B" w14:textId="77777777" w:rsidR="0042208F" w:rsidRPr="001B17CB" w:rsidRDefault="0042208F" w:rsidP="0042208F">
      <w:pPr>
        <w:rPr>
          <w:rtl/>
        </w:rPr>
      </w:pPr>
      <w:r w:rsidRPr="001B17CB">
        <w:rPr>
          <w:rtl/>
        </w:rPr>
        <w:t>نجحت هذه الاستراتيجية في تخفيض عدد الأسر المعتمدة على المساعدات بنسبة 45% خلال 3 سنوات، وتحويل المشروع من نموذج إغاثي إلى نموذج تنموي مستدام.</w:t>
      </w:r>
    </w:p>
    <w:p w14:paraId="7185C07B" w14:textId="77777777" w:rsidR="0042208F" w:rsidRDefault="0042208F" w:rsidP="0042208F"/>
    <w:p w14:paraId="2F06EA1E" w14:textId="77777777" w:rsidR="00DB65B3" w:rsidRDefault="00DB65B3" w:rsidP="0042208F"/>
    <w:p w14:paraId="2D4A8B4D" w14:textId="77777777" w:rsidR="00DB65B3" w:rsidRDefault="00DB65B3" w:rsidP="00DB65B3">
      <w:pPr>
        <w:bidi w:val="0"/>
        <w:jc w:val="center"/>
        <w:rPr>
          <w:noProof/>
        </w:rPr>
      </w:pPr>
    </w:p>
    <w:p w14:paraId="5F8C8F79" w14:textId="77777777" w:rsidR="00DB65B3" w:rsidRDefault="00DB65B3" w:rsidP="00DB65B3">
      <w:pPr>
        <w:bidi w:val="0"/>
        <w:jc w:val="center"/>
        <w:rPr>
          <w:noProof/>
        </w:rPr>
      </w:pPr>
    </w:p>
    <w:p w14:paraId="45059696" w14:textId="77777777" w:rsidR="00DB65B3" w:rsidRDefault="00DB65B3" w:rsidP="00DB65B3">
      <w:pPr>
        <w:bidi w:val="0"/>
        <w:jc w:val="center"/>
      </w:pPr>
    </w:p>
    <w:p w14:paraId="20FDB31A" w14:textId="1A23991E" w:rsidR="00DB65B3" w:rsidRDefault="00DB65B3" w:rsidP="00DB65B3">
      <w:pPr>
        <w:bidi w:val="0"/>
        <w:jc w:val="center"/>
        <w:rPr>
          <w:rtl/>
        </w:rPr>
      </w:pPr>
      <w:r>
        <w:rPr>
          <w:noProof/>
        </w:rPr>
        <w:drawing>
          <wp:inline distT="0" distB="0" distL="0" distR="0" wp14:anchorId="53EABE3B" wp14:editId="0B1869D5">
            <wp:extent cx="2286562" cy="1051322"/>
            <wp:effectExtent l="0" t="0" r="0" b="0"/>
            <wp:docPr id="1279981899" name="Picture 1279981899" descr="نماء توضّح تفاصيل المرسوم السلطاني بشأن إعادة هيكلة قطاع المياه والصرف  الصحي – صحيفة الصحو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نماء توضّح تفاصيل المرسوم السلطاني بشأن إعادة هيكلة قطاع المياه والصرف  الصحي – صحيفة الصحوة"/>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291466" cy="1053577"/>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DB65B3" w14:paraId="016A3C0F" w14:textId="77777777" w:rsidTr="00D41F4D">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6B641617" w14:textId="77777777" w:rsidR="00DB65B3" w:rsidRPr="00B45CE2" w:rsidRDefault="00DB65B3" w:rsidP="00D41F4D">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2AC74BF3" wp14:editId="713E1333">
                  <wp:extent cx="485140" cy="485140"/>
                  <wp:effectExtent l="0" t="0" r="0" b="0"/>
                  <wp:docPr id="1279981939" name="Picture 1279981939"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9B06B62" w14:textId="77777777" w:rsidR="00DB65B3" w:rsidRPr="00B45CE2" w:rsidRDefault="00DB65B3" w:rsidP="00D41F4D">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001498B3" w14:textId="77777777" w:rsidR="00DB65B3" w:rsidRDefault="00DB65B3" w:rsidP="00D41F4D">
            <w:pPr>
              <w:bidi w:val="0"/>
              <w:jc w:val="center"/>
              <w:rPr>
                <w:rFonts w:ascii="Adobe Arabic" w:hAnsi="Adobe Arabic" w:cs="Adobe Arabic"/>
                <w:bCs/>
                <w:color w:val="168489"/>
                <w:sz w:val="52"/>
                <w:szCs w:val="52"/>
                <w:rtl/>
                <w:lang w:bidi="ar-EG"/>
              </w:rPr>
            </w:pPr>
          </w:p>
          <w:p w14:paraId="3132B583" w14:textId="0B238FA3" w:rsidR="00DB65B3" w:rsidRPr="00AB5D47" w:rsidRDefault="00DB65B3" w:rsidP="00D41F4D">
            <w:pPr>
              <w:bidi w:val="0"/>
              <w:jc w:val="center"/>
              <w:rPr>
                <w:rFonts w:ascii="Adobe Arabic" w:hAnsi="Adobe Arabic" w:cs="Adobe Arabic"/>
                <w:bCs/>
                <w:color w:val="168489"/>
                <w:sz w:val="52"/>
                <w:szCs w:val="52"/>
                <w:rtl/>
                <w:lang w:bidi="ar-EG"/>
              </w:rPr>
            </w:pPr>
            <w:r w:rsidRPr="00DB65B3">
              <w:rPr>
                <w:rFonts w:ascii="Adobe Arabic" w:hAnsi="Adobe Arabic" w:cs="Adobe Arabic"/>
                <w:bCs/>
                <w:color w:val="168489"/>
                <w:sz w:val="52"/>
                <w:szCs w:val="52"/>
                <w:rtl/>
                <w:lang w:bidi="ar-EG"/>
              </w:rPr>
              <w:t>محاكاة الأزمة: استراتيجيات إنقاذ المشاريع التطوّعية</w:t>
            </w:r>
          </w:p>
        </w:tc>
      </w:tr>
    </w:tbl>
    <w:p w14:paraId="638EC7EA" w14:textId="77777777" w:rsidR="00DB65B3" w:rsidRPr="008D39CE" w:rsidRDefault="00DB65B3" w:rsidP="00DB65B3">
      <w:r w:rsidRPr="00853909">
        <w:rPr>
          <w:noProof/>
        </w:rPr>
        <mc:AlternateContent>
          <mc:Choice Requires="wpg">
            <w:drawing>
              <wp:inline distT="0" distB="0" distL="0" distR="0" wp14:anchorId="7858598B" wp14:editId="707026A0">
                <wp:extent cx="4406692" cy="545009"/>
                <wp:effectExtent l="0" t="0" r="0" b="26670"/>
                <wp:docPr id="1279981920"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279981921" name="Group 1279981921"/>
                        <wpg:cNvGrpSpPr/>
                        <wpg:grpSpPr>
                          <a:xfrm>
                            <a:off x="3797654" y="0"/>
                            <a:ext cx="609038" cy="545009"/>
                            <a:chOff x="3797654" y="0"/>
                            <a:chExt cx="609038" cy="545009"/>
                          </a:xfrm>
                        </wpg:grpSpPr>
                        <pic:pic xmlns:pic="http://schemas.openxmlformats.org/drawingml/2006/picture">
                          <pic:nvPicPr>
                            <pic:cNvPr id="1279981922" name="Picture 1279981922" descr="Clock "/>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279981923" name="Rectangle: Rounded Corners 1279981923"/>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79981924" name="TextBox 19"/>
                        <wps:cNvSpPr txBox="1"/>
                        <wps:spPr>
                          <a:xfrm>
                            <a:off x="0" y="113532"/>
                            <a:ext cx="3597910" cy="395605"/>
                          </a:xfrm>
                          <a:prstGeom prst="rect">
                            <a:avLst/>
                          </a:prstGeom>
                          <a:noFill/>
                        </wps:spPr>
                        <wps:txbx>
                          <w:txbxContent>
                            <w:p w14:paraId="4185DFBA" w14:textId="77777777" w:rsidR="00DB65B3" w:rsidRPr="00B45CE2" w:rsidRDefault="00DB65B3" w:rsidP="00DB65B3">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7858598B" id="_x0000_s1917"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">
                <v:group id="Group 1279981921" o:spid="_x0000_s1918"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">
                  <v:shape id="Picture 1279981922" o:spid="_x0000_s1919"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">
                    <v:imagedata r:id="rId164" o:title="Clock "/>
                  </v:shape>
                  <v:roundrect id="Rectangle: Rounded Corners 1279981923" o:spid="_x0000_s1920"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" fillcolor="#7a8696" strokecolor="#7a8696" strokeweight="1pt">
                    <v:stroke joinstyle="miter"/>
                  </v:roundrect>
                </v:group>
                <v:shape id="TextBox 19" o:spid="_x0000_s1921"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" filled="f" stroked="f">
                  <v:textbox style="mso-fit-shape-to-text:t">
                    <w:txbxContent>
                      <w:p w14:paraId="4185DFBA" w14:textId="77777777" w:rsidR="00DB65B3" w:rsidRPr="00B45CE2" w:rsidRDefault="00DB65B3" w:rsidP="00DB65B3">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77984C40" w14:textId="77777777" w:rsidR="00DB65B3" w:rsidRPr="0024372F" w:rsidRDefault="00DB65B3" w:rsidP="00DB65B3">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28B21C4D" w14:textId="77777777" w:rsidR="00DB65B3" w:rsidRPr="008D39CE" w:rsidRDefault="00DB65B3" w:rsidP="00DB65B3">
      <w:r w:rsidRPr="00853909">
        <w:rPr>
          <w:noProof/>
        </w:rPr>
        <mc:AlternateContent>
          <mc:Choice Requires="wpg">
            <w:drawing>
              <wp:inline distT="0" distB="0" distL="0" distR="0" wp14:anchorId="1986AF27" wp14:editId="5EFA3BB7">
                <wp:extent cx="4435062" cy="545009"/>
                <wp:effectExtent l="0" t="0" r="3810" b="26670"/>
                <wp:docPr id="1279981925"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279981926" name="Picture 1279981926" descr="Goal "/>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279981927" name="Rectangle: Rounded Corners 1279981927"/>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28" name="TextBox 23"/>
                        <wps:cNvSpPr txBox="1"/>
                        <wps:spPr>
                          <a:xfrm>
                            <a:off x="0" y="64202"/>
                            <a:ext cx="3600450" cy="395605"/>
                          </a:xfrm>
                          <a:prstGeom prst="rect">
                            <a:avLst/>
                          </a:prstGeom>
                          <a:noFill/>
                        </wps:spPr>
                        <wps:txbx>
                          <w:txbxContent>
                            <w:p w14:paraId="47E4B823" w14:textId="77777777" w:rsidR="00DB65B3" w:rsidRPr="00B45CE2" w:rsidRDefault="00DB65B3" w:rsidP="00DB65B3">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1986AF27" id="_x0000_s1922"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">
                <v:shape id="Picture 1279981926" o:spid="_x0000_s1923"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">
                  <v:imagedata r:id="rId166" o:title="Goal "/>
                </v:shape>
                <v:roundrect id="Rectangle: Rounded Corners 1279981927" o:spid="_x0000_s1924"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" fillcolor="#7a8696" strokecolor="#7a8696" strokeweight="1pt">
                  <v:stroke joinstyle="miter"/>
                </v:roundrect>
                <v:shape id="TextBox 23" o:spid="_x0000_s1925"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" filled="f" stroked="f">
                  <v:textbox style="mso-fit-shape-to-text:t">
                    <w:txbxContent>
                      <w:p w14:paraId="47E4B823" w14:textId="77777777" w:rsidR="00DB65B3" w:rsidRPr="00B45CE2" w:rsidRDefault="00DB65B3" w:rsidP="00DB65B3">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296DD911" w14:textId="77777777" w:rsidR="00DB65B3" w:rsidRPr="001B17CB" w:rsidRDefault="00DB65B3" w:rsidP="00DB65B3">
      <w:pPr>
        <w:rPr>
          <w:rtl/>
        </w:rPr>
      </w:pPr>
      <w:r w:rsidRPr="001B17CB">
        <w:rPr>
          <w:rtl/>
        </w:rPr>
        <w:t>1. تنمية مهارات التفكير النقدي وحلّ المشكلات في بيئة العمل التطوّعي.</w:t>
      </w:r>
    </w:p>
    <w:p w14:paraId="762D3684" w14:textId="77777777" w:rsidR="00DB65B3" w:rsidRPr="001B17CB" w:rsidRDefault="00DB65B3" w:rsidP="00DB65B3">
      <w:pPr>
        <w:rPr>
          <w:rtl/>
        </w:rPr>
      </w:pPr>
      <w:r w:rsidRPr="001B17CB">
        <w:rPr>
          <w:rtl/>
        </w:rPr>
        <w:t>2. تطوير القدرة على تحليل المشكلات وتحديد جذورها.</w:t>
      </w:r>
    </w:p>
    <w:p w14:paraId="3F9161E3" w14:textId="77777777" w:rsidR="00DB65B3" w:rsidRPr="001B17CB" w:rsidRDefault="00DB65B3" w:rsidP="00DB65B3">
      <w:pPr>
        <w:rPr>
          <w:rtl/>
        </w:rPr>
      </w:pPr>
      <w:r w:rsidRPr="001B17CB">
        <w:rPr>
          <w:rtl/>
        </w:rPr>
        <w:t>3. تعزيز مهارات العمل الجماعي واتخاذ القرار في ظروف الأزمات.</w:t>
      </w:r>
    </w:p>
    <w:p w14:paraId="476505B9" w14:textId="77777777" w:rsidR="00DB65B3" w:rsidRPr="001B17CB" w:rsidRDefault="00DB65B3" w:rsidP="00DB65B3">
      <w:pPr>
        <w:rPr>
          <w:rtl/>
        </w:rPr>
      </w:pPr>
      <w:r w:rsidRPr="001B17CB">
        <w:rPr>
          <w:rtl/>
        </w:rPr>
        <w:t>4. تطبيق استراتيجيات فعّالة لإدارة الأزمات في المشاريع التطوّعية.</w:t>
      </w:r>
    </w:p>
    <w:p w14:paraId="1B78A7CA" w14:textId="77777777" w:rsidR="00DB65B3" w:rsidRDefault="00DB65B3" w:rsidP="00DB65B3">
      <w:pPr>
        <w:rPr>
          <w:rtl/>
        </w:rPr>
      </w:pPr>
      <w:r w:rsidRPr="00DF5C59">
        <w:rPr>
          <w:noProof/>
        </w:rPr>
        <mc:AlternateContent>
          <mc:Choice Requires="wpg">
            <w:drawing>
              <wp:inline distT="0" distB="0" distL="0" distR="0" wp14:anchorId="40D1BF6F" wp14:editId="49A9EB00">
                <wp:extent cx="4399280" cy="544971"/>
                <wp:effectExtent l="0" t="0" r="1270" b="26670"/>
                <wp:docPr id="1279981929"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279981930" name="Group 1279981930"/>
                        <wpg:cNvGrpSpPr/>
                        <wpg:grpSpPr>
                          <a:xfrm>
                            <a:off x="0" y="0"/>
                            <a:ext cx="3843037" cy="544971"/>
                            <a:chOff x="0" y="0"/>
                            <a:chExt cx="3843373" cy="545009"/>
                          </a:xfrm>
                        </wpg:grpSpPr>
                        <wps:wsp>
                          <wps:cNvPr id="1279981931" name="Rectangle: Rounded Corners 1279981931"/>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32" name="TextBox 19"/>
                          <wps:cNvSpPr txBox="1"/>
                          <wps:spPr>
                            <a:xfrm>
                              <a:off x="0" y="113676"/>
                              <a:ext cx="3599495" cy="395633"/>
                            </a:xfrm>
                            <a:prstGeom prst="rect">
                              <a:avLst/>
                            </a:prstGeom>
                            <a:noFill/>
                          </wps:spPr>
                          <wps:txbx>
                            <w:txbxContent>
                              <w:p w14:paraId="2C790131" w14:textId="77777777" w:rsidR="00DB65B3" w:rsidRPr="00B45CE2" w:rsidRDefault="00DB65B3" w:rsidP="00DB65B3">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1279981933" name="Picture 1279981933" descr="Idea"/>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0D1BF6F" id="_x0000_s1926"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">
                <v:group id="Group 1279981930" o:spid="_x0000_s1927"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">
                  <v:roundrect id="Rectangle: Rounded Corners 1279981931" o:spid="_x0000_s1928"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" fillcolor="#7a8696" strokecolor="#7a8696" strokeweight="1pt">
                    <v:stroke joinstyle="miter"/>
                  </v:roundrect>
                  <v:shape id="TextBox 19" o:spid="_x0000_s1929"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" filled="f" stroked="f">
                    <v:textbox style="mso-fit-shape-to-text:t">
                      <w:txbxContent>
                        <w:p w14:paraId="2C790131" w14:textId="77777777" w:rsidR="00DB65B3" w:rsidRPr="00B45CE2" w:rsidRDefault="00DB65B3" w:rsidP="00DB65B3">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279981933" o:spid="_x0000_s1930"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">
                  <v:imagedata r:id="rId168" o:title="Idea"/>
                </v:shape>
                <w10:anchorlock/>
              </v:group>
            </w:pict>
          </mc:Fallback>
        </mc:AlternateContent>
      </w:r>
    </w:p>
    <w:p w14:paraId="48DCDCB0" w14:textId="77777777" w:rsidR="00DB65B3" w:rsidRPr="001B17CB" w:rsidRDefault="00DB65B3" w:rsidP="00DB65B3">
      <w:pPr>
        <w:rPr>
          <w:rtl/>
        </w:rPr>
      </w:pPr>
      <w:r w:rsidRPr="001B17CB">
        <w:rPr>
          <w:rtl/>
        </w:rPr>
        <w:t>- بطاقات سيناريوهات الأزمات (بطاقة لكل مجموعة).</w:t>
      </w:r>
    </w:p>
    <w:p w14:paraId="5C0B36DC" w14:textId="77777777" w:rsidR="00DB65B3" w:rsidRPr="001B17CB" w:rsidRDefault="00DB65B3" w:rsidP="00DB65B3">
      <w:pPr>
        <w:rPr>
          <w:rtl/>
        </w:rPr>
      </w:pPr>
      <w:r w:rsidRPr="001B17CB">
        <w:rPr>
          <w:rtl/>
        </w:rPr>
        <w:t>- أوراق عمل كبيرة (فليب تشارت).</w:t>
      </w:r>
    </w:p>
    <w:p w14:paraId="3544777B" w14:textId="77777777" w:rsidR="00DB65B3" w:rsidRPr="001B17CB" w:rsidRDefault="00DB65B3" w:rsidP="00DB65B3">
      <w:pPr>
        <w:rPr>
          <w:rtl/>
        </w:rPr>
      </w:pPr>
      <w:r w:rsidRPr="001B17CB">
        <w:rPr>
          <w:rtl/>
        </w:rPr>
        <w:t>- أقلام ملونة.</w:t>
      </w:r>
    </w:p>
    <w:p w14:paraId="1EA87032" w14:textId="77777777" w:rsidR="00DB65B3" w:rsidRPr="001B17CB" w:rsidRDefault="00DB65B3" w:rsidP="00DB65B3">
      <w:pPr>
        <w:rPr>
          <w:rtl/>
        </w:rPr>
      </w:pPr>
      <w:r w:rsidRPr="001B17CB">
        <w:rPr>
          <w:rtl/>
        </w:rPr>
        <w:t>- ساعة توقيت.</w:t>
      </w:r>
    </w:p>
    <w:p w14:paraId="3EE4DEB8" w14:textId="77777777" w:rsidR="00DB65B3" w:rsidRPr="001B17CB" w:rsidRDefault="00DB65B3" w:rsidP="00DB65B3">
      <w:pPr>
        <w:rPr>
          <w:rtl/>
        </w:rPr>
      </w:pPr>
      <w:r w:rsidRPr="001B17CB">
        <w:rPr>
          <w:rtl/>
        </w:rPr>
        <w:t>- نماذج خطة الإنقاذ.</w:t>
      </w:r>
    </w:p>
    <w:p w14:paraId="7EDEBA6F" w14:textId="77777777" w:rsidR="00DB65B3" w:rsidRPr="00AC7B58" w:rsidRDefault="00DB65B3" w:rsidP="00DB65B3">
      <w:pPr>
        <w:rPr>
          <w:rtl/>
        </w:rPr>
      </w:pPr>
      <w:r w:rsidRPr="00873F62">
        <w:rPr>
          <w:noProof/>
          <w:color w:val="C00000"/>
        </w:rPr>
        <mc:AlternateContent>
          <mc:Choice Requires="wpg">
            <w:drawing>
              <wp:inline distT="0" distB="0" distL="0" distR="0" wp14:anchorId="16A94B80" wp14:editId="77C22192">
                <wp:extent cx="4418827" cy="545009"/>
                <wp:effectExtent l="0" t="0" r="1270" b="26670"/>
                <wp:docPr id="1279981934"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279981935" name="Group 1279981935"/>
                        <wpg:cNvGrpSpPr/>
                        <wpg:grpSpPr>
                          <a:xfrm>
                            <a:off x="3803929" y="0"/>
                            <a:ext cx="614898" cy="545009"/>
                            <a:chOff x="3803929" y="0"/>
                            <a:chExt cx="614898" cy="545009"/>
                          </a:xfrm>
                        </wpg:grpSpPr>
                        <pic:pic xmlns:pic="http://schemas.openxmlformats.org/drawingml/2006/picture">
                          <pic:nvPicPr>
                            <pic:cNvPr id="1279981936" name="Picture 1279981936" descr="Activity "/>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279981937" name="Rectangle: Rounded Corners 1279981937"/>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79981938" name="TextBox 17"/>
                        <wps:cNvSpPr txBox="1"/>
                        <wps:spPr>
                          <a:xfrm>
                            <a:off x="0" y="110634"/>
                            <a:ext cx="3597275" cy="395605"/>
                          </a:xfrm>
                          <a:prstGeom prst="rect">
                            <a:avLst/>
                          </a:prstGeom>
                          <a:noFill/>
                        </wps:spPr>
                        <wps:txbx>
                          <w:txbxContent>
                            <w:p w14:paraId="392F6C8C" w14:textId="77777777" w:rsidR="00DB65B3" w:rsidRPr="00262BBE" w:rsidRDefault="00DB65B3" w:rsidP="00DB65B3">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w:pict>
              <v:group w14:anchorId="16A94B80" id="_x0000_s1931"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">
                <v:group id="Group 1279981935" o:spid="_x0000_s1932"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">
                  <v:shape id="Picture 1279981936" o:spid="_x0000_s1933"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">
                    <v:imagedata r:id="rId170" o:title="Activity "/>
                  </v:shape>
                  <v:roundrect id="Rectangle: Rounded Corners 1279981937" o:spid="_x0000_s1934"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" fillcolor="#7a8696" strokecolor="#7a8696" strokeweight="1pt">
                    <v:stroke joinstyle="miter"/>
                  </v:roundrect>
                </v:group>
                <v:shape id="TextBox 17" o:spid="_x0000_s1935"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" filled="f" stroked="f">
                  <v:textbox style="mso-fit-shape-to-text:t">
                    <w:txbxContent>
                      <w:p w14:paraId="392F6C8C" w14:textId="77777777" w:rsidR="00DB65B3" w:rsidRPr="00262BBE" w:rsidRDefault="00DB65B3" w:rsidP="00DB65B3">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08CE8DE0" w14:textId="77777777" w:rsidR="0042208F" w:rsidRPr="001B17CB" w:rsidRDefault="0042208F" w:rsidP="0042208F">
      <w:pPr>
        <w:rPr>
          <w:rtl/>
        </w:rPr>
      </w:pPr>
      <w:r w:rsidRPr="001B17CB">
        <w:rPr>
          <w:rtl/>
        </w:rPr>
        <w:t>1. تقسيم المشاركين إلى مجموعات (4-5 أشخاص في كل مجموعة) - (2 دقائق).</w:t>
      </w:r>
    </w:p>
    <w:p w14:paraId="7725790D" w14:textId="77777777" w:rsidR="0042208F" w:rsidRPr="001B17CB" w:rsidRDefault="0042208F" w:rsidP="0042208F">
      <w:pPr>
        <w:rPr>
          <w:rtl/>
        </w:rPr>
      </w:pPr>
      <w:r w:rsidRPr="001B17CB">
        <w:rPr>
          <w:rtl/>
        </w:rPr>
        <w:t>2. توزيع بطاقات سيناريوهات الأزمات بشكل عشوائي على المجموعات - (1 دقيقة).</w:t>
      </w:r>
    </w:p>
    <w:p w14:paraId="73A1EE24" w14:textId="77777777" w:rsidR="0042208F" w:rsidRPr="001B17CB" w:rsidRDefault="0042208F" w:rsidP="0042208F">
      <w:pPr>
        <w:rPr>
          <w:rtl/>
        </w:rPr>
      </w:pPr>
      <w:r w:rsidRPr="001B17CB">
        <w:rPr>
          <w:rtl/>
        </w:rPr>
        <w:t>3. شرح المهام المطلوبة من كل مجموعة:</w:t>
      </w:r>
    </w:p>
    <w:p w14:paraId="2639D630" w14:textId="77777777" w:rsidR="0042208F" w:rsidRPr="001B17CB" w:rsidRDefault="0042208F" w:rsidP="0042208F">
      <w:pPr>
        <w:rPr>
          <w:rtl/>
        </w:rPr>
      </w:pPr>
      <w:r w:rsidRPr="001B17CB">
        <w:rPr>
          <w:rtl/>
        </w:rPr>
        <w:t xml:space="preserve">   - تحليل المشكلة وتحديد جذورها.</w:t>
      </w:r>
    </w:p>
    <w:p w14:paraId="13DAB3B3" w14:textId="77777777" w:rsidR="0042208F" w:rsidRPr="001B17CB" w:rsidRDefault="0042208F" w:rsidP="0042208F">
      <w:pPr>
        <w:rPr>
          <w:rtl/>
        </w:rPr>
      </w:pPr>
      <w:r w:rsidRPr="001B17CB">
        <w:rPr>
          <w:rtl/>
        </w:rPr>
        <w:lastRenderedPageBreak/>
        <w:t xml:space="preserve">   - اقتراح حلول عملية فورية وبعيدة المدى.</w:t>
      </w:r>
    </w:p>
    <w:p w14:paraId="482C9FB6" w14:textId="77777777" w:rsidR="0042208F" w:rsidRPr="001B17CB" w:rsidRDefault="0042208F" w:rsidP="0042208F">
      <w:pPr>
        <w:rPr>
          <w:rtl/>
        </w:rPr>
      </w:pPr>
      <w:r w:rsidRPr="001B17CB">
        <w:rPr>
          <w:rtl/>
        </w:rPr>
        <w:t xml:space="preserve">   - تقديم خطة إنقاذ المشروع للمجموعة - (2 دقائق).</w:t>
      </w:r>
    </w:p>
    <w:p w14:paraId="72F7E01B" w14:textId="77777777" w:rsidR="0042208F" w:rsidRPr="001B17CB" w:rsidRDefault="0042208F" w:rsidP="0042208F">
      <w:pPr>
        <w:rPr>
          <w:rtl/>
        </w:rPr>
      </w:pPr>
      <w:r w:rsidRPr="001B17CB">
        <w:rPr>
          <w:rtl/>
        </w:rPr>
        <w:t>4. منح المجموعات 15 دقيقة للعمل على المطلوب.</w:t>
      </w:r>
    </w:p>
    <w:p w14:paraId="2A5D6797" w14:textId="77777777" w:rsidR="0042208F" w:rsidRPr="001B17CB" w:rsidRDefault="0042208F" w:rsidP="0042208F">
      <w:pPr>
        <w:rPr>
          <w:rtl/>
        </w:rPr>
      </w:pPr>
      <w:r w:rsidRPr="001B17CB">
        <w:rPr>
          <w:rtl/>
        </w:rPr>
        <w:t>5. عرض كل مجموعة لخطة الإنقاذ في 3 دقائق - (10 دقائق بواقع دقيقتين لكل مجموعة بافتراض وجود 5 مجموعات).</w:t>
      </w:r>
    </w:p>
    <w:p w14:paraId="5C5BE864" w14:textId="77777777" w:rsidR="0042208F" w:rsidRPr="00756DC1" w:rsidRDefault="0042208F" w:rsidP="00DB65B3">
      <w:pPr>
        <w:pStyle w:val="ad"/>
        <w:rPr>
          <w:b w:val="0"/>
          <w:bCs/>
          <w:color w:val="168489"/>
          <w:rtl/>
        </w:rPr>
      </w:pPr>
      <w:r w:rsidRPr="00756DC1">
        <w:rPr>
          <w:b w:val="0"/>
          <w:bCs/>
          <w:color w:val="168489"/>
          <w:rtl/>
        </w:rPr>
        <w:t>بطاقات سيناريوهات الأزمات:</w:t>
      </w:r>
    </w:p>
    <w:p w14:paraId="4CEF2AAE" w14:textId="77777777" w:rsidR="0042208F" w:rsidRPr="00DB65B3" w:rsidRDefault="0042208F" w:rsidP="0042208F">
      <w:pPr>
        <w:rPr>
          <w:b/>
          <w:bCs/>
          <w:rtl/>
        </w:rPr>
      </w:pPr>
      <w:r w:rsidRPr="00DB65B3">
        <w:rPr>
          <w:b/>
          <w:bCs/>
          <w:rtl/>
        </w:rPr>
        <w:t>بطاقة الأزمة رقم 1: "انسحاب المتطوّعين"</w:t>
      </w:r>
    </w:p>
    <w:p w14:paraId="0E4533B3" w14:textId="77777777" w:rsidR="0042208F" w:rsidRPr="001B17CB" w:rsidRDefault="0042208F" w:rsidP="0042208F">
      <w:pPr>
        <w:rPr>
          <w:rtl/>
        </w:rPr>
      </w:pPr>
      <w:r w:rsidRPr="001B17CB">
        <w:rPr>
          <w:rtl/>
        </w:rPr>
        <w:t>"مشروعكم التطوّعي 'أنا أقرأ' يهدف لتعليم القراءة لـ 200 طفل في مناطق نائية. بعد شهرين من انطلاق المشروع، انسحب 60% من المتطوّعين المدرّبين (15 متطوّعاً من أصل 25) بسبب ضغوط الدراسة والعمل. تبقّى شهر واحد فقط لإكمال المشروع وتحقيق المستهدف، والجهة الداعمة تنتظر تقريركم النهائي."</w:t>
      </w:r>
    </w:p>
    <w:p w14:paraId="0FDD0F61" w14:textId="77777777" w:rsidR="0042208F" w:rsidRPr="00DB65B3" w:rsidRDefault="0042208F" w:rsidP="0042208F">
      <w:pPr>
        <w:rPr>
          <w:b/>
          <w:bCs/>
          <w:rtl/>
        </w:rPr>
      </w:pPr>
      <w:r w:rsidRPr="00DB65B3">
        <w:rPr>
          <w:b/>
          <w:bCs/>
          <w:rtl/>
        </w:rPr>
        <w:t>بطاقة الأزمة رقم 2: "نقص الموارد"</w:t>
      </w:r>
    </w:p>
    <w:p w14:paraId="2EA3BC4E" w14:textId="77777777" w:rsidR="0042208F" w:rsidRPr="001B17CB" w:rsidRDefault="0042208F" w:rsidP="0042208F">
      <w:pPr>
        <w:rPr>
          <w:rtl/>
        </w:rPr>
      </w:pPr>
      <w:r w:rsidRPr="001B17CB">
        <w:rPr>
          <w:rtl/>
        </w:rPr>
        <w:t>"مشروعكم التطوّعي 'شتاء دافئ' يهدف لتوزيع 500 حقيبة شتوية على الأسر النازحة قبل بداية فصل الشتاء. قبل أسبوعين من موعد التوزيع، اعتذر الراعي الرئيسي الذي كان سيغطي 70% من تكلفة المشروع، والتكلفة الإجمالية 50,000 ريال. الموسم الشتوي سيبدأ خلال 3 أسابيع، والأسر في انتظار المساعدة."</w:t>
      </w:r>
    </w:p>
    <w:p w14:paraId="5A7BBB6D" w14:textId="77777777" w:rsidR="0042208F" w:rsidRPr="00DB65B3" w:rsidRDefault="0042208F" w:rsidP="0042208F">
      <w:pPr>
        <w:rPr>
          <w:b/>
          <w:bCs/>
          <w:rtl/>
        </w:rPr>
      </w:pPr>
      <w:r w:rsidRPr="00DB65B3">
        <w:rPr>
          <w:b/>
          <w:bCs/>
          <w:rtl/>
        </w:rPr>
        <w:t>بطاقة الأزمة رقم 3: "خلاف داخلي"</w:t>
      </w:r>
    </w:p>
    <w:p w14:paraId="57D21C30" w14:textId="77777777" w:rsidR="0042208F" w:rsidRPr="001B17CB" w:rsidRDefault="0042208F" w:rsidP="0042208F">
      <w:pPr>
        <w:rPr>
          <w:rtl/>
        </w:rPr>
      </w:pPr>
      <w:r w:rsidRPr="001B17CB">
        <w:rPr>
          <w:rtl/>
        </w:rPr>
        <w:t>"مشروعكم التطوّعي 'مدينة نظيفة' يستهدف تنظيف وتجميل 10 أحياء في المدينة. بعد تنظيف 4 أحياء، نشب خلاف حادّ بين قائد المشروع ومسؤول العمليات الميدانية حول آلية التنفيذ، أدّى لانقسام الفريق إلى معسكرين متعارضين، ممّا أثّر سلباً على معنويات المتطوّعين والعمل الميداني. المشروع متوقف منذ أسبوع، والمجتمع المحلي والإعلام ينتظرون استكمال المشروع."</w:t>
      </w:r>
    </w:p>
    <w:p w14:paraId="3290443E" w14:textId="77777777" w:rsidR="0042208F" w:rsidRPr="00DB65B3" w:rsidRDefault="0042208F" w:rsidP="0042208F">
      <w:pPr>
        <w:rPr>
          <w:b/>
          <w:bCs/>
          <w:rtl/>
        </w:rPr>
      </w:pPr>
      <w:r w:rsidRPr="00DB65B3">
        <w:rPr>
          <w:b/>
          <w:bCs/>
          <w:rtl/>
        </w:rPr>
        <w:t>بطاقة الأزمة رقم 4: "أزمة س</w:t>
      </w:r>
      <w:r w:rsidRPr="00DB65B3">
        <w:rPr>
          <w:rFonts w:hint="cs"/>
          <w:b/>
          <w:bCs/>
          <w:rtl/>
        </w:rPr>
        <w:t>ُ</w:t>
      </w:r>
      <w:r w:rsidRPr="00DB65B3">
        <w:rPr>
          <w:b/>
          <w:bCs/>
          <w:rtl/>
        </w:rPr>
        <w:t>معة"</w:t>
      </w:r>
    </w:p>
    <w:p w14:paraId="6396BA17" w14:textId="77777777" w:rsidR="0042208F" w:rsidRDefault="0042208F" w:rsidP="0042208F">
      <w:r w:rsidRPr="001B17CB">
        <w:rPr>
          <w:rtl/>
        </w:rPr>
        <w:t xml:space="preserve">"مشروعكم التطوّعي 'رعاية المسنّين' قائم منذ سنتين وحقّق نجاحات ملحوظة في رعاية 120 مسنّاً. انتشرت صورة على مواقع التواصل الاجتماعي لأحد المسنّين المستفيدين وهو في وضع غير لائق أثناء </w:t>
      </w:r>
      <w:r w:rsidRPr="001B17CB">
        <w:rPr>
          <w:rtl/>
        </w:rPr>
        <w:lastRenderedPageBreak/>
        <w:t>تلقّيه الرعاية، مع تعليقات تتّهم المشروع بالإهمال وسوء المعاملة. انتشرت الصورة بشكل واسع، وبدأ بعض المتبرّعين بالتراجع عن دعمهم، كما امتنعت بعض الأسر عن السماح للمشروع بزيارة مسنّيها."</w:t>
      </w:r>
    </w:p>
    <w:p w14:paraId="61FB8A45" w14:textId="77777777" w:rsidR="00DB65B3" w:rsidRDefault="00DB65B3" w:rsidP="0042208F"/>
    <w:p w14:paraId="01562F55" w14:textId="77777777" w:rsidR="00DB65B3" w:rsidRDefault="00DB65B3" w:rsidP="0042208F"/>
    <w:p w14:paraId="7605E65F" w14:textId="77777777" w:rsidR="00DB65B3" w:rsidRDefault="00DB65B3" w:rsidP="0042208F"/>
    <w:p w14:paraId="1B0926D3" w14:textId="49232440" w:rsidR="00DB65B3" w:rsidRDefault="00DB65B3" w:rsidP="00DB65B3">
      <w:pPr>
        <w:jc w:val="center"/>
      </w:pPr>
      <w:r>
        <w:rPr>
          <w:noProof/>
        </w:rPr>
        <w:drawing>
          <wp:inline distT="0" distB="0" distL="0" distR="0" wp14:anchorId="64327C8C" wp14:editId="7FE0E3C4">
            <wp:extent cx="1725930" cy="1516380"/>
            <wp:effectExtent l="0" t="0" r="7620" b="7620"/>
            <wp:docPr id="1279981940" name="Picture 1279981940"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71"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inline>
        </w:drawing>
      </w:r>
    </w:p>
    <w:p w14:paraId="284D3930" w14:textId="77777777" w:rsidR="00DB65B3" w:rsidRPr="00F3372D" w:rsidRDefault="00DB65B3" w:rsidP="00DB65B3">
      <w:pPr>
        <w:pageBreakBefore/>
        <w:jc w:val="center"/>
        <w:rPr>
          <w:rtl/>
        </w:rPr>
      </w:pPr>
      <w:r w:rsidRPr="00B9790F">
        <w:rPr>
          <w:noProof/>
        </w:rPr>
        <w:lastRenderedPageBreak/>
        <mc:AlternateContent>
          <mc:Choice Requires="wpg">
            <w:drawing>
              <wp:inline distT="0" distB="0" distL="0" distR="0" wp14:anchorId="1A81DE47" wp14:editId="03390AC3">
                <wp:extent cx="5711825" cy="737619"/>
                <wp:effectExtent l="0" t="0" r="22225" b="24765"/>
                <wp:docPr id="2048"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2049" name="مجموعة 881967268"/>
                        <wpg:cNvGrpSpPr/>
                        <wpg:grpSpPr>
                          <a:xfrm>
                            <a:off x="0" y="165473"/>
                            <a:ext cx="5711825" cy="572146"/>
                            <a:chOff x="0" y="165446"/>
                            <a:chExt cx="6312597" cy="633543"/>
                          </a:xfrm>
                        </wpg:grpSpPr>
                        <wps:wsp>
                          <wps:cNvPr id="2051"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2" name="مربع نص 2043426344"/>
                          <wps:cNvSpPr txBox="1"/>
                          <wps:spPr>
                            <a:xfrm>
                              <a:off x="3184368" y="165446"/>
                              <a:ext cx="2073788" cy="453527"/>
                            </a:xfrm>
                            <a:prstGeom prst="rect">
                              <a:avLst/>
                            </a:prstGeom>
                            <a:noFill/>
                          </wps:spPr>
                          <wps:txbx>
                            <w:txbxContent>
                              <w:p w14:paraId="493CF1DF" w14:textId="77777777" w:rsidR="00DB65B3" w:rsidRDefault="00DB65B3" w:rsidP="00DB65B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2053"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054" name="Picture 2054" descr="Submission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A81DE47" id="_x0000_s1936"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">
                <v:group id="مجموعة 881967268" o:spid="_x0000_s1937"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roundrect id="مستطيل مستدير الزوايا 769901" o:spid="_x0000_s1938"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" fillcolor="#168489" strokecolor="#168489" strokeweight="1pt">
                    <v:stroke joinstyle="miter"/>
                  </v:roundrect>
                  <v:shape id="مربع نص 2043426344" o:spid="_x0000_s1939"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" filled="f" stroked="f">
                    <v:textbox style="mso-fit-shape-to-text:t">
                      <w:txbxContent>
                        <w:p w14:paraId="493CF1DF" w14:textId="77777777" w:rsidR="00DB65B3" w:rsidRDefault="00DB65B3" w:rsidP="00DB65B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940"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" fillcolor="#168489" strokecolor="#168489" strokeweight="1pt">
                    <v:stroke joinstyle="miter"/>
                  </v:roundrect>
                </v:group>
                <v:shape id="Picture 2054" o:spid="_x0000_s1941"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">
                  <v:imagedata r:id="rId173" o:title="Submission "/>
                </v:shape>
                <w10:anchorlock/>
              </v:group>
            </w:pict>
          </mc:Fallback>
        </mc:AlternateContent>
      </w:r>
    </w:p>
    <w:p w14:paraId="1D608B80" w14:textId="77777777" w:rsidR="0042208F" w:rsidRPr="00DB65B3" w:rsidRDefault="0042208F" w:rsidP="00DB65B3">
      <w:pPr>
        <w:pStyle w:val="ad"/>
        <w:rPr>
          <w:b w:val="0"/>
          <w:bCs/>
          <w:color w:val="168489"/>
          <w:rtl/>
        </w:rPr>
      </w:pPr>
      <w:r w:rsidRPr="00DB65B3">
        <w:rPr>
          <w:b w:val="0"/>
          <w:bCs/>
          <w:color w:val="168489"/>
          <w:rtl/>
        </w:rPr>
        <w:t>1. اذكر أربعة من أساليب تحفيز المتطوّعين التي تعزّز استمراريتهم في العمل التطوّعي؟</w:t>
      </w:r>
    </w:p>
    <w:p w14:paraId="1BD47C8D" w14:textId="77777777" w:rsidR="0042208F" w:rsidRPr="001B17CB" w:rsidRDefault="0042208F" w:rsidP="0042208F">
      <w:pPr>
        <w:rPr>
          <w:rtl/>
        </w:rPr>
      </w:pPr>
      <w:r w:rsidRPr="001B17CB">
        <w:rPr>
          <w:rtl/>
        </w:rPr>
        <w:t xml:space="preserve">   - الإجابة: ربط العمل التطوّعي بالقيم والمعنى، التقدير والاعتراف، التطوير والتمكين، بناء بيئة داعمة اجتماعياً.</w:t>
      </w:r>
    </w:p>
    <w:p w14:paraId="41BAF8E7" w14:textId="77777777" w:rsidR="0042208F" w:rsidRPr="00DB65B3" w:rsidRDefault="0042208F" w:rsidP="00DB65B3">
      <w:pPr>
        <w:pStyle w:val="ad"/>
        <w:rPr>
          <w:b w:val="0"/>
          <w:bCs/>
          <w:color w:val="168489"/>
          <w:rtl/>
        </w:rPr>
      </w:pPr>
      <w:r w:rsidRPr="00DB65B3">
        <w:rPr>
          <w:b w:val="0"/>
          <w:bCs/>
          <w:color w:val="168489"/>
          <w:rtl/>
        </w:rPr>
        <w:t>2. ما هي مستويات قياس الأثر في المشاريع التطوّعية؟</w:t>
      </w:r>
    </w:p>
    <w:p w14:paraId="3CEB7AED" w14:textId="77777777" w:rsidR="0042208F" w:rsidRPr="001B17CB" w:rsidRDefault="0042208F" w:rsidP="0042208F">
      <w:pPr>
        <w:rPr>
          <w:rtl/>
        </w:rPr>
      </w:pPr>
      <w:r w:rsidRPr="001B17CB">
        <w:rPr>
          <w:rtl/>
        </w:rPr>
        <w:t xml:space="preserve">   - الإجابة: المدخلات (</w:t>
      </w:r>
      <w:r w:rsidRPr="001B17CB">
        <w:t>Inputs</w:t>
      </w:r>
      <w:r w:rsidRPr="001B17CB">
        <w:rPr>
          <w:rtl/>
        </w:rPr>
        <w:t>)، المخرجات (</w:t>
      </w:r>
      <w:r w:rsidRPr="001B17CB">
        <w:t>Outputs</w:t>
      </w:r>
      <w:r w:rsidRPr="001B17CB">
        <w:rPr>
          <w:rtl/>
        </w:rPr>
        <w:t>)، النتائج (</w:t>
      </w:r>
      <w:r w:rsidRPr="001B17CB">
        <w:t>Outcomes</w:t>
      </w:r>
      <w:r w:rsidRPr="001B17CB">
        <w:rPr>
          <w:rtl/>
        </w:rPr>
        <w:t>)، الأثر (</w:t>
      </w:r>
      <w:r w:rsidRPr="001B17CB">
        <w:t>Impact</w:t>
      </w:r>
      <w:r w:rsidRPr="001B17CB">
        <w:rPr>
          <w:rtl/>
        </w:rPr>
        <w:t>).</w:t>
      </w:r>
    </w:p>
    <w:p w14:paraId="30D7BB1A" w14:textId="77777777" w:rsidR="0042208F" w:rsidRPr="00DB65B3" w:rsidRDefault="0042208F" w:rsidP="00DB65B3">
      <w:pPr>
        <w:pStyle w:val="ad"/>
        <w:rPr>
          <w:b w:val="0"/>
          <w:bCs/>
          <w:color w:val="168489"/>
          <w:rtl/>
        </w:rPr>
      </w:pPr>
      <w:r w:rsidRPr="00DB65B3">
        <w:rPr>
          <w:b w:val="0"/>
          <w:bCs/>
          <w:color w:val="168489"/>
          <w:rtl/>
        </w:rPr>
        <w:t>3. ما هي استراتيجيات إدارة الصراع الخمس الرئيسية؟</w:t>
      </w:r>
    </w:p>
    <w:p w14:paraId="5F31A897" w14:textId="77777777" w:rsidR="0042208F" w:rsidRPr="001B17CB" w:rsidRDefault="0042208F" w:rsidP="0042208F">
      <w:pPr>
        <w:rPr>
          <w:rtl/>
        </w:rPr>
      </w:pPr>
      <w:r w:rsidRPr="001B17CB">
        <w:rPr>
          <w:rtl/>
        </w:rPr>
        <w:t xml:space="preserve">   - الإجابة: التعاون (</w:t>
      </w:r>
      <w:r w:rsidRPr="001B17CB">
        <w:t>Collaboration</w:t>
      </w:r>
      <w:r w:rsidRPr="001B17CB">
        <w:rPr>
          <w:rtl/>
        </w:rPr>
        <w:t>)، التسوية (</w:t>
      </w:r>
      <w:r w:rsidRPr="001B17CB">
        <w:t>Compromise</w:t>
      </w:r>
      <w:r w:rsidRPr="001B17CB">
        <w:rPr>
          <w:rtl/>
        </w:rPr>
        <w:t>)، التجنّب (</w:t>
      </w:r>
      <w:r w:rsidRPr="001B17CB">
        <w:t>Avoidance</w:t>
      </w:r>
      <w:r w:rsidRPr="001B17CB">
        <w:rPr>
          <w:rtl/>
        </w:rPr>
        <w:t>)، التكييف (</w:t>
      </w:r>
      <w:r w:rsidRPr="001B17CB">
        <w:t>Accommodation</w:t>
      </w:r>
      <w:r w:rsidRPr="001B17CB">
        <w:rPr>
          <w:rtl/>
        </w:rPr>
        <w:t>)، المواجهة (</w:t>
      </w:r>
      <w:r w:rsidRPr="001B17CB">
        <w:t>Confrontation</w:t>
      </w:r>
      <w:r w:rsidRPr="001B17CB">
        <w:rPr>
          <w:rtl/>
        </w:rPr>
        <w:t>).</w:t>
      </w:r>
    </w:p>
    <w:p w14:paraId="0F1D8206" w14:textId="77777777" w:rsidR="0042208F" w:rsidRPr="00DB65B3" w:rsidRDefault="0042208F" w:rsidP="00DB65B3">
      <w:pPr>
        <w:pStyle w:val="ad"/>
        <w:rPr>
          <w:b w:val="0"/>
          <w:bCs/>
          <w:color w:val="168489"/>
          <w:rtl/>
        </w:rPr>
      </w:pPr>
      <w:r w:rsidRPr="00DB65B3">
        <w:rPr>
          <w:b w:val="0"/>
          <w:bCs/>
          <w:color w:val="168489"/>
          <w:rtl/>
        </w:rPr>
        <w:t>4. اذكر أربعة عوامل تسهم في استدامة المشاريع التطوّعية؟</w:t>
      </w:r>
    </w:p>
    <w:p w14:paraId="7A11D97F" w14:textId="77777777" w:rsidR="0042208F" w:rsidRPr="001B17CB" w:rsidRDefault="0042208F" w:rsidP="0042208F">
      <w:pPr>
        <w:rPr>
          <w:rtl/>
        </w:rPr>
      </w:pPr>
      <w:r w:rsidRPr="001B17CB">
        <w:rPr>
          <w:rtl/>
        </w:rPr>
        <w:t xml:space="preserve">   - الإجابة: الاستدامة المالية، الاستدامة البشرية، الاستدامة المؤسسية، الاستدامة المجتمعية.</w:t>
      </w:r>
    </w:p>
    <w:p w14:paraId="19D1DB9E" w14:textId="77777777" w:rsidR="0042208F" w:rsidRPr="00DB65B3" w:rsidRDefault="0042208F" w:rsidP="00DB65B3">
      <w:pPr>
        <w:pStyle w:val="ad"/>
        <w:rPr>
          <w:b w:val="0"/>
          <w:bCs/>
          <w:color w:val="168489"/>
          <w:rtl/>
        </w:rPr>
      </w:pPr>
      <w:r w:rsidRPr="00DB65B3">
        <w:rPr>
          <w:b w:val="0"/>
          <w:bCs/>
          <w:color w:val="168489"/>
          <w:rtl/>
        </w:rPr>
        <w:t>5. ما هي الأنماط القيادية الأكثر فعالية في العمل التطوّعي؟</w:t>
      </w:r>
    </w:p>
    <w:p w14:paraId="22E30741" w14:textId="77777777" w:rsidR="0042208F" w:rsidRDefault="0042208F" w:rsidP="0042208F">
      <w:r w:rsidRPr="001B17CB">
        <w:rPr>
          <w:rtl/>
        </w:rPr>
        <w:t xml:space="preserve">   - الإجابة: القيادة بالقدوة، القيادة الخادمة، القيادة التحويلية، القيادة التشاركية.</w:t>
      </w:r>
    </w:p>
    <w:p w14:paraId="336797CB" w14:textId="77777777" w:rsidR="00DB65B3" w:rsidRDefault="00DB65B3" w:rsidP="0042208F"/>
    <w:p w14:paraId="62B990E4" w14:textId="77777777" w:rsidR="00DB65B3" w:rsidRDefault="00DB65B3" w:rsidP="0042208F"/>
    <w:p w14:paraId="6BAF14F1" w14:textId="77777777" w:rsidR="00DB65B3" w:rsidRDefault="00DB65B3" w:rsidP="0042208F"/>
    <w:p w14:paraId="7ED50E84" w14:textId="4E9ACAE6" w:rsidR="00DB65B3" w:rsidRDefault="00DB65B3" w:rsidP="00DB65B3">
      <w:pPr>
        <w:jc w:val="center"/>
      </w:pPr>
      <w:r>
        <w:rPr>
          <w:noProof/>
        </w:rPr>
        <w:drawing>
          <wp:inline distT="0" distB="0" distL="0" distR="0" wp14:anchorId="2366B797" wp14:editId="365763DD">
            <wp:extent cx="1041400" cy="1041400"/>
            <wp:effectExtent l="0" t="0" r="6350" b="6350"/>
            <wp:docPr id="2055" name="Picture 2055"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5DCF8DB1" w14:textId="5C93252C" w:rsidR="00DB65B3" w:rsidRPr="001B17CB" w:rsidRDefault="00DB65B3" w:rsidP="00DB65B3">
      <w:pPr>
        <w:pageBreakBefore/>
        <w:jc w:val="center"/>
        <w:rPr>
          <w:rtl/>
        </w:rPr>
      </w:pPr>
      <w:r w:rsidRPr="00DC1945">
        <w:rPr>
          <w:noProof/>
        </w:rPr>
        <w:lastRenderedPageBreak/>
        <mc:AlternateContent>
          <mc:Choice Requires="wpg">
            <w:drawing>
              <wp:inline distT="0" distB="0" distL="0" distR="0" wp14:anchorId="1405DDA8" wp14:editId="4015333F">
                <wp:extent cx="5711825" cy="852877"/>
                <wp:effectExtent l="0" t="0" r="22225" b="23495"/>
                <wp:docPr id="2056"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2057" name="مجموعة 881967268"/>
                        <wpg:cNvGrpSpPr/>
                        <wpg:grpSpPr>
                          <a:xfrm>
                            <a:off x="0" y="280937"/>
                            <a:ext cx="5711825" cy="571950"/>
                            <a:chOff x="0" y="280925"/>
                            <a:chExt cx="6312597" cy="633649"/>
                          </a:xfrm>
                        </wpg:grpSpPr>
                        <wps:wsp>
                          <wps:cNvPr id="2058"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9" name="مربع نص 2043426344"/>
                          <wps:cNvSpPr txBox="1"/>
                          <wps:spPr>
                            <a:xfrm>
                              <a:off x="3184368" y="280925"/>
                              <a:ext cx="2073788" cy="453764"/>
                            </a:xfrm>
                            <a:prstGeom prst="rect">
                              <a:avLst/>
                            </a:prstGeom>
                            <a:noFill/>
                          </wps:spPr>
                          <wps:txbx>
                            <w:txbxContent>
                              <w:p w14:paraId="7E7BA0B4" w14:textId="77777777" w:rsidR="00DB65B3" w:rsidRDefault="00DB65B3" w:rsidP="00DB65B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2060"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061" name="Picture 2061" descr="Conclusion "/>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405DDA8" id="_x0000_s1942"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">
                <v:group id="مجموعة 881967268" o:spid="_x0000_s1943"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roundrect id="مستطيل مستدير الزوايا 769901" o:spid="_x0000_s1944"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" fillcolor="#168489" strokecolor="#168489" strokeweight="1pt">
                    <v:stroke joinstyle="miter"/>
                  </v:roundrect>
                  <v:shape id="مربع نص 2043426344" o:spid="_x0000_s1945"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" filled="f" stroked="f">
                    <v:textbox style="mso-fit-shape-to-text:t">
                      <w:txbxContent>
                        <w:p w14:paraId="7E7BA0B4" w14:textId="77777777" w:rsidR="00DB65B3" w:rsidRDefault="00DB65B3" w:rsidP="00DB65B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946"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" fillcolor="#168489" strokecolor="#168489" strokeweight="1pt">
                    <v:stroke joinstyle="miter"/>
                  </v:roundrect>
                </v:group>
                <v:shape id="Picture 2061" o:spid="_x0000_s1947"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">
                  <v:imagedata r:id="rId176" o:title="Conclusion "/>
                </v:shape>
                <w10:anchorlock/>
              </v:group>
            </w:pict>
          </mc:Fallback>
        </mc:AlternateContent>
      </w:r>
    </w:p>
    <w:p w14:paraId="0AA4AA51" w14:textId="77777777" w:rsidR="0042208F" w:rsidRPr="001B17CB" w:rsidRDefault="0042208F" w:rsidP="0042208F">
      <w:pPr>
        <w:rPr>
          <w:rtl/>
        </w:rPr>
      </w:pPr>
      <w:r w:rsidRPr="001B17CB">
        <w:rPr>
          <w:rtl/>
        </w:rPr>
        <w:t>في ختام جلستنا الثانية، نكون قد استكشفنا أبعاداً مهمة في قيادة الفرق التطوّعية وضمان استدامة المشاريع وتأثيرها. تعرّفنا على أساليب القيادة الفعّالة وطرق تحفيز المتطوّعين، واستراتيجيات إدارة التحدّيات والصراعات داخل الفريق. كما تناولنا أدوات قياس الأثر وتقييم النتائج، وآليات ضمان استدامة المشاريع التطوّعية وتطويرها.</w:t>
      </w:r>
    </w:p>
    <w:p w14:paraId="6A269F92" w14:textId="77777777" w:rsidR="0042208F" w:rsidRPr="001B17CB" w:rsidRDefault="0042208F" w:rsidP="0042208F">
      <w:pPr>
        <w:rPr>
          <w:rtl/>
        </w:rPr>
      </w:pPr>
      <w:r w:rsidRPr="001B17CB">
        <w:rPr>
          <w:rtl/>
        </w:rPr>
        <w:t>العمل التطوّعي أشبه برحلة متواصلة من العطاء والتعلّم. نجاح المشاريع التطوّعية لا يقاس فقط بحجم الإنجاز، بل بالأثر المستدام الذي تتركه في المجتمع، وبقدرتها على الاستمرار والتطوّر.</w:t>
      </w:r>
    </w:p>
    <w:p w14:paraId="66C49312" w14:textId="77777777" w:rsidR="0042208F" w:rsidRPr="001B17CB" w:rsidRDefault="0042208F" w:rsidP="0042208F">
      <w:pPr>
        <w:rPr>
          <w:rtl/>
        </w:rPr>
      </w:pPr>
      <w:r w:rsidRPr="001B17CB">
        <w:rPr>
          <w:rtl/>
        </w:rPr>
        <w:t>وكما قال الدكتور راشد الزهراني، خبير العمل التطوّعي: "المشروع التطوّعي الناجح هو الذي يمنح المستفيدين سمكة ليوم، ويعلّمهم الصيد لحياتهم، ثم يلهمهم ليعلّموا غيرهم الصيد".</w:t>
      </w:r>
    </w:p>
    <w:p w14:paraId="1E4B11CD" w14:textId="77777777" w:rsidR="0042208F" w:rsidRDefault="0042208F" w:rsidP="0042208F">
      <w:r w:rsidRPr="001B17CB">
        <w:rPr>
          <w:rtl/>
        </w:rPr>
        <w:t>أشكركم على تفاعلكم ومشاركتكم الفعّالة في هذه الجلسة</w:t>
      </w:r>
      <w:r>
        <w:rPr>
          <w:rFonts w:hint="cs"/>
          <w:rtl/>
        </w:rPr>
        <w:t>. و</w:t>
      </w:r>
      <w:r w:rsidRPr="001B17CB">
        <w:rPr>
          <w:rtl/>
        </w:rPr>
        <w:t>تذكّروا دائماً أن قوة العمل التطوّعي تكمن في استدامته واستمراريته، وأن قائد الفريق الناجح هو من يرى في كل تحدٍّ فرصة للتطوير والإبداع.</w:t>
      </w:r>
    </w:p>
    <w:p w14:paraId="53F045AB" w14:textId="77777777" w:rsidR="00DB65B3" w:rsidRDefault="00DB65B3" w:rsidP="0042208F"/>
    <w:p w14:paraId="7679115A" w14:textId="77777777" w:rsidR="00DB65B3" w:rsidRDefault="00DB65B3" w:rsidP="0042208F"/>
    <w:p w14:paraId="75EBE43B" w14:textId="77777777" w:rsidR="00DB65B3" w:rsidRDefault="00DB65B3" w:rsidP="0042208F"/>
    <w:p w14:paraId="06B11EC3" w14:textId="53F5C055" w:rsidR="00DB65B3" w:rsidRDefault="00DB65B3" w:rsidP="00DB65B3">
      <w:pPr>
        <w:jc w:val="center"/>
        <w:rPr>
          <w:rtl/>
        </w:rPr>
      </w:pPr>
      <w:r>
        <w:rPr>
          <w:noProof/>
        </w:rPr>
        <w:drawing>
          <wp:inline distT="0" distB="0" distL="0" distR="0" wp14:anchorId="15E05E24" wp14:editId="5B8835B6">
            <wp:extent cx="1816924" cy="1816924"/>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4BC26682" w14:textId="46D1CCC0" w:rsidR="00D87FB1" w:rsidRDefault="00D87FB1" w:rsidP="00F01FA2">
      <w:pPr>
        <w:rPr>
          <w:rtl/>
        </w:rPr>
      </w:pPr>
    </w:p>
    <w:p w14:paraId="7BE36217" w14:textId="77777777" w:rsidR="00D87FB1" w:rsidRDefault="00D87FB1" w:rsidP="00D87FB1">
      <w:pPr>
        <w:rPr>
          <w:rtl/>
          <w:lang w:bidi="ar-SY"/>
        </w:rPr>
      </w:pPr>
    </w:p>
    <w:p w14:paraId="5D36F687" w14:textId="77777777" w:rsidR="00F131A0" w:rsidRDefault="00F131A0" w:rsidP="00D87FB1">
      <w:pPr>
        <w:rPr>
          <w:rtl/>
          <w:lang w:bidi="ar-SY"/>
        </w:rPr>
      </w:pPr>
    </w:p>
    <w:p w14:paraId="30517A67" w14:textId="24F93A47" w:rsidR="002465AB" w:rsidRPr="002465AB" w:rsidRDefault="002465AB" w:rsidP="00DB65B3">
      <w:pPr>
        <w:bidi w:val="0"/>
        <w:rPr>
          <w:rFonts w:ascii="Sakkal Majalla" w:hAnsi="Sakkal Majalla"/>
          <w:sz w:val="34"/>
          <w:rtl/>
          <w:lang w:bidi="ar-SY"/>
        </w:rPr>
        <w:sectPr w:rsidR="002465AB" w:rsidRPr="002465AB" w:rsidSect="00DB5EB0">
          <w:pgSz w:w="11906" w:h="16838" w:code="9"/>
          <w:pgMar w:top="1440" w:right="1440" w:bottom="1440" w:left="1440" w:header="113" w:footer="0" w:gutter="0"/>
          <w:cols w:space="720"/>
          <w:titlePg/>
          <w:docGrid w:linePitch="381"/>
        </w:sectPr>
      </w:pPr>
    </w:p>
    <w:p w14:paraId="07E976D3" w14:textId="77777777"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719A1C44" wp14:editId="403B4694">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6F001DA8" w14:textId="3A5B272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w:t>
                              </w:r>
                              <w:r w:rsidR="0009673E">
                                <w:rPr>
                                  <w:rFonts w:ascii="Adobe Arabic" w:eastAsia="Times New Roman" w:hAnsi="Adobe Arabic" w:cs="Adobe Arabic" w:hint="cs"/>
                                  <w:b/>
                                  <w:bCs/>
                                  <w:color w:val="168489"/>
                                  <w:kern w:val="24"/>
                                  <w:sz w:val="48"/>
                                  <w:szCs w:val="48"/>
                                  <w:rtl/>
                                  <w:lang w:bidi="ar-SY"/>
                                </w:rPr>
                                <w:t>لهذه الدورة</w:t>
                              </w:r>
                              <w:r w:rsidRPr="00ED3796">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0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719A1C44" id="Group 45" o:spid="_x0000_s1948"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">
                <v:shape id="TextBox 65" o:spid="_x0000_s1949"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6F001DA8" w14:textId="3A5B272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w:t>
                        </w:r>
                        <w:r w:rsidR="0009673E">
                          <w:rPr>
                            <w:rFonts w:ascii="Adobe Arabic" w:eastAsia="Times New Roman" w:hAnsi="Adobe Arabic" w:cs="Adobe Arabic" w:hint="cs"/>
                            <w:b/>
                            <w:bCs/>
                            <w:color w:val="168489"/>
                            <w:kern w:val="24"/>
                            <w:sz w:val="48"/>
                            <w:szCs w:val="48"/>
                            <w:rtl/>
                            <w:lang w:bidi="ar-SY"/>
                          </w:rPr>
                          <w:t>لهذه الدورة</w:t>
                        </w:r>
                        <w:r w:rsidRPr="00ED3796">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v:textbox>
                </v:shape>
                <v:shape id="Picture 151" o:spid="_x0000_s1950"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202" o:title="Evaluation Icon Vector Art, Icons, and Graphics for Free Download" recolortarget="#494949 [1446]"/>
                </v:shape>
                <w10:anchorlock/>
              </v:group>
            </w:pict>
          </mc:Fallback>
        </mc:AlternateContent>
      </w:r>
    </w:p>
    <w:p w14:paraId="228037EC" w14:textId="77777777" w:rsidR="00A25AD3" w:rsidRDefault="00A25AD3" w:rsidP="00F01FA2">
      <w:pPr>
        <w:spacing w:after="160" w:line="600" w:lineRule="auto"/>
        <w:jc w:val="left"/>
        <w:rPr>
          <w:rFonts w:ascii="Adobe Arabic" w:hAnsi="Adobe Arabic" w:cs="Adobe Arabic"/>
          <w:sz w:val="36"/>
          <w:szCs w:val="40"/>
          <w:lang w:bidi="ar-SY"/>
        </w:rPr>
      </w:pPr>
    </w:p>
    <w:p w14:paraId="2BEE2636"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A3CB869" w14:textId="77777777" w:rsidR="008317F7" w:rsidRDefault="008317F7" w:rsidP="00A25AD3">
      <w:pPr>
        <w:spacing w:after="160" w:line="259" w:lineRule="auto"/>
        <w:jc w:val="center"/>
        <w:rPr>
          <w:sz w:val="40"/>
          <w:szCs w:val="44"/>
          <w:rtl/>
          <w:lang w:bidi="ar-SY"/>
        </w:rPr>
      </w:pPr>
    </w:p>
    <w:p w14:paraId="367B8955"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3D0F6891" wp14:editId="132B637C">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03">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152C8F32" w14:textId="719D9B22" w:rsidR="003B7487" w:rsidRDefault="003B7487">
      <w:pPr>
        <w:bidi w:val="0"/>
        <w:spacing w:after="160" w:line="259" w:lineRule="auto"/>
        <w:jc w:val="left"/>
        <w:rPr>
          <w:rFonts w:asciiTheme="majorBidi" w:hAnsiTheme="majorBidi" w:cstheme="majorBidi"/>
          <w:noProof/>
          <w:szCs w:val="28"/>
          <w:rtl/>
        </w:rPr>
      </w:pPr>
      <w:r>
        <w:rPr>
          <w:rFonts w:asciiTheme="majorBidi" w:hAnsiTheme="majorBidi" w:cstheme="majorBidi"/>
          <w:noProof/>
          <w:szCs w:val="28"/>
          <w:rtl/>
        </w:rPr>
        <w:br w:type="page"/>
      </w:r>
    </w:p>
    <w:p w14:paraId="2BCCCF5F" w14:textId="77777777" w:rsidR="003B7487" w:rsidRPr="00C72AA7" w:rsidRDefault="003B7487" w:rsidP="003B7487">
      <w:pPr>
        <w:spacing w:after="160" w:line="259" w:lineRule="auto"/>
        <w:rPr>
          <w:rFonts w:ascii="Sakkal Majalla" w:hAnsi="Sakkal Majalla"/>
          <w:b/>
          <w:bCs/>
          <w:color w:val="auto"/>
          <w:sz w:val="32"/>
          <w:szCs w:val="32"/>
          <w:rtl/>
          <w14:ligatures w14:val="standardContextual"/>
        </w:rPr>
      </w:pPr>
      <w:r w:rsidRPr="00C72AA7">
        <w:rPr>
          <w:rFonts w:ascii="Sakkal Majalla" w:hAnsi="Sakkal Majalla"/>
          <w:b/>
          <w:bCs/>
          <w:color w:val="auto"/>
          <w:sz w:val="32"/>
          <w:szCs w:val="32"/>
          <w:rtl/>
          <w14:ligatures w14:val="standardContextual"/>
        </w:rPr>
        <w:lastRenderedPageBreak/>
        <w:t>المراجع</w:t>
      </w:r>
      <w:r w:rsidRPr="00C72AA7">
        <w:rPr>
          <w:rFonts w:ascii="Sakkal Majalla" w:hAnsi="Sakkal Majalla" w:hint="cs"/>
          <w:b/>
          <w:bCs/>
          <w:color w:val="auto"/>
          <w:sz w:val="32"/>
          <w:szCs w:val="32"/>
          <w:rtl/>
          <w14:ligatures w14:val="standardContextual"/>
        </w:rPr>
        <w:t xml:space="preserve"> "بتصرّف"</w:t>
      </w:r>
    </w:p>
    <w:p w14:paraId="6B3C3A4A" w14:textId="77777777" w:rsidR="003B7487" w:rsidRPr="00C72AA7" w:rsidRDefault="003B7487" w:rsidP="003B7487">
      <w:pPr>
        <w:spacing w:after="160" w:line="259" w:lineRule="auto"/>
        <w:rPr>
          <w:rFonts w:ascii="Sakkal Majalla" w:hAnsi="Sakkal Majalla"/>
          <w:color w:val="auto"/>
          <w:sz w:val="32"/>
          <w:szCs w:val="32"/>
          <w:rtl/>
          <w14:ligatures w14:val="standardContextual"/>
        </w:rPr>
      </w:pPr>
      <w:r w:rsidRPr="00C72AA7">
        <w:rPr>
          <w:rFonts w:ascii="Sakkal Majalla" w:hAnsi="Sakkal Majalla" w:hint="cs"/>
          <w:color w:val="auto"/>
          <w:sz w:val="32"/>
          <w:szCs w:val="32"/>
          <w:rtl/>
          <w14:ligatures w14:val="standardContextual"/>
        </w:rPr>
        <w:t xml:space="preserve">- </w:t>
      </w:r>
      <w:r w:rsidRPr="00C72AA7">
        <w:rPr>
          <w:rFonts w:ascii="Sakkal Majalla" w:hAnsi="Sakkal Majalla"/>
          <w:color w:val="auto"/>
          <w:sz w:val="32"/>
          <w:szCs w:val="32"/>
          <w:rtl/>
          <w14:ligatures w14:val="standardContextual"/>
        </w:rPr>
        <w:t>أبو النصر، مدحت محمد. (2019). إدارة المشاريع التطوعية: دليل الممارسة المهنية. القاهرة، مصر: المجموعة العربية للتدريب والنشر.</w:t>
      </w:r>
    </w:p>
    <w:p w14:paraId="00951BC1" w14:textId="77777777" w:rsidR="003B7487" w:rsidRPr="00C72AA7" w:rsidRDefault="003B7487" w:rsidP="003B7487">
      <w:pPr>
        <w:spacing w:after="160" w:line="259" w:lineRule="auto"/>
        <w:rPr>
          <w:rFonts w:ascii="Sakkal Majalla" w:hAnsi="Sakkal Majalla"/>
          <w:color w:val="auto"/>
          <w:sz w:val="32"/>
          <w:szCs w:val="32"/>
          <w:rtl/>
          <w14:ligatures w14:val="standardContextual"/>
        </w:rPr>
      </w:pPr>
    </w:p>
    <w:p w14:paraId="735659C2" w14:textId="77777777" w:rsidR="003B7487" w:rsidRPr="00C72AA7" w:rsidRDefault="003B7487" w:rsidP="003B7487">
      <w:pPr>
        <w:spacing w:after="160" w:line="259" w:lineRule="auto"/>
        <w:rPr>
          <w:rFonts w:ascii="Sakkal Majalla" w:hAnsi="Sakkal Majalla"/>
          <w:color w:val="auto"/>
          <w:sz w:val="32"/>
          <w:szCs w:val="32"/>
          <w:rtl/>
          <w14:ligatures w14:val="standardContextual"/>
        </w:rPr>
      </w:pPr>
      <w:r w:rsidRPr="00C72AA7">
        <w:rPr>
          <w:rFonts w:ascii="Sakkal Majalla" w:hAnsi="Sakkal Majalla" w:hint="cs"/>
          <w:color w:val="auto"/>
          <w:sz w:val="32"/>
          <w:szCs w:val="32"/>
          <w:rtl/>
          <w14:ligatures w14:val="standardContextual"/>
        </w:rPr>
        <w:t xml:space="preserve">- </w:t>
      </w:r>
      <w:r w:rsidRPr="00C72AA7">
        <w:rPr>
          <w:rFonts w:ascii="Sakkal Majalla" w:hAnsi="Sakkal Majalla"/>
          <w:color w:val="auto"/>
          <w:sz w:val="32"/>
          <w:szCs w:val="32"/>
          <w:rtl/>
          <w14:ligatures w14:val="standardContextual"/>
        </w:rPr>
        <w:t>الشهراني، سعد بن مريح. (2020). إدارة المنظمات التطوعية والأهلية (ط. 2). الرياض، المملكة العربية السعودية: دار النشر الدولي.</w:t>
      </w:r>
    </w:p>
    <w:p w14:paraId="52BE4C7B" w14:textId="77777777" w:rsidR="003B7487" w:rsidRPr="00C72AA7" w:rsidRDefault="003B7487" w:rsidP="003B7487">
      <w:pPr>
        <w:spacing w:after="160" w:line="259" w:lineRule="auto"/>
        <w:rPr>
          <w:rFonts w:ascii="Sakkal Majalla" w:hAnsi="Sakkal Majalla"/>
          <w:color w:val="auto"/>
          <w:sz w:val="32"/>
          <w:szCs w:val="32"/>
          <w:rtl/>
          <w14:ligatures w14:val="standardContextual"/>
        </w:rPr>
      </w:pPr>
    </w:p>
    <w:p w14:paraId="6988EA5D" w14:textId="77777777" w:rsidR="003B7487" w:rsidRPr="00C72AA7" w:rsidRDefault="003B7487" w:rsidP="003B7487">
      <w:pPr>
        <w:spacing w:after="160" w:line="259" w:lineRule="auto"/>
        <w:rPr>
          <w:rFonts w:ascii="Sakkal Majalla" w:hAnsi="Sakkal Majalla"/>
          <w:color w:val="auto"/>
          <w:sz w:val="32"/>
          <w:szCs w:val="32"/>
          <w:rtl/>
          <w14:ligatures w14:val="standardContextual"/>
        </w:rPr>
      </w:pPr>
      <w:r w:rsidRPr="00C72AA7">
        <w:rPr>
          <w:rFonts w:ascii="Sakkal Majalla" w:hAnsi="Sakkal Majalla" w:hint="cs"/>
          <w:color w:val="auto"/>
          <w:sz w:val="32"/>
          <w:szCs w:val="32"/>
          <w:rtl/>
          <w14:ligatures w14:val="standardContextual"/>
        </w:rPr>
        <w:t xml:space="preserve">- </w:t>
      </w:r>
      <w:r w:rsidRPr="00C72AA7">
        <w:rPr>
          <w:rFonts w:ascii="Sakkal Majalla" w:hAnsi="Sakkal Majalla"/>
          <w:color w:val="auto"/>
          <w:sz w:val="32"/>
          <w:szCs w:val="32"/>
          <w:rtl/>
          <w14:ligatures w14:val="standardContextual"/>
        </w:rPr>
        <w:t>عبد الباقي، صلاح الدين محمد. (2018). الإدارة الاحترافية للمنظمات غير الربحية. الإسكندرية، مصر: دار الجامعة الجديدة للنشر.</w:t>
      </w:r>
    </w:p>
    <w:p w14:paraId="4493F044" w14:textId="77777777" w:rsidR="003B7487" w:rsidRPr="00C72AA7" w:rsidRDefault="003B7487" w:rsidP="003B7487">
      <w:pPr>
        <w:spacing w:after="160" w:line="259" w:lineRule="auto"/>
        <w:rPr>
          <w:rFonts w:ascii="Sakkal Majalla" w:hAnsi="Sakkal Majalla"/>
          <w:color w:val="auto"/>
          <w:sz w:val="32"/>
          <w:szCs w:val="32"/>
          <w:rtl/>
          <w14:ligatures w14:val="standardContextual"/>
        </w:rPr>
      </w:pPr>
    </w:p>
    <w:p w14:paraId="7A752B8E" w14:textId="77777777" w:rsidR="003B7487" w:rsidRPr="00C72AA7" w:rsidRDefault="003B7487" w:rsidP="003B7487">
      <w:pPr>
        <w:spacing w:after="160" w:line="259" w:lineRule="auto"/>
        <w:rPr>
          <w:rFonts w:ascii="Sakkal Majalla" w:hAnsi="Sakkal Majalla"/>
          <w:color w:val="auto"/>
          <w:sz w:val="32"/>
          <w:szCs w:val="32"/>
          <w:rtl/>
          <w14:ligatures w14:val="standardContextual"/>
        </w:rPr>
      </w:pPr>
      <w:r w:rsidRPr="00C72AA7">
        <w:rPr>
          <w:rFonts w:ascii="Sakkal Majalla" w:hAnsi="Sakkal Majalla" w:hint="cs"/>
          <w:color w:val="auto"/>
          <w:sz w:val="32"/>
          <w:szCs w:val="32"/>
          <w:rtl/>
          <w14:ligatures w14:val="standardContextual"/>
        </w:rPr>
        <w:t xml:space="preserve">- </w:t>
      </w:r>
      <w:r w:rsidRPr="00C72AA7">
        <w:rPr>
          <w:rFonts w:ascii="Sakkal Majalla" w:hAnsi="Sakkal Majalla"/>
          <w:color w:val="auto"/>
          <w:sz w:val="32"/>
          <w:szCs w:val="32"/>
          <w:rtl/>
          <w14:ligatures w14:val="standardContextual"/>
        </w:rPr>
        <w:t>الجعفري، عبد الله بن عبد العزيز. (2021). قيادة الفرق التطوعية وإدارة الأداء المؤسسي. عمّان، الأردن: دار اليازوري العلمية للنشر والتوزيع.</w:t>
      </w:r>
    </w:p>
    <w:p w14:paraId="7C14D208" w14:textId="77777777" w:rsidR="003B7487" w:rsidRPr="00C72AA7" w:rsidRDefault="003B7487" w:rsidP="003B7487">
      <w:pPr>
        <w:spacing w:after="160" w:line="259" w:lineRule="auto"/>
        <w:rPr>
          <w:rFonts w:ascii="Sakkal Majalla" w:hAnsi="Sakkal Majalla"/>
          <w:color w:val="auto"/>
          <w:sz w:val="32"/>
          <w:szCs w:val="32"/>
          <w:rtl/>
          <w14:ligatures w14:val="standardContextual"/>
        </w:rPr>
      </w:pPr>
    </w:p>
    <w:p w14:paraId="45CA6907" w14:textId="77777777" w:rsidR="003B7487" w:rsidRPr="00C72AA7" w:rsidRDefault="003B7487" w:rsidP="003B7487">
      <w:pPr>
        <w:spacing w:after="160" w:line="259" w:lineRule="auto"/>
        <w:rPr>
          <w:rFonts w:ascii="Sakkal Majalla" w:hAnsi="Sakkal Majalla"/>
          <w:color w:val="auto"/>
          <w:sz w:val="32"/>
          <w:szCs w:val="32"/>
          <w:rtl/>
          <w14:ligatures w14:val="standardContextual"/>
        </w:rPr>
      </w:pPr>
      <w:r w:rsidRPr="00C72AA7">
        <w:rPr>
          <w:rFonts w:ascii="Sakkal Majalla" w:hAnsi="Sakkal Majalla" w:hint="cs"/>
          <w:color w:val="auto"/>
          <w:sz w:val="32"/>
          <w:szCs w:val="32"/>
          <w:rtl/>
          <w14:ligatures w14:val="standardContextual"/>
        </w:rPr>
        <w:t xml:space="preserve">- </w:t>
      </w:r>
      <w:r w:rsidRPr="00C72AA7">
        <w:rPr>
          <w:rFonts w:ascii="Sakkal Majalla" w:hAnsi="Sakkal Majalla"/>
          <w:color w:val="auto"/>
          <w:sz w:val="32"/>
          <w:szCs w:val="32"/>
          <w:rtl/>
          <w14:ligatures w14:val="standardContextual"/>
        </w:rPr>
        <w:t>عاشور، أحمد صقر. (2017). إدارة القطاع الثالث: المنظمات التطوعية وغير الحكومية. بيروت، لبنان: دار النهضة العربية للطباعة والنشر والتوزيع.</w:t>
      </w:r>
    </w:p>
    <w:p w14:paraId="46556D8C" w14:textId="77777777" w:rsidR="00337FA6" w:rsidRDefault="00337FA6" w:rsidP="00F40E57">
      <w:pPr>
        <w:jc w:val="center"/>
        <w:rPr>
          <w:rFonts w:asciiTheme="majorBidi" w:hAnsiTheme="majorBidi" w:cstheme="majorBidi"/>
          <w:noProof/>
          <w:szCs w:val="28"/>
        </w:rPr>
      </w:pPr>
    </w:p>
    <w:p w14:paraId="697E1C19" w14:textId="77777777" w:rsidR="00337FA6" w:rsidRDefault="00337FA6" w:rsidP="00F40E57">
      <w:pPr>
        <w:jc w:val="center"/>
        <w:rPr>
          <w:rFonts w:asciiTheme="majorBidi" w:hAnsiTheme="majorBidi" w:cstheme="majorBidi"/>
          <w:noProof/>
          <w:szCs w:val="28"/>
        </w:rPr>
      </w:pPr>
    </w:p>
    <w:p w14:paraId="2608C7FF" w14:textId="77777777" w:rsidR="00337FA6" w:rsidRDefault="00337FA6" w:rsidP="00F40E57">
      <w:pPr>
        <w:jc w:val="center"/>
        <w:rPr>
          <w:rFonts w:asciiTheme="majorBidi" w:hAnsiTheme="majorBidi" w:cstheme="majorBidi"/>
          <w:noProof/>
          <w:szCs w:val="28"/>
        </w:rPr>
      </w:pPr>
    </w:p>
    <w:p w14:paraId="39ED3E1B" w14:textId="0E7C225F" w:rsidR="00337FA6" w:rsidRDefault="00337FA6" w:rsidP="00F40E57">
      <w:pPr>
        <w:jc w:val="center"/>
        <w:rPr>
          <w:rFonts w:asciiTheme="majorBidi" w:hAnsiTheme="majorBidi" w:cstheme="majorBidi"/>
          <w:noProof/>
          <w:szCs w:val="28"/>
        </w:rPr>
      </w:pPr>
    </w:p>
    <w:sectPr w:rsidR="00337FA6" w:rsidSect="00DB5EB0">
      <w:pgSz w:w="11906" w:h="16838" w:code="9"/>
      <w:pgMar w:top="1440" w:right="1440" w:bottom="1440" w:left="1440" w:header="113" w:footer="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F46A66" w14:textId="77777777" w:rsidR="00614F4F" w:rsidRDefault="00614F4F" w:rsidP="00F53D08">
      <w:pPr>
        <w:spacing w:line="240" w:lineRule="auto"/>
      </w:pPr>
      <w:r>
        <w:separator/>
      </w:r>
    </w:p>
  </w:endnote>
  <w:endnote w:type="continuationSeparator" w:id="0">
    <w:p w14:paraId="3E4728C9" w14:textId="77777777" w:rsidR="00614F4F" w:rsidRDefault="00614F4F"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Aptos">
    <w:charset w:val="00"/>
    <w:family w:val="swiss"/>
    <w:pitch w:val="variable"/>
    <w:sig w:usb0="20000287" w:usb1="00000003" w:usb2="00000000" w:usb3="00000000" w:csb0="0000019F"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Activist Light">
    <w:panose1 w:val="00000000000000000000"/>
    <w:charset w:val="00"/>
    <w:family w:val="roman"/>
    <w:notTrueType/>
    <w:pitch w:val="default"/>
  </w:font>
  <w:font w:name="Aller">
    <w:altName w:val="Calibri"/>
    <w:charset w:val="00"/>
    <w:family w:val="auto"/>
    <w:pitch w:val="variable"/>
    <w:sig w:usb0="A00000AF" w:usb1="5000205B" w:usb2="00000000" w:usb3="00000000" w:csb0="00000093" w:csb1="00000000"/>
  </w:font>
  <w:font w:name="SST Arabic Bold">
    <w:altName w:val="Cambria"/>
    <w:panose1 w:val="00000000000000000000"/>
    <w:charset w:val="00"/>
    <w:family w:val="roman"/>
    <w:notTrueType/>
    <w:pitch w:val="default"/>
  </w:font>
  <w:font w:name="ADLaM Display">
    <w:charset w:val="00"/>
    <w:family w:val="auto"/>
    <w:pitch w:val="variable"/>
    <w:sig w:usb0="8000206F" w:usb1="42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A3B4F" w14:textId="77777777" w:rsidR="0084384E" w:rsidRDefault="0084384E">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446C7" w14:textId="3ED8B43E" w:rsidR="005E14CE" w:rsidRPr="00E42DAD" w:rsidRDefault="0084384E"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52799" behindDoc="0" locked="0" layoutInCell="1" allowOverlap="1" wp14:anchorId="7CD79DF7" wp14:editId="23A3650D">
              <wp:simplePos x="0" y="0"/>
              <wp:positionH relativeFrom="column">
                <wp:posOffset>-791210</wp:posOffset>
              </wp:positionH>
              <wp:positionV relativeFrom="page">
                <wp:posOffset>10404475</wp:posOffset>
              </wp:positionV>
              <wp:extent cx="1377950" cy="282575"/>
              <wp:effectExtent l="0" t="0" r="0" b="3175"/>
              <wp:wrapNone/>
              <wp:docPr id="2" name="مستطيل 2"/>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79F4E82" w14:textId="77777777" w:rsidR="0084384E" w:rsidRPr="007C020A" w:rsidRDefault="0084384E" w:rsidP="0084384E">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D79DF7" id="مستطيل 2" o:spid="_x0000_s1954" style="position:absolute;left:0;text-align:left;margin-left:-62.3pt;margin-top:819.25pt;width:108.5pt;height:22.2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" filled="f" stroked="f" strokeweight="1pt">
              <v:textbox>
                <w:txbxContent>
                  <w:p w14:paraId="679F4E82" w14:textId="77777777" w:rsidR="0084384E" w:rsidRPr="007C020A" w:rsidRDefault="0084384E" w:rsidP="0084384E">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851775" behindDoc="0" locked="0" layoutInCell="1" allowOverlap="1" wp14:anchorId="5F7A8BF5" wp14:editId="5F3C372E">
              <wp:simplePos x="0" y="0"/>
              <wp:positionH relativeFrom="column">
                <wp:posOffset>1837690</wp:posOffset>
              </wp:positionH>
              <wp:positionV relativeFrom="paragraph">
                <wp:posOffset>436575</wp:posOffset>
              </wp:positionV>
              <wp:extent cx="13239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3C112B" w14:textId="77777777" w:rsidR="0084384E" w:rsidRPr="00DB65F9" w:rsidRDefault="0084384E" w:rsidP="0084384E">
                          <w:pPr>
                            <w:spacing w:line="240" w:lineRule="auto"/>
                            <w:jc w:val="center"/>
                            <w:rPr>
                              <w:rFonts w:ascii="Sakkal Majalla" w:hAnsi="Sakkal Majalla"/>
                              <w:b/>
                              <w:bCs/>
                              <w:color w:val="A8D08D" w:themeColor="accent6" w:themeTint="99"/>
                              <w:sz w:val="20"/>
                              <w:szCs w:val="22"/>
                              <w:lang w:bidi="ar-JO"/>
                            </w:rPr>
                          </w:pPr>
                          <w:r w:rsidRPr="00DB65F9">
                            <w:rPr>
                              <w:rFonts w:ascii="Sakkal Majalla" w:hAnsi="Sakkal Majalla"/>
                              <w:b/>
                              <w:bCs/>
                              <w:color w:val="A8D08D" w:themeColor="accent6" w:themeTint="99"/>
                              <w:sz w:val="20"/>
                              <w:szCs w:val="22"/>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F7A8BF5" id="_x0000_t202" coordsize="21600,21600" o:spt="202" path="m,l,21600r21600,l21600,xe">
              <v:stroke joinstyle="miter"/>
              <v:path gradientshapeok="t" o:connecttype="rect"/>
            </v:shapetype>
            <v:shape id="مربع نص 3" o:spid="_x0000_s1955" type="#_x0000_t202" style="position:absolute;left:0;text-align:left;margin-left:144.7pt;margin-top:34.4pt;width:104.25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" filled="f" stroked="f" strokeweight=".5pt">
              <v:textbox>
                <w:txbxContent>
                  <w:p w14:paraId="673C112B" w14:textId="77777777" w:rsidR="0084384E" w:rsidRPr="00DB65F9" w:rsidRDefault="0084384E" w:rsidP="0084384E">
                    <w:pPr>
                      <w:spacing w:line="240" w:lineRule="auto"/>
                      <w:jc w:val="center"/>
                      <w:rPr>
                        <w:rFonts w:ascii="Sakkal Majalla" w:hAnsi="Sakkal Majalla"/>
                        <w:b/>
                        <w:bCs/>
                        <w:color w:val="A8D08D" w:themeColor="accent6" w:themeTint="99"/>
                        <w:sz w:val="20"/>
                        <w:szCs w:val="22"/>
                        <w:lang w:bidi="ar-JO"/>
                      </w:rPr>
                    </w:pPr>
                    <w:r w:rsidRPr="00DB65F9">
                      <w:rPr>
                        <w:rFonts w:ascii="Sakkal Majalla" w:hAnsi="Sakkal Majalla"/>
                        <w:b/>
                        <w:bCs/>
                        <w:color w:val="A8D08D" w:themeColor="accent6" w:themeTint="99"/>
                        <w:sz w:val="20"/>
                        <w:szCs w:val="22"/>
                        <w:rtl/>
                        <w:lang w:bidi="ar-JO"/>
                      </w:rPr>
                      <w:t>مركز أبحاث الدولية للتدريب</w:t>
                    </w:r>
                  </w:p>
                </w:txbxContent>
              </v:textbox>
            </v:shape>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0E56F205" wp14:editId="4DC0359D">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28B82275"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3DBC2286" w14:textId="214F9C9D" w:rsidR="005E14CE" w:rsidRDefault="0084384E">
    <w:pPr>
      <w:pStyle w:val="a4"/>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081FD516" wp14:editId="14E87950">
              <wp:simplePos x="0" y="0"/>
              <wp:positionH relativeFrom="column">
                <wp:posOffset>3840480</wp:posOffset>
              </wp:positionH>
              <wp:positionV relativeFrom="paragraph">
                <wp:posOffset>106070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871DE0" w14:textId="77777777" w:rsidR="0084384E" w:rsidRPr="00DC31A5" w:rsidRDefault="0084384E" w:rsidP="0084384E">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2292133D" w14:textId="77777777" w:rsidR="0084384E" w:rsidRPr="00DC31A5" w:rsidRDefault="0084384E" w:rsidP="0084384E">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58F8BE1C" w14:textId="77777777" w:rsidR="0084384E" w:rsidRPr="00DC31A5" w:rsidRDefault="0084384E" w:rsidP="0084384E">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59A225CA" w14:textId="77777777" w:rsidR="0084384E" w:rsidRPr="00DC31A5" w:rsidRDefault="0084384E" w:rsidP="0084384E">
                          <w:pPr>
                            <w:spacing w:line="240" w:lineRule="auto"/>
                            <w:jc w:val="center"/>
                            <w:rPr>
                              <w:rFonts w:ascii="Sakkal Majalla" w:hAnsi="Sakkal Majalla"/>
                              <w:b/>
                              <w:bCs/>
                            </w:rPr>
                          </w:pPr>
                          <w:r w:rsidRPr="00DC31A5">
                            <w:rPr>
                              <w:rFonts w:ascii="Sakkal Majalla" w:hAnsi="Sakkal Majalla"/>
                              <w:b/>
                              <w:bCs/>
                            </w:rPr>
                            <w:t>Mobile &amp; whatssup:</w:t>
                          </w:r>
                        </w:p>
                        <w:p w14:paraId="3C90AC9F" w14:textId="77777777" w:rsidR="0084384E" w:rsidRDefault="0084384E" w:rsidP="0084384E">
                          <w:pPr>
                            <w:spacing w:line="240" w:lineRule="auto"/>
                            <w:jc w:val="center"/>
                            <w:rPr>
                              <w:rFonts w:ascii="Sakkal Majalla" w:hAnsi="Sakkal Majalla"/>
                              <w:b/>
                              <w:bCs/>
                              <w:rtl/>
                            </w:rPr>
                          </w:pPr>
                          <w:r w:rsidRPr="00DC31A5">
                            <w:rPr>
                              <w:rFonts w:ascii="Sakkal Majalla" w:hAnsi="Sakkal Majalla"/>
                              <w:b/>
                              <w:bCs/>
                            </w:rPr>
                            <w:t>00962779222666</w:t>
                          </w:r>
                        </w:p>
                        <w:p w14:paraId="153B1B5E" w14:textId="77777777" w:rsidR="0084384E" w:rsidRPr="00DC31A5" w:rsidRDefault="0084384E" w:rsidP="0084384E">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1FD516" id="مستطيل 38" o:spid="_x0000_s1956" style="position:absolute;left:0;text-align:left;margin-left:302.4pt;margin-top:8.35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" filled="f" stroked="f" strokeweight="1pt">
              <v:textbox>
                <w:txbxContent>
                  <w:p w14:paraId="68871DE0" w14:textId="77777777" w:rsidR="0084384E" w:rsidRPr="00DC31A5" w:rsidRDefault="0084384E" w:rsidP="0084384E">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2292133D" w14:textId="77777777" w:rsidR="0084384E" w:rsidRPr="00DC31A5" w:rsidRDefault="0084384E" w:rsidP="0084384E">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58F8BE1C" w14:textId="77777777" w:rsidR="0084384E" w:rsidRPr="00DC31A5" w:rsidRDefault="0084384E" w:rsidP="0084384E">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59A225CA" w14:textId="77777777" w:rsidR="0084384E" w:rsidRPr="00DC31A5" w:rsidRDefault="0084384E" w:rsidP="0084384E">
                    <w:pPr>
                      <w:spacing w:line="240" w:lineRule="auto"/>
                      <w:jc w:val="center"/>
                      <w:rPr>
                        <w:rFonts w:ascii="Sakkal Majalla" w:hAnsi="Sakkal Majalla"/>
                        <w:b/>
                        <w:bCs/>
                      </w:rPr>
                    </w:pPr>
                    <w:r w:rsidRPr="00DC31A5">
                      <w:rPr>
                        <w:rFonts w:ascii="Sakkal Majalla" w:hAnsi="Sakkal Majalla"/>
                        <w:b/>
                        <w:bCs/>
                      </w:rPr>
                      <w:t>Mobile &amp; whatssup:</w:t>
                    </w:r>
                  </w:p>
                  <w:p w14:paraId="3C90AC9F" w14:textId="77777777" w:rsidR="0084384E" w:rsidRDefault="0084384E" w:rsidP="0084384E">
                    <w:pPr>
                      <w:spacing w:line="240" w:lineRule="auto"/>
                      <w:jc w:val="center"/>
                      <w:rPr>
                        <w:rFonts w:ascii="Sakkal Majalla" w:hAnsi="Sakkal Majalla"/>
                        <w:b/>
                        <w:bCs/>
                        <w:rtl/>
                      </w:rPr>
                    </w:pPr>
                    <w:r w:rsidRPr="00DC31A5">
                      <w:rPr>
                        <w:rFonts w:ascii="Sakkal Majalla" w:hAnsi="Sakkal Majalla"/>
                        <w:b/>
                        <w:bCs/>
                      </w:rPr>
                      <w:t>00962779222666</w:t>
                    </w:r>
                  </w:p>
                  <w:p w14:paraId="153B1B5E" w14:textId="77777777" w:rsidR="0084384E" w:rsidRPr="00DC31A5" w:rsidRDefault="0084384E" w:rsidP="0084384E">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C418D" w14:textId="77777777" w:rsidR="0084384E" w:rsidRDefault="0084384E">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A6BA8" w14:textId="77777777"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1BA13A" w14:textId="77777777" w:rsidR="00614F4F" w:rsidRDefault="00614F4F" w:rsidP="00F53D08">
      <w:pPr>
        <w:spacing w:line="240" w:lineRule="auto"/>
      </w:pPr>
      <w:r>
        <w:separator/>
      </w:r>
    </w:p>
  </w:footnote>
  <w:footnote w:type="continuationSeparator" w:id="0">
    <w:p w14:paraId="5AAB092F" w14:textId="77777777" w:rsidR="00614F4F" w:rsidRDefault="00614F4F"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BAEF7"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56EB4EF3" wp14:editId="1C40B013">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A5C80" w14:textId="77777777"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8AF7CAD" wp14:editId="7F4EE664">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10E979C0" wp14:editId="67F0721F">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6C0F3D" w14:textId="4210AA2A" w:rsidR="00E42DAD" w:rsidRDefault="00DB65B3" w:rsidP="00E42DAD">
                            <w:pPr>
                              <w:spacing w:after="240"/>
                              <w:jc w:val="center"/>
                              <w:rPr>
                                <w:rFonts w:eastAsia="Calibri" w:hAnsi="Sakkal Majalla"/>
                                <w:color w:val="FFFFFF"/>
                                <w:kern w:val="24"/>
                                <w:sz w:val="36"/>
                                <w:szCs w:val="36"/>
                                <w:lang w:bidi="ar-SY"/>
                              </w:rPr>
                            </w:pPr>
                            <w:r w:rsidRPr="00DB65B3">
                              <w:rPr>
                                <w:rFonts w:eastAsia="Calibri" w:hAnsi="Sakkal Majalla"/>
                                <w:color w:val="FFFFFF"/>
                                <w:kern w:val="24"/>
                                <w:sz w:val="36"/>
                                <w:szCs w:val="36"/>
                                <w:rtl/>
                                <w:lang w:bidi="ar-SY"/>
                              </w:rPr>
                              <w:t>إدارة المشاريع التطوعي</w:t>
                            </w:r>
                            <w:r w:rsidRPr="00DB65B3">
                              <w:rPr>
                                <w:rFonts w:eastAsia="Calibri" w:hAnsi="Sakkal Majalla" w:hint="cs"/>
                                <w:color w:val="FFFFFF"/>
                                <w:kern w:val="24"/>
                                <w:sz w:val="36"/>
                                <w:szCs w:val="36"/>
                                <w:rtl/>
                                <w:lang w:bidi="ar-SY"/>
                              </w:rPr>
                              <w:t>ّ</w:t>
                            </w:r>
                            <w:r w:rsidRPr="00DB65B3">
                              <w:rPr>
                                <w:rFonts w:eastAsia="Calibri" w:hAnsi="Sakkal Majalla"/>
                                <w:color w:val="FFFFFF"/>
                                <w:kern w:val="24"/>
                                <w:sz w:val="36"/>
                                <w:szCs w:val="36"/>
                                <w:rtl/>
                                <w:lang w:bidi="ar-SY"/>
                              </w:rPr>
                              <w:t>ة</w:t>
                            </w:r>
                            <w:r w:rsidR="00B978D4">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10E979C0" id="Group 38" o:spid="_x0000_s1951"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1952"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146C0F3D" w14:textId="4210AA2A" w:rsidR="00E42DAD" w:rsidRDefault="00DB65B3" w:rsidP="00E42DAD">
                      <w:pPr>
                        <w:spacing w:after="240"/>
                        <w:jc w:val="center"/>
                        <w:rPr>
                          <w:rFonts w:eastAsia="Calibri" w:hAnsi="Sakkal Majalla"/>
                          <w:color w:val="FFFFFF"/>
                          <w:kern w:val="24"/>
                          <w:sz w:val="36"/>
                          <w:szCs w:val="36"/>
                          <w:lang w:bidi="ar-SY"/>
                        </w:rPr>
                      </w:pPr>
                      <w:r w:rsidRPr="00DB65B3">
                        <w:rPr>
                          <w:rFonts w:eastAsia="Calibri" w:hAnsi="Sakkal Majalla"/>
                          <w:color w:val="FFFFFF"/>
                          <w:kern w:val="24"/>
                          <w:sz w:val="36"/>
                          <w:szCs w:val="36"/>
                          <w:rtl/>
                          <w:lang w:bidi="ar-SY"/>
                        </w:rPr>
                        <w:t>إدارة المشاريع التطوعي</w:t>
                      </w:r>
                      <w:r w:rsidRPr="00DB65B3">
                        <w:rPr>
                          <w:rFonts w:eastAsia="Calibri" w:hAnsi="Sakkal Majalla" w:hint="cs"/>
                          <w:color w:val="FFFFFF"/>
                          <w:kern w:val="24"/>
                          <w:sz w:val="36"/>
                          <w:szCs w:val="36"/>
                          <w:rtl/>
                          <w:lang w:bidi="ar-SY"/>
                        </w:rPr>
                        <w:t>ّ</w:t>
                      </w:r>
                      <w:r w:rsidRPr="00DB65B3">
                        <w:rPr>
                          <w:rFonts w:eastAsia="Calibri" w:hAnsi="Sakkal Majalla"/>
                          <w:color w:val="FFFFFF"/>
                          <w:kern w:val="24"/>
                          <w:sz w:val="36"/>
                          <w:szCs w:val="36"/>
                          <w:rtl/>
                          <w:lang w:bidi="ar-SY"/>
                        </w:rPr>
                        <w:t>ة</w:t>
                      </w:r>
                      <w:r w:rsidR="00B978D4">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المدرب</w:t>
                      </w:r>
                    </w:p>
                  </w:txbxContent>
                </v:textbox>
              </v:shape>
              <v:shape id="شكل حر 769907" o:spid="_x0000_s1953"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D5C28" w14:textId="77777777" w:rsidR="0084384E" w:rsidRDefault="0084384E">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C7F54" w14:textId="77777777"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14AFD46" wp14:editId="64E3613C">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187BB8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4" type="#_x0000_t75" style="width:205.05pt;height:205.05pt;visibility:visible;mso-wrap-style:square" o:bullet="t">
        <v:imagedata r:id="rId1" o:title=""/>
      </v:shape>
    </w:pict>
  </w:numPicBullet>
  <w:numPicBullet w:numPicBulletId="1">
    <w:pict>
      <v:shape id="_x0000_i1135" type="#_x0000_t75" style="width:384.2pt;height:384.2pt;visibility:visible;mso-wrap-style:square" o:bullet="t">
        <v:imagedata r:id="rId2" o:title=""/>
      </v:shape>
    </w:pict>
  </w:numPicBullet>
  <w:numPicBullet w:numPicBulletId="2">
    <w:pict>
      <v:shape id="_x0000_i1136" type="#_x0000_t75" style="width:1in;height:1in;visibility:visible;mso-wrap-style:square" o:bullet="t">
        <v:imagedata r:id="rId3" o:title=""/>
      </v:shape>
    </w:pict>
  </w:numPicBullet>
  <w:numPicBullet w:numPicBulletId="3">
    <w:pict>
      <v:shape id="_x0000_i1137" type="#_x0000_t75" style="width:384.2pt;height:384.2pt;visibility:visible;mso-wrap-style:square" o:bullet="t">
        <v:imagedata r:id="rId4" o:title=""/>
      </v:shape>
    </w:pict>
  </w:numPicBullet>
  <w:numPicBullet w:numPicBulletId="4">
    <w:pict>
      <v:shape id="_x0000_i1138" type="#_x0000_t75" style="width:409.55pt;height:409.55pt;visibility:visible;mso-wrap-style:square" o:bullet="t">
        <v:imagedata r:id="rId5" o:title=""/>
      </v:shape>
    </w:pict>
  </w:numPicBullet>
  <w:numPicBullet w:numPicBulletId="5">
    <w:pict>
      <v:shape w14:anchorId="52E1498C" id="_x0000_i1139" type="#_x0000_t75" style="width:47.8pt;height:47.8pt;visibility:visible;mso-wrap-style:square" o:bullet="t">
        <v:imagedata r:id="rId6" o:title=""/>
      </v:shape>
    </w:pict>
  </w:numPicBullet>
  <w:numPicBullet w:numPicBulletId="6">
    <w:pict>
      <v:shape id="_x0000_i1140" type="#_x0000_t75" alt="Back in time" style="width:19.6pt;height:19.6pt;visibility:visible;mso-wrap-style:square" o:bullet="t">
        <v:imagedata r:id="rId7" o:title="Back in time"/>
        <o:lock v:ext="edit" aspectratio="f"/>
      </v:shape>
    </w:pict>
  </w:numPicBullet>
  <w:numPicBullet w:numPicBulletId="7">
    <w:pict>
      <v:shape id="_x0000_i1141" type="#_x0000_t75" alt="Back in time" style="width:22.45pt;height:22.45pt;visibility:visible;mso-wrap-style:square" o:bullet="t">
        <v:imagedata r:id="rId8" o:title="Back in time"/>
        <o:lock v:ext="edit" aspectratio="f"/>
      </v:shape>
    </w:pict>
  </w:numPicBullet>
  <w:abstractNum w:abstractNumId="0" w15:restartNumberingAfterBreak="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26C106FF"/>
    <w:multiLevelType w:val="hybridMultilevel"/>
    <w:tmpl w:val="34C01A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E0A15C7"/>
    <w:multiLevelType w:val="hybridMultilevel"/>
    <w:tmpl w:val="42ECD9A6"/>
    <w:lvl w:ilvl="0" w:tplc="0409000F">
      <w:start w:val="1"/>
      <w:numFmt w:val="decimal"/>
      <w:lvlText w:val="%1."/>
      <w:lvlJc w:val="left"/>
      <w:pPr>
        <w:ind w:left="360" w:hanging="360"/>
      </w:pPr>
    </w:lvl>
    <w:lvl w:ilvl="1" w:tplc="45567974">
      <w:numFmt w:val="bullet"/>
      <w:lvlText w:val="-"/>
      <w:lvlJc w:val="left"/>
      <w:pPr>
        <w:ind w:left="1080" w:hanging="360"/>
      </w:pPr>
      <w:rPr>
        <w:rFonts w:ascii="Sakkal Majalla" w:eastAsia="Calibri" w:hAnsi="Sakkal Majalla" w:cs="Sakkal Majalla"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16cid:durableId="1883710826">
    <w:abstractNumId w:val="4"/>
  </w:num>
  <w:num w:numId="2" w16cid:durableId="388071248">
    <w:abstractNumId w:val="1"/>
  </w:num>
  <w:num w:numId="3" w16cid:durableId="1045106526">
    <w:abstractNumId w:val="8"/>
  </w:num>
  <w:num w:numId="4" w16cid:durableId="1598096485">
    <w:abstractNumId w:val="5"/>
  </w:num>
  <w:num w:numId="5" w16cid:durableId="627980117">
    <w:abstractNumId w:val="6"/>
  </w:num>
  <w:num w:numId="6" w16cid:durableId="358435068">
    <w:abstractNumId w:val="0"/>
  </w:num>
  <w:num w:numId="7" w16cid:durableId="1348560676">
    <w:abstractNumId w:val="9"/>
  </w:num>
  <w:num w:numId="8" w16cid:durableId="493227067">
    <w:abstractNumId w:val="2"/>
  </w:num>
  <w:num w:numId="9" w16cid:durableId="1296908376">
    <w:abstractNumId w:val="10"/>
  </w:num>
  <w:num w:numId="10" w16cid:durableId="2113552446">
    <w:abstractNumId w:val="7"/>
  </w:num>
  <w:num w:numId="11" w16cid:durableId="139344803">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12709"/>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66F1A"/>
    <w:rsid w:val="000724CA"/>
    <w:rsid w:val="000744AD"/>
    <w:rsid w:val="00074525"/>
    <w:rsid w:val="00075B3B"/>
    <w:rsid w:val="00085F65"/>
    <w:rsid w:val="00090487"/>
    <w:rsid w:val="0009204D"/>
    <w:rsid w:val="0009377E"/>
    <w:rsid w:val="0009673E"/>
    <w:rsid w:val="0009726D"/>
    <w:rsid w:val="000A3077"/>
    <w:rsid w:val="000B0B3F"/>
    <w:rsid w:val="000B3939"/>
    <w:rsid w:val="000B4041"/>
    <w:rsid w:val="000B448F"/>
    <w:rsid w:val="000B753D"/>
    <w:rsid w:val="000B7DC0"/>
    <w:rsid w:val="000C059A"/>
    <w:rsid w:val="000C072E"/>
    <w:rsid w:val="000C4B58"/>
    <w:rsid w:val="000C5D85"/>
    <w:rsid w:val="000D082E"/>
    <w:rsid w:val="000D5026"/>
    <w:rsid w:val="000D5173"/>
    <w:rsid w:val="000E1A8B"/>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2D45"/>
    <w:rsid w:val="00163810"/>
    <w:rsid w:val="0016778D"/>
    <w:rsid w:val="00172768"/>
    <w:rsid w:val="00172B15"/>
    <w:rsid w:val="001741C5"/>
    <w:rsid w:val="00176724"/>
    <w:rsid w:val="00180E6F"/>
    <w:rsid w:val="001843B2"/>
    <w:rsid w:val="00185525"/>
    <w:rsid w:val="001900A1"/>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3FE"/>
    <w:rsid w:val="00214565"/>
    <w:rsid w:val="00215AD2"/>
    <w:rsid w:val="0022035D"/>
    <w:rsid w:val="00226F80"/>
    <w:rsid w:val="00227842"/>
    <w:rsid w:val="00232935"/>
    <w:rsid w:val="00235BF7"/>
    <w:rsid w:val="00242F45"/>
    <w:rsid w:val="002465AB"/>
    <w:rsid w:val="00253449"/>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B1246"/>
    <w:rsid w:val="002C04B9"/>
    <w:rsid w:val="002C40E6"/>
    <w:rsid w:val="002D301E"/>
    <w:rsid w:val="002E16FC"/>
    <w:rsid w:val="002E38F8"/>
    <w:rsid w:val="002F2114"/>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4B43"/>
    <w:rsid w:val="00337FA6"/>
    <w:rsid w:val="00345016"/>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92959"/>
    <w:rsid w:val="003966CE"/>
    <w:rsid w:val="003A2A39"/>
    <w:rsid w:val="003A4584"/>
    <w:rsid w:val="003A4830"/>
    <w:rsid w:val="003A7FEA"/>
    <w:rsid w:val="003B53C5"/>
    <w:rsid w:val="003B59F9"/>
    <w:rsid w:val="003B7487"/>
    <w:rsid w:val="003C2153"/>
    <w:rsid w:val="003C3033"/>
    <w:rsid w:val="003C5251"/>
    <w:rsid w:val="003C75B3"/>
    <w:rsid w:val="003D34F7"/>
    <w:rsid w:val="003D350F"/>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208F"/>
    <w:rsid w:val="00423539"/>
    <w:rsid w:val="00424E1E"/>
    <w:rsid w:val="00427779"/>
    <w:rsid w:val="0043173A"/>
    <w:rsid w:val="00434D3A"/>
    <w:rsid w:val="00440E77"/>
    <w:rsid w:val="004551E6"/>
    <w:rsid w:val="00460F0E"/>
    <w:rsid w:val="00460F9E"/>
    <w:rsid w:val="00465841"/>
    <w:rsid w:val="00477D67"/>
    <w:rsid w:val="00484A10"/>
    <w:rsid w:val="00485850"/>
    <w:rsid w:val="00491419"/>
    <w:rsid w:val="0049314D"/>
    <w:rsid w:val="00493C47"/>
    <w:rsid w:val="00494DFF"/>
    <w:rsid w:val="00495B60"/>
    <w:rsid w:val="00496A62"/>
    <w:rsid w:val="004A2519"/>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2A25"/>
    <w:rsid w:val="00573206"/>
    <w:rsid w:val="00591ECD"/>
    <w:rsid w:val="00592A57"/>
    <w:rsid w:val="00594538"/>
    <w:rsid w:val="00595BD1"/>
    <w:rsid w:val="005A13DD"/>
    <w:rsid w:val="005A14EB"/>
    <w:rsid w:val="005A61F4"/>
    <w:rsid w:val="005B19EA"/>
    <w:rsid w:val="005B394D"/>
    <w:rsid w:val="005B6922"/>
    <w:rsid w:val="005B6BA6"/>
    <w:rsid w:val="005C0237"/>
    <w:rsid w:val="005C66FA"/>
    <w:rsid w:val="005C68B8"/>
    <w:rsid w:val="005E0759"/>
    <w:rsid w:val="005E14CE"/>
    <w:rsid w:val="005E2612"/>
    <w:rsid w:val="005E38A8"/>
    <w:rsid w:val="005E591D"/>
    <w:rsid w:val="005F30AC"/>
    <w:rsid w:val="005F6474"/>
    <w:rsid w:val="006016A3"/>
    <w:rsid w:val="00604175"/>
    <w:rsid w:val="0060565F"/>
    <w:rsid w:val="006062A0"/>
    <w:rsid w:val="00606A81"/>
    <w:rsid w:val="00610759"/>
    <w:rsid w:val="00611525"/>
    <w:rsid w:val="0061184C"/>
    <w:rsid w:val="00614F4F"/>
    <w:rsid w:val="0061517A"/>
    <w:rsid w:val="00616173"/>
    <w:rsid w:val="00617E53"/>
    <w:rsid w:val="00620AB0"/>
    <w:rsid w:val="00624B18"/>
    <w:rsid w:val="00634132"/>
    <w:rsid w:val="00635307"/>
    <w:rsid w:val="00636A52"/>
    <w:rsid w:val="00637EC4"/>
    <w:rsid w:val="00643F60"/>
    <w:rsid w:val="00645631"/>
    <w:rsid w:val="00650748"/>
    <w:rsid w:val="006514A3"/>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E91"/>
    <w:rsid w:val="00715D92"/>
    <w:rsid w:val="007218F3"/>
    <w:rsid w:val="00721E84"/>
    <w:rsid w:val="007335C9"/>
    <w:rsid w:val="00751D15"/>
    <w:rsid w:val="007522EA"/>
    <w:rsid w:val="00756AD9"/>
    <w:rsid w:val="00756DC1"/>
    <w:rsid w:val="00766F9F"/>
    <w:rsid w:val="00770AE9"/>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17614"/>
    <w:rsid w:val="008305B4"/>
    <w:rsid w:val="008317F7"/>
    <w:rsid w:val="00834853"/>
    <w:rsid w:val="00835331"/>
    <w:rsid w:val="00835429"/>
    <w:rsid w:val="00836A5D"/>
    <w:rsid w:val="0083716D"/>
    <w:rsid w:val="00840252"/>
    <w:rsid w:val="0084384E"/>
    <w:rsid w:val="008452D0"/>
    <w:rsid w:val="008500D7"/>
    <w:rsid w:val="00853D96"/>
    <w:rsid w:val="00854AF2"/>
    <w:rsid w:val="008565E2"/>
    <w:rsid w:val="00857CC6"/>
    <w:rsid w:val="0086361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2D4D"/>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6C42"/>
    <w:rsid w:val="00957AB4"/>
    <w:rsid w:val="00960E28"/>
    <w:rsid w:val="00972782"/>
    <w:rsid w:val="009734B4"/>
    <w:rsid w:val="00976AF6"/>
    <w:rsid w:val="009773A0"/>
    <w:rsid w:val="009774E4"/>
    <w:rsid w:val="0098287F"/>
    <w:rsid w:val="00984B17"/>
    <w:rsid w:val="00985605"/>
    <w:rsid w:val="00986395"/>
    <w:rsid w:val="00992915"/>
    <w:rsid w:val="009A0B1B"/>
    <w:rsid w:val="009A18FD"/>
    <w:rsid w:val="009A45F5"/>
    <w:rsid w:val="009A4CC9"/>
    <w:rsid w:val="009A617E"/>
    <w:rsid w:val="009A62A9"/>
    <w:rsid w:val="009A6AC5"/>
    <w:rsid w:val="009B4AF8"/>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2378"/>
    <w:rsid w:val="00AA3FF3"/>
    <w:rsid w:val="00AB3581"/>
    <w:rsid w:val="00AB65E0"/>
    <w:rsid w:val="00AB6ABD"/>
    <w:rsid w:val="00AC082F"/>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57883"/>
    <w:rsid w:val="00B67FDD"/>
    <w:rsid w:val="00B72FA3"/>
    <w:rsid w:val="00B73F4D"/>
    <w:rsid w:val="00B75F7F"/>
    <w:rsid w:val="00B85C78"/>
    <w:rsid w:val="00B85D29"/>
    <w:rsid w:val="00B90533"/>
    <w:rsid w:val="00B90F6C"/>
    <w:rsid w:val="00B9126E"/>
    <w:rsid w:val="00B9763C"/>
    <w:rsid w:val="00B978D4"/>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F04"/>
    <w:rsid w:val="00C13BE5"/>
    <w:rsid w:val="00C153CB"/>
    <w:rsid w:val="00C1705E"/>
    <w:rsid w:val="00C202A3"/>
    <w:rsid w:val="00C2097E"/>
    <w:rsid w:val="00C22C2D"/>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29AD"/>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5C22"/>
    <w:rsid w:val="00CE77ED"/>
    <w:rsid w:val="00CF0C8F"/>
    <w:rsid w:val="00CF3CA4"/>
    <w:rsid w:val="00CF3E3D"/>
    <w:rsid w:val="00CF60F2"/>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733D"/>
    <w:rsid w:val="00DB197F"/>
    <w:rsid w:val="00DB5C98"/>
    <w:rsid w:val="00DB5EB0"/>
    <w:rsid w:val="00DB62EC"/>
    <w:rsid w:val="00DB65B3"/>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113B"/>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D3BC0"/>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5B57BD"/>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54AF2"/>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character" w:styleId="ae">
    <w:name w:val="Unresolved Mention"/>
    <w:basedOn w:val="a0"/>
    <w:uiPriority w:val="99"/>
    <w:semiHidden/>
    <w:unhideWhenUsed/>
    <w:rsid w:val="00FD3B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0.png"/><Relationship Id="rId21" Type="http://schemas.openxmlformats.org/officeDocument/2006/relationships/image" Target="media/image15.png"/><Relationship Id="rId42" Type="http://schemas.openxmlformats.org/officeDocument/2006/relationships/image" Target="media/image24.png"/><Relationship Id="rId63" Type="http://schemas.openxmlformats.org/officeDocument/2006/relationships/image" Target="media/image32.png"/><Relationship Id="rId84" Type="http://schemas.openxmlformats.org/officeDocument/2006/relationships/image" Target="media/image45.png"/><Relationship Id="rId138" Type="http://schemas.openxmlformats.org/officeDocument/2006/relationships/image" Target="media/image85.png"/><Relationship Id="rId159" Type="http://schemas.openxmlformats.org/officeDocument/2006/relationships/hyperlink" Target="http://www.dawliatraining.com/" TargetMode="External"/><Relationship Id="rId170" Type="http://schemas.openxmlformats.org/officeDocument/2006/relationships/image" Target="media/image108.png"/><Relationship Id="rId191" Type="http://schemas.openxmlformats.org/officeDocument/2006/relationships/image" Target="media/image127.png"/><Relationship Id="rId205" Type="http://schemas.openxmlformats.org/officeDocument/2006/relationships/theme" Target="theme/theme1.xml"/><Relationship Id="rId107" Type="http://schemas.openxmlformats.org/officeDocument/2006/relationships/image" Target="media/image62.png"/><Relationship Id="rId11" Type="http://schemas.openxmlformats.org/officeDocument/2006/relationships/image" Target="media/image10.png"/><Relationship Id="rId32" Type="http://schemas.openxmlformats.org/officeDocument/2006/relationships/image" Target="media/image19.png"/><Relationship Id="rId53" Type="http://schemas.openxmlformats.org/officeDocument/2006/relationships/footer" Target="footer3.xml"/><Relationship Id="rId74" Type="http://schemas.openxmlformats.org/officeDocument/2006/relationships/image" Target="media/image39.png"/><Relationship Id="rId128" Type="http://schemas.openxmlformats.org/officeDocument/2006/relationships/image" Target="media/image81.png"/><Relationship Id="rId149" Type="http://schemas.openxmlformats.org/officeDocument/2006/relationships/image" Target="media/image91.png"/><Relationship Id="rId5" Type="http://schemas.openxmlformats.org/officeDocument/2006/relationships/webSettings" Target="webSettings.xml"/><Relationship Id="rId95" Type="http://schemas.openxmlformats.org/officeDocument/2006/relationships/image" Target="media/image53.png"/><Relationship Id="rId160" Type="http://schemas.openxmlformats.org/officeDocument/2006/relationships/hyperlink" Target="http://www.dawliatraining.com/" TargetMode="External"/><Relationship Id="rId181" Type="http://schemas.openxmlformats.org/officeDocument/2006/relationships/image" Target="media/image117.png"/><Relationship Id="rId22" Type="http://schemas.openxmlformats.org/officeDocument/2006/relationships/hyperlink" Target="http://www.dawliatraining.com/" TargetMode="External"/><Relationship Id="rId43" Type="http://schemas.openxmlformats.org/officeDocument/2006/relationships/image" Target="media/image300.png"/><Relationship Id="rId64" Type="http://schemas.openxmlformats.org/officeDocument/2006/relationships/hyperlink" Target="http://www.dawliatraining.com/" TargetMode="External"/><Relationship Id="rId118" Type="http://schemas.openxmlformats.org/officeDocument/2006/relationships/image" Target="media/image71.svg"/><Relationship Id="rId139" Type="http://schemas.microsoft.com/office/2007/relationships/hdphoto" Target="media/hdphoto6.wdp"/><Relationship Id="rId85" Type="http://schemas.openxmlformats.org/officeDocument/2006/relationships/image" Target="media/image46.png"/><Relationship Id="rId150" Type="http://schemas.openxmlformats.org/officeDocument/2006/relationships/image" Target="media/image92.png"/><Relationship Id="rId171" Type="http://schemas.openxmlformats.org/officeDocument/2006/relationships/image" Target="media/image109.jpeg"/><Relationship Id="rId192" Type="http://schemas.openxmlformats.org/officeDocument/2006/relationships/image" Target="media/image128.png"/><Relationship Id="rId12" Type="http://schemas.openxmlformats.org/officeDocument/2006/relationships/image" Target="media/image11.png"/><Relationship Id="rId33" Type="http://schemas.openxmlformats.org/officeDocument/2006/relationships/image" Target="media/image200.png"/><Relationship Id="rId108" Type="http://schemas.openxmlformats.org/officeDocument/2006/relationships/image" Target="media/image63.png"/><Relationship Id="rId129" Type="http://schemas.openxmlformats.org/officeDocument/2006/relationships/image" Target="media/image82.png"/><Relationship Id="rId54" Type="http://schemas.openxmlformats.org/officeDocument/2006/relationships/image" Target="media/image28.png"/><Relationship Id="rId75" Type="http://schemas.openxmlformats.org/officeDocument/2006/relationships/image" Target="media/image40.png"/><Relationship Id="rId96" Type="http://schemas.openxmlformats.org/officeDocument/2006/relationships/image" Target="media/image54.png"/><Relationship Id="rId140" Type="http://schemas.openxmlformats.org/officeDocument/2006/relationships/image" Target="media/image86.png"/><Relationship Id="rId161" Type="http://schemas.openxmlformats.org/officeDocument/2006/relationships/image" Target="media/image99.png"/><Relationship Id="rId182" Type="http://schemas.openxmlformats.org/officeDocument/2006/relationships/image" Target="media/image118.png"/><Relationship Id="rId6" Type="http://schemas.openxmlformats.org/officeDocument/2006/relationships/footnotes" Target="footnotes.xml"/><Relationship Id="rId23" Type="http://schemas.openxmlformats.org/officeDocument/2006/relationships/hyperlink" Target="http://www.dawliatraining.com/" TargetMode="External"/><Relationship Id="rId119" Type="http://schemas.openxmlformats.org/officeDocument/2006/relationships/image" Target="media/image72.png"/><Relationship Id="rId44" Type="http://schemas.openxmlformats.org/officeDocument/2006/relationships/image" Target="media/image25.png"/><Relationship Id="rId65" Type="http://schemas.openxmlformats.org/officeDocument/2006/relationships/image" Target="media/image33.png"/><Relationship Id="rId86" Type="http://schemas.openxmlformats.org/officeDocument/2006/relationships/hyperlink" Target="http://www.dawliatraining.com/" TargetMode="External"/><Relationship Id="rId130" Type="http://schemas.openxmlformats.org/officeDocument/2006/relationships/hyperlink" Target="http://www.dawliatraining.com/" TargetMode="External"/><Relationship Id="rId151" Type="http://schemas.openxmlformats.org/officeDocument/2006/relationships/image" Target="media/image93.png"/><Relationship Id="rId172" Type="http://schemas.openxmlformats.org/officeDocument/2006/relationships/image" Target="media/image110.png"/><Relationship Id="rId193" Type="http://schemas.openxmlformats.org/officeDocument/2006/relationships/image" Target="media/image129.png"/><Relationship Id="rId13" Type="http://schemas.openxmlformats.org/officeDocument/2006/relationships/hyperlink" Target="http://www.dawliatraining.com/" TargetMode="External"/><Relationship Id="rId109" Type="http://schemas.openxmlformats.org/officeDocument/2006/relationships/image" Target="media/image64.png"/><Relationship Id="rId34" Type="http://schemas.openxmlformats.org/officeDocument/2006/relationships/image" Target="media/image20.png"/><Relationship Id="rId55" Type="http://schemas.microsoft.com/office/2007/relationships/hdphoto" Target="media/hdphoto2.wdp"/><Relationship Id="rId76" Type="http://schemas.openxmlformats.org/officeDocument/2006/relationships/hyperlink" Target="http://www.dawliatraining.com/" TargetMode="External"/><Relationship Id="rId97" Type="http://schemas.openxmlformats.org/officeDocument/2006/relationships/image" Target="media/image490.png"/><Relationship Id="rId120" Type="http://schemas.openxmlformats.org/officeDocument/2006/relationships/image" Target="media/image73.svg"/><Relationship Id="rId141" Type="http://schemas.microsoft.com/office/2007/relationships/hdphoto" Target="media/hdphoto7.wdp"/><Relationship Id="rId7" Type="http://schemas.openxmlformats.org/officeDocument/2006/relationships/endnotes" Target="endnotes.xml"/><Relationship Id="rId162" Type="http://schemas.openxmlformats.org/officeDocument/2006/relationships/image" Target="media/image100.png"/><Relationship Id="rId183" Type="http://schemas.openxmlformats.org/officeDocument/2006/relationships/image" Target="media/image119.png"/><Relationship Id="rId24" Type="http://schemas.openxmlformats.org/officeDocument/2006/relationships/hyperlink" Target="http://www.dawliatraining.com/" TargetMode="External"/><Relationship Id="rId40" Type="http://schemas.openxmlformats.org/officeDocument/2006/relationships/image" Target="media/image23.png"/><Relationship Id="rId45" Type="http://schemas.openxmlformats.org/officeDocument/2006/relationships/image" Target="media/image320.png"/><Relationship Id="rId66" Type="http://schemas.openxmlformats.org/officeDocument/2006/relationships/hyperlink" Target="http://www.dawliatraining.com/" TargetMode="External"/><Relationship Id="rId87" Type="http://schemas.openxmlformats.org/officeDocument/2006/relationships/image" Target="media/image47.png"/><Relationship Id="rId110" Type="http://schemas.openxmlformats.org/officeDocument/2006/relationships/image" Target="media/image65.png"/><Relationship Id="rId115" Type="http://schemas.openxmlformats.org/officeDocument/2006/relationships/image" Target="media/image68.png"/><Relationship Id="rId131" Type="http://schemas.openxmlformats.org/officeDocument/2006/relationships/hyperlink" Target="http://www.dawliatraining.com/" TargetMode="External"/><Relationship Id="rId136" Type="http://schemas.openxmlformats.org/officeDocument/2006/relationships/image" Target="media/image84.png"/><Relationship Id="rId157" Type="http://schemas.openxmlformats.org/officeDocument/2006/relationships/hyperlink" Target="http://www.dawliatraining.com/" TargetMode="External"/><Relationship Id="rId178" Type="http://schemas.openxmlformats.org/officeDocument/2006/relationships/header" Target="header4.xml"/><Relationship Id="rId61" Type="http://schemas.openxmlformats.org/officeDocument/2006/relationships/hyperlink" Target="http://www.dawliatraining.com/" TargetMode="External"/><Relationship Id="rId82" Type="http://schemas.openxmlformats.org/officeDocument/2006/relationships/image" Target="media/image43.png"/><Relationship Id="rId152" Type="http://schemas.openxmlformats.org/officeDocument/2006/relationships/image" Target="media/image94.png"/><Relationship Id="rId173" Type="http://schemas.openxmlformats.org/officeDocument/2006/relationships/image" Target="media/image111.png"/><Relationship Id="rId194" Type="http://schemas.openxmlformats.org/officeDocument/2006/relationships/image" Target="media/image130.png"/><Relationship Id="rId199" Type="http://schemas.openxmlformats.org/officeDocument/2006/relationships/image" Target="media/image135.png"/><Relationship Id="rId203" Type="http://schemas.openxmlformats.org/officeDocument/2006/relationships/image" Target="media/image139.png"/><Relationship Id="rId19" Type="http://schemas.openxmlformats.org/officeDocument/2006/relationships/image" Target="media/image14.png"/><Relationship Id="rId14" Type="http://schemas.openxmlformats.org/officeDocument/2006/relationships/image" Target="media/image12.png"/><Relationship Id="rId30" Type="http://schemas.openxmlformats.org/officeDocument/2006/relationships/hyperlink" Target="http://www.dawliatraining.com/" TargetMode="External"/><Relationship Id="rId35" Type="http://schemas.openxmlformats.org/officeDocument/2006/relationships/image" Target="media/image220.png"/><Relationship Id="rId56" Type="http://schemas.openxmlformats.org/officeDocument/2006/relationships/image" Target="media/image29.png"/><Relationship Id="rId77" Type="http://schemas.openxmlformats.org/officeDocument/2006/relationships/hyperlink" Target="http://www.dawliatraining.com/" TargetMode="External"/><Relationship Id="rId100" Type="http://schemas.openxmlformats.org/officeDocument/2006/relationships/image" Target="media/image55.png"/><Relationship Id="rId105" Type="http://schemas.openxmlformats.org/officeDocument/2006/relationships/image" Target="media/image60.svg"/><Relationship Id="rId126" Type="http://schemas.openxmlformats.org/officeDocument/2006/relationships/image" Target="media/image79.png"/><Relationship Id="rId147" Type="http://schemas.microsoft.com/office/2007/relationships/hdphoto" Target="media/hdphoto10.wdp"/><Relationship Id="rId168" Type="http://schemas.openxmlformats.org/officeDocument/2006/relationships/image" Target="media/image106.png"/><Relationship Id="rId8" Type="http://schemas.openxmlformats.org/officeDocument/2006/relationships/image" Target="media/image9.jpg"/><Relationship Id="rId51" Type="http://schemas.openxmlformats.org/officeDocument/2006/relationships/footer" Target="footer2.xml"/><Relationship Id="rId72" Type="http://schemas.openxmlformats.org/officeDocument/2006/relationships/image" Target="media/image37.png"/><Relationship Id="rId93" Type="http://schemas.openxmlformats.org/officeDocument/2006/relationships/image" Target="media/image52.png"/><Relationship Id="rId98" Type="http://schemas.openxmlformats.org/officeDocument/2006/relationships/hyperlink" Target="http://www.dawliatraining.com/" TargetMode="External"/><Relationship Id="rId121" Type="http://schemas.openxmlformats.org/officeDocument/2006/relationships/image" Target="media/image74.png"/><Relationship Id="rId142" Type="http://schemas.openxmlformats.org/officeDocument/2006/relationships/image" Target="media/image87.png"/><Relationship Id="rId163" Type="http://schemas.openxmlformats.org/officeDocument/2006/relationships/image" Target="media/image101.png"/><Relationship Id="rId184" Type="http://schemas.openxmlformats.org/officeDocument/2006/relationships/image" Target="media/image120.png"/><Relationship Id="rId189" Type="http://schemas.openxmlformats.org/officeDocument/2006/relationships/image" Target="media/image125.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26.png"/><Relationship Id="rId67" Type="http://schemas.openxmlformats.org/officeDocument/2006/relationships/image" Target="media/image34.png"/><Relationship Id="rId116" Type="http://schemas.openxmlformats.org/officeDocument/2006/relationships/image" Target="media/image69.svg"/><Relationship Id="rId137" Type="http://schemas.openxmlformats.org/officeDocument/2006/relationships/hyperlink" Target="http://www.dawliatraining.com/" TargetMode="External"/><Relationship Id="rId158" Type="http://schemas.openxmlformats.org/officeDocument/2006/relationships/hyperlink" Target="http://www.dawliatraining.com/" TargetMode="External"/><Relationship Id="rId20" Type="http://schemas.openxmlformats.org/officeDocument/2006/relationships/hyperlink" Target="http://www.dawliatraining.com/" TargetMode="External"/><Relationship Id="rId41" Type="http://schemas.openxmlformats.org/officeDocument/2006/relationships/image" Target="media/image280.png"/><Relationship Id="rId62" Type="http://schemas.openxmlformats.org/officeDocument/2006/relationships/image" Target="media/image31.png"/><Relationship Id="rId83" Type="http://schemas.openxmlformats.org/officeDocument/2006/relationships/image" Target="media/image44.png"/><Relationship Id="rId88" Type="http://schemas.openxmlformats.org/officeDocument/2006/relationships/image" Target="media/image48.png"/><Relationship Id="rId111" Type="http://schemas.openxmlformats.org/officeDocument/2006/relationships/hyperlink" Target="http://www.dawliatraining.com/" TargetMode="External"/><Relationship Id="rId132" Type="http://schemas.openxmlformats.org/officeDocument/2006/relationships/hyperlink" Target="http://www.dawliatraining.com/" TargetMode="External"/><Relationship Id="rId153" Type="http://schemas.openxmlformats.org/officeDocument/2006/relationships/image" Target="media/image95.png"/><Relationship Id="rId174" Type="http://schemas.openxmlformats.org/officeDocument/2006/relationships/image" Target="media/image112.png"/><Relationship Id="rId179" Type="http://schemas.openxmlformats.org/officeDocument/2006/relationships/footer" Target="footer4.xml"/><Relationship Id="rId195" Type="http://schemas.openxmlformats.org/officeDocument/2006/relationships/image" Target="media/image131.png"/><Relationship Id="rId190" Type="http://schemas.openxmlformats.org/officeDocument/2006/relationships/image" Target="media/image126.png"/><Relationship Id="rId204" Type="http://schemas.openxmlformats.org/officeDocument/2006/relationships/fontTable" Target="fontTable.xml"/><Relationship Id="rId15" Type="http://schemas.openxmlformats.org/officeDocument/2006/relationships/hyperlink" Target="http://www.dawliatraining.com/" TargetMode="External"/><Relationship Id="rId36" Type="http://schemas.openxmlformats.org/officeDocument/2006/relationships/image" Target="media/image21.png"/><Relationship Id="rId57" Type="http://schemas.microsoft.com/office/2007/relationships/hdphoto" Target="media/hdphoto3.wdp"/><Relationship Id="rId106" Type="http://schemas.openxmlformats.org/officeDocument/2006/relationships/image" Target="media/image61.png"/><Relationship Id="rId127" Type="http://schemas.openxmlformats.org/officeDocument/2006/relationships/image" Target="media/image80.png"/><Relationship Id="rId10" Type="http://schemas.openxmlformats.org/officeDocument/2006/relationships/hyperlink" Target="http://www.dawliatraining.com/" TargetMode="External"/><Relationship Id="rId31" Type="http://schemas.openxmlformats.org/officeDocument/2006/relationships/image" Target="media/image18.png"/><Relationship Id="rId52" Type="http://schemas.openxmlformats.org/officeDocument/2006/relationships/header" Target="header3.xml"/><Relationship Id="rId73" Type="http://schemas.openxmlformats.org/officeDocument/2006/relationships/image" Target="media/image38.png"/><Relationship Id="rId78" Type="http://schemas.openxmlformats.org/officeDocument/2006/relationships/image" Target="media/image41.png"/><Relationship Id="rId94" Type="http://schemas.openxmlformats.org/officeDocument/2006/relationships/hyperlink" Target="http://www.dawliatraining.com/" TargetMode="External"/><Relationship Id="rId99" Type="http://schemas.openxmlformats.org/officeDocument/2006/relationships/hyperlink" Target="http://www.dawliatraining.com/" TargetMode="External"/><Relationship Id="rId101" Type="http://schemas.openxmlformats.org/officeDocument/2006/relationships/image" Target="media/image56.svg"/><Relationship Id="rId122" Type="http://schemas.openxmlformats.org/officeDocument/2006/relationships/image" Target="media/image75.svg"/><Relationship Id="rId143" Type="http://schemas.microsoft.com/office/2007/relationships/hdphoto" Target="media/hdphoto8.wdp"/><Relationship Id="rId148" Type="http://schemas.openxmlformats.org/officeDocument/2006/relationships/image" Target="media/image90.png"/><Relationship Id="rId164" Type="http://schemas.openxmlformats.org/officeDocument/2006/relationships/image" Target="media/image102.png"/><Relationship Id="rId169" Type="http://schemas.openxmlformats.org/officeDocument/2006/relationships/image" Target="media/image107.png"/><Relationship Id="rId185" Type="http://schemas.openxmlformats.org/officeDocument/2006/relationships/image" Target="media/image121.png"/><Relationship Id="rId4" Type="http://schemas.openxmlformats.org/officeDocument/2006/relationships/settings" Target="settings.xml"/><Relationship Id="rId9" Type="http://schemas.openxmlformats.org/officeDocument/2006/relationships/hyperlink" Target="http://www.dawliatraining.com/" TargetMode="External"/><Relationship Id="rId180" Type="http://schemas.openxmlformats.org/officeDocument/2006/relationships/image" Target="media/image116.png"/><Relationship Id="rId26" Type="http://schemas.openxmlformats.org/officeDocument/2006/relationships/hyperlink" Target="http://www.dawliatraining.com/" TargetMode="External"/><Relationship Id="rId47" Type="http://schemas.openxmlformats.org/officeDocument/2006/relationships/image" Target="media/image340.png"/><Relationship Id="rId68" Type="http://schemas.openxmlformats.org/officeDocument/2006/relationships/image" Target="media/image35.png"/><Relationship Id="rId89" Type="http://schemas.openxmlformats.org/officeDocument/2006/relationships/image" Target="media/image49.png"/><Relationship Id="rId112" Type="http://schemas.openxmlformats.org/officeDocument/2006/relationships/image" Target="media/image66.png"/><Relationship Id="rId133" Type="http://schemas.openxmlformats.org/officeDocument/2006/relationships/hyperlink" Target="http://www.dawliatraining.com/" TargetMode="External"/><Relationship Id="rId154" Type="http://schemas.openxmlformats.org/officeDocument/2006/relationships/image" Target="media/image96.png"/><Relationship Id="rId175" Type="http://schemas.openxmlformats.org/officeDocument/2006/relationships/image" Target="media/image113.png"/><Relationship Id="rId196" Type="http://schemas.openxmlformats.org/officeDocument/2006/relationships/image" Target="media/image132.png"/><Relationship Id="rId200" Type="http://schemas.openxmlformats.org/officeDocument/2006/relationships/image" Target="media/image136.png"/><Relationship Id="rId16" Type="http://schemas.openxmlformats.org/officeDocument/2006/relationships/hyperlink" Target="http://www.dawliatraining.com/" TargetMode="External"/><Relationship Id="rId37" Type="http://schemas.openxmlformats.org/officeDocument/2006/relationships/image" Target="media/image240.png"/><Relationship Id="rId58" Type="http://schemas.openxmlformats.org/officeDocument/2006/relationships/hyperlink" Target="http://www.dawliatraining.com/" TargetMode="External"/><Relationship Id="rId79" Type="http://schemas.microsoft.com/office/2007/relationships/hdphoto" Target="media/hdphoto5.wdp"/><Relationship Id="rId102" Type="http://schemas.openxmlformats.org/officeDocument/2006/relationships/image" Target="media/image57.png"/><Relationship Id="rId123" Type="http://schemas.openxmlformats.org/officeDocument/2006/relationships/image" Target="media/image76.png"/><Relationship Id="rId144" Type="http://schemas.openxmlformats.org/officeDocument/2006/relationships/image" Target="media/image88.png"/><Relationship Id="rId90" Type="http://schemas.openxmlformats.org/officeDocument/2006/relationships/image" Target="media/image50.png"/><Relationship Id="rId165" Type="http://schemas.openxmlformats.org/officeDocument/2006/relationships/image" Target="media/image103.png"/><Relationship Id="rId186" Type="http://schemas.openxmlformats.org/officeDocument/2006/relationships/image" Target="media/image122.png"/><Relationship Id="rId27" Type="http://schemas.openxmlformats.org/officeDocument/2006/relationships/hyperlink" Target="http://www.dawliatraining.com/" TargetMode="External"/><Relationship Id="rId48" Type="http://schemas.openxmlformats.org/officeDocument/2006/relationships/header" Target="header1.xml"/><Relationship Id="rId69" Type="http://schemas.openxmlformats.org/officeDocument/2006/relationships/image" Target="media/image36.png"/><Relationship Id="rId113" Type="http://schemas.openxmlformats.org/officeDocument/2006/relationships/image" Target="media/image67.png"/><Relationship Id="rId134" Type="http://schemas.openxmlformats.org/officeDocument/2006/relationships/image" Target="media/image83.png"/><Relationship Id="rId80" Type="http://schemas.openxmlformats.org/officeDocument/2006/relationships/image" Target="media/image42.png"/><Relationship Id="rId155" Type="http://schemas.openxmlformats.org/officeDocument/2006/relationships/image" Target="media/image97.png"/><Relationship Id="rId176" Type="http://schemas.openxmlformats.org/officeDocument/2006/relationships/image" Target="media/image114.png"/><Relationship Id="rId197" Type="http://schemas.openxmlformats.org/officeDocument/2006/relationships/image" Target="media/image133.png"/><Relationship Id="rId201" Type="http://schemas.openxmlformats.org/officeDocument/2006/relationships/image" Target="media/image137.jpeg"/><Relationship Id="rId17" Type="http://schemas.openxmlformats.org/officeDocument/2006/relationships/image" Target="media/image13.png"/><Relationship Id="rId38" Type="http://schemas.openxmlformats.org/officeDocument/2006/relationships/image" Target="media/image22.png"/><Relationship Id="rId59" Type="http://schemas.openxmlformats.org/officeDocument/2006/relationships/image" Target="media/image30.png"/><Relationship Id="rId103" Type="http://schemas.openxmlformats.org/officeDocument/2006/relationships/image" Target="media/image58.svg"/><Relationship Id="rId124" Type="http://schemas.openxmlformats.org/officeDocument/2006/relationships/image" Target="media/image77.svg"/><Relationship Id="rId70" Type="http://schemas.openxmlformats.org/officeDocument/2006/relationships/hyperlink" Target="http://www.dawliatraining.com/" TargetMode="External"/><Relationship Id="rId91" Type="http://schemas.openxmlformats.org/officeDocument/2006/relationships/image" Target="media/image51.png"/><Relationship Id="rId145" Type="http://schemas.microsoft.com/office/2007/relationships/hdphoto" Target="media/hdphoto9.wdp"/><Relationship Id="rId166" Type="http://schemas.openxmlformats.org/officeDocument/2006/relationships/image" Target="media/image104.png"/><Relationship Id="rId187" Type="http://schemas.openxmlformats.org/officeDocument/2006/relationships/image" Target="media/image123.png"/><Relationship Id="rId1" Type="http://schemas.openxmlformats.org/officeDocument/2006/relationships/customXml" Target="../customXml/item1.xml"/><Relationship Id="rId28" Type="http://schemas.openxmlformats.org/officeDocument/2006/relationships/hyperlink" Target="http://www.dawliatraining.com/" TargetMode="External"/><Relationship Id="rId49" Type="http://schemas.openxmlformats.org/officeDocument/2006/relationships/header" Target="header2.xml"/><Relationship Id="rId114" Type="http://schemas.openxmlformats.org/officeDocument/2006/relationships/hyperlink" Target="http://www.dawliatraining.com/" TargetMode="External"/><Relationship Id="rId60" Type="http://schemas.microsoft.com/office/2007/relationships/hdphoto" Target="media/hdphoto4.wdp"/><Relationship Id="rId81" Type="http://schemas.openxmlformats.org/officeDocument/2006/relationships/hyperlink" Target="http://www.dawliatraining.com/" TargetMode="External"/><Relationship Id="rId135" Type="http://schemas.openxmlformats.org/officeDocument/2006/relationships/hyperlink" Target="http://www.dawliatraining.com/" TargetMode="External"/><Relationship Id="rId156" Type="http://schemas.openxmlformats.org/officeDocument/2006/relationships/image" Target="media/image98.png"/><Relationship Id="rId177" Type="http://schemas.openxmlformats.org/officeDocument/2006/relationships/image" Target="media/image115.png"/><Relationship Id="rId198" Type="http://schemas.openxmlformats.org/officeDocument/2006/relationships/image" Target="media/image134.png"/><Relationship Id="rId202" Type="http://schemas.openxmlformats.org/officeDocument/2006/relationships/image" Target="media/image138.jpeg"/><Relationship Id="rId18" Type="http://schemas.openxmlformats.org/officeDocument/2006/relationships/hyperlink" Target="http://www.dawliatraining.com/" TargetMode="External"/><Relationship Id="rId39" Type="http://schemas.openxmlformats.org/officeDocument/2006/relationships/image" Target="media/image260.png"/><Relationship Id="rId50" Type="http://schemas.openxmlformats.org/officeDocument/2006/relationships/footer" Target="footer1.xml"/><Relationship Id="rId104" Type="http://schemas.openxmlformats.org/officeDocument/2006/relationships/image" Target="media/image59.png"/><Relationship Id="rId125" Type="http://schemas.openxmlformats.org/officeDocument/2006/relationships/image" Target="media/image78.png"/><Relationship Id="rId146" Type="http://schemas.openxmlformats.org/officeDocument/2006/relationships/image" Target="media/image89.png"/><Relationship Id="rId167" Type="http://schemas.openxmlformats.org/officeDocument/2006/relationships/image" Target="media/image105.png"/><Relationship Id="rId188" Type="http://schemas.openxmlformats.org/officeDocument/2006/relationships/image" Target="media/image124.png"/><Relationship Id="rId71" Type="http://schemas.openxmlformats.org/officeDocument/2006/relationships/hyperlink" Target="http://www.dawliatraining.com/" TargetMode="External"/><Relationship Id="rId92" Type="http://schemas.openxmlformats.org/officeDocument/2006/relationships/image" Target="media/image450.png"/><Relationship Id="rId2" Type="http://schemas.openxmlformats.org/officeDocument/2006/relationships/numbering" Target="numbering.xml"/><Relationship Id="rId29" Type="http://schemas.openxmlformats.org/officeDocument/2006/relationships/image" Target="media/image17.png"/></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7.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758</TotalTime>
  <Pages>1</Pages>
  <Words>5766</Words>
  <Characters>32872</Characters>
  <Application>Microsoft Office Word</Application>
  <DocSecurity>0</DocSecurity>
  <Lines>273</Lines>
  <Paragraphs>77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38561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Dawlia Training</cp:lastModifiedBy>
  <cp:revision>65</cp:revision>
  <cp:lastPrinted>2024-04-01T20:23:00Z</cp:lastPrinted>
  <dcterms:created xsi:type="dcterms:W3CDTF">2022-12-26T14:22:00Z</dcterms:created>
  <dcterms:modified xsi:type="dcterms:W3CDTF">2026-07-26T12:49:00Z</dcterms:modified>
</cp:coreProperties>
</file>